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1A7D3E34" wp14:editId="51C80318">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type w14:anchorId="1A7D3E3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7A13A47F" w14:textId="77777777"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012B7E06" wp14:editId="7C8E5889">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7BE76DFD" wp14:editId="78736FC7">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7F9422A5" wp14:editId="71020FCC">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7724E8B0" wp14:editId="547FA59B">
                <wp:simplePos x="0" y="0"/>
                <wp:positionH relativeFrom="column">
                  <wp:posOffset>581660</wp:posOffset>
                </wp:positionH>
                <wp:positionV relativeFrom="paragraph">
                  <wp:posOffset>84694</wp:posOffset>
                </wp:positionV>
                <wp:extent cx="4478020" cy="1626919"/>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626919"/>
                        </a:xfrm>
                        <a:prstGeom prst="rect">
                          <a:avLst/>
                        </a:prstGeom>
                        <a:noFill/>
                        <a:ln w="6350">
                          <a:noFill/>
                        </a:ln>
                      </wps:spPr>
                      <wps:txbx>
                        <w:txbxContent>
                          <w:p w:rsidR="002771A2" w:rsidRPr="002771A2" w:rsidRDefault="00C013A7" w:rsidP="002771A2">
                            <w:pPr>
                              <w:bidi w:val="0"/>
                              <w:jc w:val="center"/>
                              <w:rPr>
                                <w:rFonts w:ascii="Adobe Arabic" w:hAnsi="Adobe Arabic" w:cs="Adobe Arabic"/>
                                <w:b/>
                                <w:bCs/>
                                <w:sz w:val="72"/>
                                <w:szCs w:val="96"/>
                                <w:rtl/>
                                <w:lang w:bidi="ar-SY"/>
                              </w:rPr>
                            </w:pPr>
                            <w:r w:rsidRPr="00C013A7">
                              <w:rPr>
                                <w:rFonts w:ascii="Adobe Arabic" w:hAnsi="Adobe Arabic" w:cs="Adobe Arabic" w:hint="cs"/>
                                <w:b/>
                                <w:bCs/>
                                <w:sz w:val="72"/>
                                <w:szCs w:val="96"/>
                                <w:rtl/>
                                <w:lang w:bidi="ar-SY"/>
                              </w:rPr>
                              <w:t>ا</w:t>
                            </w:r>
                            <w:r w:rsidRPr="00C013A7">
                              <w:rPr>
                                <w:rFonts w:ascii="Adobe Arabic" w:hAnsi="Adobe Arabic" w:cs="Adobe Arabic"/>
                                <w:b/>
                                <w:bCs/>
                                <w:sz w:val="72"/>
                                <w:szCs w:val="96"/>
                                <w:rtl/>
                                <w:lang w:bidi="ar-SY"/>
                              </w:rPr>
                              <w:t>لصحة النفسية والمهنية للموظف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7724E8B0" id="Text Box 1608691354" o:spid="_x0000_s1027" type="#_x0000_t202" style="position:absolute;left:0;text-align:left;margin-left:45.8pt;margin-top:6.65pt;width:352.6pt;height:128.1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" filled="f" stroked="f" strokeweight=".5pt">
                <v:textbox>
                  <w:txbxContent>
                    <w:p w14:paraId="6D2D1EC3" w14:textId="5F4D8CBA" w:rsidR="002771A2" w:rsidRPr="002771A2" w:rsidRDefault="00C013A7" w:rsidP="002771A2">
                      <w:pPr>
                        <w:bidi w:val="0"/>
                        <w:jc w:val="center"/>
                        <w:rPr>
                          <w:rFonts w:ascii="Adobe Arabic" w:hAnsi="Adobe Arabic" w:cs="Adobe Arabic"/>
                          <w:b/>
                          <w:bCs/>
                          <w:sz w:val="72"/>
                          <w:szCs w:val="96"/>
                          <w:rtl/>
                          <w:lang w:bidi="ar-SY"/>
                        </w:rPr>
                      </w:pPr>
                      <w:r w:rsidRPr="00C013A7">
                        <w:rPr>
                          <w:rFonts w:ascii="Adobe Arabic" w:hAnsi="Adobe Arabic" w:cs="Adobe Arabic" w:hint="cs"/>
                          <w:b/>
                          <w:bCs/>
                          <w:sz w:val="72"/>
                          <w:szCs w:val="96"/>
                          <w:rtl/>
                          <w:lang w:bidi="ar-SY"/>
                        </w:rPr>
                        <w:t>ا</w:t>
                      </w:r>
                      <w:r w:rsidRPr="00C013A7">
                        <w:rPr>
                          <w:rFonts w:ascii="Adobe Arabic" w:hAnsi="Adobe Arabic" w:cs="Adobe Arabic"/>
                          <w:b/>
                          <w:bCs/>
                          <w:sz w:val="72"/>
                          <w:szCs w:val="96"/>
                          <w:rtl/>
                          <w:lang w:bidi="ar-SY"/>
                        </w:rPr>
                        <w:t>لصحة النفسية والمهنية للموظف</w:t>
                      </w:r>
                    </w:p>
                  </w:txbxContent>
                </v:textbox>
              </v:shape>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3072A666" wp14:editId="39667278">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2A423026" wp14:editId="483DF161">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0B61EC56" wp14:editId="00A29D03">
            <wp:simplePos x="0" y="0"/>
            <wp:positionH relativeFrom="margin">
              <wp:align>center</wp:align>
            </wp:positionH>
            <wp:positionV relativeFrom="paragraph">
              <wp:posOffset>964697</wp:posOffset>
            </wp:positionV>
            <wp:extent cx="7622984" cy="3662605"/>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7622984" cy="3662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0D24220C" wp14:editId="3E3AE1DA">
                <wp:extent cx="5633504" cy="593062"/>
                <wp:effectExtent l="0" t="0" r="5715" b="0"/>
                <wp:docPr id="9" name="Group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05C7-BF66-4334-A3C5-3F36DD88628D}"/>
                            </a:ext>
                          </a:extLst>
                        </wps:cNvPr>
                        <wps:cNvSpPr txBox="1"/>
                        <wps:spPr>
                          <a:xfrm>
                            <a:off x="1796583" y="0"/>
                            <a:ext cx="4386580" cy="536575"/>
                          </a:xfrm>
                          <a:prstGeom prst="rect">
                            <a:avLst/>
                          </a:prstGeom>
                          <a:noFill/>
                        </wps:spPr>
                        <wps:txbx>
                          <w:txbxContent>
                            <w:p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D24220C"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229112D1"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TableGrid"/>
        <w:bidiVisual/>
        <w:tblW w:w="10493" w:type="dxa"/>
        <w:tblInd w:w="-764" w:type="dxa"/>
        <w:tblLook w:val="04A0" w:firstRow="1" w:lastRow="0" w:firstColumn="1" w:lastColumn="0" w:noHBand="0" w:noVBand="1"/>
      </w:tblPr>
      <w:tblGrid>
        <w:gridCol w:w="288"/>
        <w:gridCol w:w="9355"/>
        <w:gridCol w:w="850"/>
      </w:tblGrid>
      <w:tr w:rsidR="0090459D" w:rsidRPr="00BB40FB" w:rsidTr="00C077E4">
        <w:trPr>
          <w:trHeight w:val="624"/>
        </w:trPr>
        <w:tc>
          <w:tcPr>
            <w:tcW w:w="288"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C013A7">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4</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7</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9</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E220AB">
            <w:pPr>
              <w:spacing w:line="240" w:lineRule="auto"/>
              <w:jc w:val="left"/>
              <w:rPr>
                <w:rFonts w:ascii="Adobe Arabic" w:eastAsia="GE Dinar One" w:hAnsi="Adobe Arabic" w:cs="Adobe Arabic" w:hint="cs"/>
                <w:b/>
                <w:bCs/>
                <w:color w:val="C00000"/>
                <w:kern w:val="24"/>
                <w:sz w:val="36"/>
                <w:szCs w:val="36"/>
                <w:rtl/>
                <w:lang w:bidi="ar-JO"/>
              </w:rPr>
            </w:pPr>
            <w:r w:rsidRPr="005F30AC">
              <w:rPr>
                <w:rFonts w:ascii="Adobe Arabic" w:eastAsia="GE Dinar One" w:hAnsi="Adobe Arabic" w:cs="Adobe Arabic"/>
                <w:b/>
                <w:bCs/>
                <w:color w:val="C00000"/>
                <w:kern w:val="24"/>
                <w:sz w:val="36"/>
                <w:szCs w:val="36"/>
                <w:rtl/>
                <w:lang w:bidi="ar-SY"/>
              </w:rPr>
              <w:t>اليوم الأول</w:t>
            </w:r>
            <w:r w:rsidR="00AC742E">
              <w:rPr>
                <w:rFonts w:ascii="Adobe Arabic" w:eastAsia="GE Dinar One" w:hAnsi="Adobe Arabic" w:cs="Adobe Arabic" w:hint="cs"/>
                <w:b/>
                <w:bCs/>
                <w:color w:val="C00000"/>
                <w:kern w:val="24"/>
                <w:sz w:val="36"/>
                <w:szCs w:val="36"/>
                <w:rtl/>
                <w:lang w:bidi="ar-JO"/>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AC742E" w:rsidP="00C077E4">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AC742E">
                <w:rPr>
                  <w:rStyle w:val="Hyperlink"/>
                  <w:rFonts w:ascii="Adobe Arabic" w:eastAsia="GE Dinar One" w:hAnsi="Adobe Arabic" w:cs="Adobe Arabic"/>
                  <w:b/>
                  <w:bCs/>
                  <w:kern w:val="24"/>
                  <w:sz w:val="36"/>
                  <w:szCs w:val="36"/>
                  <w:rtl/>
                  <w:lang w:bidi="ar-SY"/>
                </w:rPr>
                <w:t xml:space="preserve">الجلسة التدريبية الأولى: </w:t>
              </w:r>
              <w:r w:rsidR="00C077E4" w:rsidRPr="00AC742E">
                <w:rPr>
                  <w:rStyle w:val="Hyperlink"/>
                  <w:rFonts w:ascii="Adobe Arabic" w:eastAsia="GE Dinar One" w:hAnsi="Adobe Arabic" w:cs="Adobe Arabic"/>
                  <w:b/>
                  <w:bCs/>
                  <w:kern w:val="24"/>
                  <w:sz w:val="36"/>
                  <w:szCs w:val="36"/>
                  <w:rtl/>
                  <w:lang w:bidi="ar-SY"/>
                </w:rPr>
                <w:t>مقد</w:t>
              </w:r>
              <w:r w:rsidR="00C077E4" w:rsidRPr="00AC742E">
                <w:rPr>
                  <w:rStyle w:val="Hyperlink"/>
                  <w:rFonts w:ascii="Adobe Arabic" w:eastAsia="GE Dinar One" w:hAnsi="Adobe Arabic" w:cs="Adobe Arabic" w:hint="cs"/>
                  <w:b/>
                  <w:bCs/>
                  <w:kern w:val="24"/>
                  <w:sz w:val="36"/>
                  <w:szCs w:val="36"/>
                  <w:rtl/>
                  <w:lang w:bidi="ar-SY"/>
                </w:rPr>
                <w:t>ّ</w:t>
              </w:r>
              <w:r w:rsidR="00C077E4" w:rsidRPr="00AC742E">
                <w:rPr>
                  <w:rStyle w:val="Hyperlink"/>
                  <w:rFonts w:ascii="Adobe Arabic" w:eastAsia="GE Dinar One" w:hAnsi="Adobe Arabic" w:cs="Adobe Arabic"/>
                  <w:b/>
                  <w:bCs/>
                  <w:kern w:val="24"/>
                  <w:sz w:val="36"/>
                  <w:szCs w:val="36"/>
                  <w:rtl/>
                  <w:lang w:bidi="ar-SY"/>
                </w:rPr>
                <w:t>مة في الصحة النفسية والمهنية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90459D"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مفهوم الصحة النفسية والمهنية وأهميت</w:t>
            </w:r>
            <w:r w:rsidRPr="00C077E4">
              <w:rPr>
                <w:rFonts w:ascii="Adobe Arabic" w:eastAsia="GE Dinar One" w:hAnsi="Adobe Arabic" w:cs="Adobe Arabic" w:hint="cs"/>
                <w:kern w:val="24"/>
                <w:sz w:val="36"/>
                <w:szCs w:val="36"/>
                <w:rtl/>
                <w:lang w:bidi="ar-SY"/>
              </w:rPr>
              <w:t>ها</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العلاقة بين الصحة النفسية والإنتاجية في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علامات الصحة النفسية السليمة في بيئة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AC742E" w:rsidP="00C077E4">
            <w:pPr>
              <w:spacing w:line="240" w:lineRule="auto"/>
              <w:jc w:val="left"/>
              <w:rPr>
                <w:rFonts w:ascii="Adobe Arabic" w:eastAsia="GE Dinar One" w:hAnsi="Adobe Arabic" w:cs="Adobe Arabic"/>
                <w:b/>
                <w:bCs/>
                <w:color w:val="168489"/>
                <w:kern w:val="24"/>
                <w:sz w:val="36"/>
                <w:szCs w:val="36"/>
                <w:rtl/>
                <w:lang w:bidi="ar-SY"/>
              </w:rPr>
            </w:pPr>
            <w:hyperlink r:id="rId11" w:history="1">
              <w:r w:rsidR="0090459D" w:rsidRPr="00AC742E">
                <w:rPr>
                  <w:rStyle w:val="Hyperlink"/>
                  <w:rFonts w:ascii="Adobe Arabic" w:eastAsia="GE Dinar One" w:hAnsi="Adobe Arabic" w:cs="Adobe Arabic"/>
                  <w:b/>
                  <w:bCs/>
                  <w:kern w:val="24"/>
                  <w:sz w:val="36"/>
                  <w:szCs w:val="36"/>
                  <w:rtl/>
                  <w:lang w:bidi="ar-SY"/>
                </w:rPr>
                <w:t xml:space="preserve">الجلسة التدريبية الثانية: </w:t>
              </w:r>
              <w:r w:rsidR="00C077E4" w:rsidRPr="00AC742E">
                <w:rPr>
                  <w:rStyle w:val="Hyperlink"/>
                  <w:rFonts w:ascii="Adobe Arabic" w:eastAsia="GE Dinar One" w:hAnsi="Adobe Arabic" w:cs="Adobe Arabic"/>
                  <w:b/>
                  <w:bCs/>
                  <w:kern w:val="24"/>
                  <w:sz w:val="36"/>
                  <w:szCs w:val="36"/>
                  <w:rtl/>
                  <w:lang w:bidi="ar-SY"/>
                </w:rPr>
                <w:t>العوامل المؤثرة على الصحة النفسية في العمل</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25</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الضغوط المهنية وتأثيرها على الصحة النفسية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26</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بيئة العمل السلبية وأثرها على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30</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الدعم النفسي والاجتماعي في العمل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36</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r w:rsidR="00AC742E">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AC742E" w:rsidP="00C077E4">
            <w:pPr>
              <w:spacing w:line="240" w:lineRule="auto"/>
              <w:jc w:val="left"/>
              <w:rPr>
                <w:rFonts w:ascii="Adobe Arabic" w:eastAsia="GE Dinar One" w:hAnsi="Adobe Arabic" w:cs="Adobe Arabic"/>
                <w:b/>
                <w:bCs/>
                <w:color w:val="168489"/>
                <w:kern w:val="24"/>
                <w:sz w:val="36"/>
                <w:szCs w:val="36"/>
                <w:rtl/>
                <w:lang w:bidi="ar-SY"/>
              </w:rPr>
            </w:pPr>
            <w:hyperlink r:id="rId12" w:history="1">
              <w:r w:rsidR="0090459D" w:rsidRPr="00AC742E">
                <w:rPr>
                  <w:rStyle w:val="Hyperlink"/>
                  <w:rFonts w:ascii="Adobe Arabic" w:eastAsia="GE Dinar One" w:hAnsi="Adobe Arabic" w:cs="Adobe Arabic"/>
                  <w:b/>
                  <w:bCs/>
                  <w:kern w:val="24"/>
                  <w:sz w:val="36"/>
                  <w:szCs w:val="36"/>
                  <w:rtl/>
                  <w:lang w:bidi="ar-SY"/>
                </w:rPr>
                <w:t xml:space="preserve">الجلسة التدريبية الأولى: </w:t>
              </w:r>
              <w:r w:rsidR="00C077E4" w:rsidRPr="00AC742E">
                <w:rPr>
                  <w:rStyle w:val="Hyperlink"/>
                  <w:rFonts w:ascii="Adobe Arabic" w:eastAsia="GE Dinar One" w:hAnsi="Adobe Arabic" w:cs="Adobe Arabic"/>
                  <w:b/>
                  <w:bCs/>
                  <w:kern w:val="24"/>
                  <w:sz w:val="36"/>
                  <w:szCs w:val="36"/>
                  <w:rtl/>
                  <w:lang w:bidi="ar-SY"/>
                </w:rPr>
                <w:t>إدارة الضغوط النفسية والمهنية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45</w:t>
            </w:r>
          </w:p>
        </w:tc>
      </w:tr>
      <w:tr w:rsidR="0090459D" w:rsidRPr="009A36D0" w:rsidTr="00C077E4">
        <w:trPr>
          <w:trHeight w:val="624"/>
        </w:trPr>
        <w:tc>
          <w:tcPr>
            <w:tcW w:w="288" w:type="dxa"/>
            <w:tcBorders>
              <w:top w:val="nil"/>
              <w:left w:val="single" w:sz="8" w:space="0" w:color="1E3D6A"/>
              <w:bottom w:val="single" w:sz="4" w:space="0" w:color="auto"/>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مصادر الضغوط 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46</w:t>
            </w:r>
          </w:p>
        </w:tc>
      </w:tr>
      <w:tr w:rsidR="0090459D" w:rsidRPr="009A36D0" w:rsidTr="00C077E4">
        <w:trPr>
          <w:trHeight w:val="624"/>
        </w:trPr>
        <w:tc>
          <w:tcPr>
            <w:tcW w:w="288" w:type="dxa"/>
            <w:tcBorders>
              <w:top w:val="single" w:sz="4" w:space="0" w:color="auto"/>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 xml:space="preserve">استراتيجيات </w:t>
            </w: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فعّالة للتعامل مع الضغوط</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49</w:t>
            </w:r>
          </w:p>
        </w:tc>
      </w:tr>
      <w:tr w:rsidR="0090459D" w:rsidRPr="009A36D0"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الاسترخاء والتنفس العميق في تخفيف الضغوط</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53</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AC742E" w:rsidP="00C077E4">
            <w:pPr>
              <w:spacing w:line="240" w:lineRule="auto"/>
              <w:jc w:val="left"/>
              <w:rPr>
                <w:rFonts w:ascii="Adobe Arabic" w:eastAsia="GE Dinar One" w:hAnsi="Adobe Arabic" w:cs="Adobe Arabic"/>
                <w:b/>
                <w:bCs/>
                <w:color w:val="168489"/>
                <w:kern w:val="24"/>
                <w:sz w:val="36"/>
                <w:szCs w:val="36"/>
                <w:rtl/>
                <w:lang w:bidi="ar-SY"/>
              </w:rPr>
            </w:pPr>
            <w:hyperlink r:id="rId13" w:history="1">
              <w:r w:rsidR="0090459D" w:rsidRPr="00AC742E">
                <w:rPr>
                  <w:rStyle w:val="Hyperlink"/>
                  <w:rFonts w:ascii="Adobe Arabic" w:eastAsia="GE Dinar One" w:hAnsi="Adobe Arabic" w:cs="Adobe Arabic"/>
                  <w:b/>
                  <w:bCs/>
                  <w:kern w:val="24"/>
                  <w:sz w:val="36"/>
                  <w:szCs w:val="36"/>
                  <w:rtl/>
                  <w:lang w:bidi="ar-SY"/>
                </w:rPr>
                <w:t xml:space="preserve">الجلسة التدريبية الثانية: </w:t>
              </w:r>
              <w:r w:rsidR="00C077E4" w:rsidRPr="00AC742E">
                <w:rPr>
                  <w:rStyle w:val="Hyperlink"/>
                  <w:rFonts w:ascii="Adobe Arabic" w:eastAsia="GE Dinar One" w:hAnsi="Adobe Arabic" w:cs="Adobe Arabic"/>
                  <w:b/>
                  <w:bCs/>
                  <w:kern w:val="24"/>
                  <w:sz w:val="36"/>
                  <w:szCs w:val="36"/>
                  <w:rtl/>
                  <w:lang w:bidi="ar-SY"/>
                </w:rPr>
                <w:t>تحقيق التوازن بين العمل والحياة الشخصية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61</w:t>
            </w:r>
          </w:p>
        </w:tc>
      </w:tr>
      <w:tr w:rsidR="0090459D" w:rsidRPr="009A36D0"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التوازن بين الحياة المهنية والشخصية للصحة النفسية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62</w:t>
            </w:r>
          </w:p>
        </w:tc>
      </w:tr>
      <w:tr w:rsidR="0090459D" w:rsidRPr="009A36D0"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كيفية إدارة الوقت بشكل فعّال لتحقيق التوازن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66</w:t>
            </w:r>
          </w:p>
        </w:tc>
      </w:tr>
      <w:tr w:rsidR="0090459D" w:rsidRPr="009A36D0"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وضع حدود بين العمل والحياة الشخصية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69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r w:rsidR="00AC742E">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AC742E" w:rsidP="00C077E4">
            <w:pPr>
              <w:spacing w:line="240" w:lineRule="auto"/>
              <w:jc w:val="left"/>
              <w:rPr>
                <w:rFonts w:ascii="Adobe Arabic" w:eastAsia="GE Dinar One" w:hAnsi="Adobe Arabic" w:cs="Adobe Arabic"/>
                <w:b/>
                <w:bCs/>
                <w:color w:val="168489"/>
                <w:kern w:val="24"/>
                <w:sz w:val="36"/>
                <w:szCs w:val="36"/>
                <w:rtl/>
                <w:lang w:bidi="ar-SY"/>
              </w:rPr>
            </w:pPr>
            <w:hyperlink r:id="rId14" w:history="1">
              <w:r w:rsidR="0090459D" w:rsidRPr="00AC742E">
                <w:rPr>
                  <w:rStyle w:val="Hyperlink"/>
                  <w:rFonts w:ascii="Adobe Arabic" w:eastAsia="GE Dinar One" w:hAnsi="Adobe Arabic" w:cs="Adobe Arabic"/>
                  <w:b/>
                  <w:bCs/>
                  <w:kern w:val="24"/>
                  <w:sz w:val="36"/>
                  <w:szCs w:val="36"/>
                  <w:rtl/>
                  <w:lang w:bidi="ar-SY"/>
                </w:rPr>
                <w:t xml:space="preserve">الجلسة التدريبية الأولى: </w:t>
              </w:r>
              <w:r w:rsidR="00C077E4" w:rsidRPr="00AC742E">
                <w:rPr>
                  <w:rStyle w:val="Hyperlink"/>
                  <w:rFonts w:ascii="Adobe Arabic" w:eastAsia="GE Dinar One" w:hAnsi="Adobe Arabic" w:cs="Adobe Arabic"/>
                  <w:b/>
                  <w:bCs/>
                  <w:kern w:val="24"/>
                  <w:sz w:val="36"/>
                  <w:szCs w:val="36"/>
                  <w:rtl/>
                  <w:lang w:bidi="ar-SY"/>
                </w:rPr>
                <w:t>بناء بيئة عمل إيجابية وصحية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79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خصائص بيئة العمل الداعمة للصحة النفسية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80</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دور القيادة في تعزيز الصحة النفسية للموظفين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84</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التواصل الإيجابي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AC742E" w:rsidP="00C077E4">
            <w:pPr>
              <w:spacing w:line="240" w:lineRule="auto"/>
              <w:jc w:val="left"/>
              <w:rPr>
                <w:rFonts w:ascii="Adobe Arabic" w:eastAsia="GE Dinar One" w:hAnsi="Adobe Arabic" w:cs="Adobe Arabic"/>
                <w:b/>
                <w:bCs/>
                <w:color w:val="168489"/>
                <w:kern w:val="24"/>
                <w:sz w:val="36"/>
                <w:szCs w:val="36"/>
                <w:rtl/>
                <w:lang w:bidi="ar-SY"/>
              </w:rPr>
            </w:pPr>
            <w:hyperlink r:id="rId15" w:history="1">
              <w:r w:rsidR="0090459D" w:rsidRPr="00AC742E">
                <w:rPr>
                  <w:rStyle w:val="Hyperlink"/>
                  <w:rFonts w:ascii="Adobe Arabic" w:eastAsia="GE Dinar One" w:hAnsi="Adobe Arabic" w:cs="Adobe Arabic"/>
                  <w:b/>
                  <w:bCs/>
                  <w:kern w:val="24"/>
                  <w:sz w:val="36"/>
                  <w:szCs w:val="36"/>
                  <w:rtl/>
                  <w:lang w:bidi="ar-SY"/>
                </w:rPr>
                <w:t xml:space="preserve">الجلسة التدريبية الثانية: </w:t>
              </w:r>
              <w:r w:rsidR="00C077E4" w:rsidRPr="00AC742E">
                <w:rPr>
                  <w:rStyle w:val="Hyperlink"/>
                  <w:rFonts w:ascii="Adobe Arabic" w:eastAsia="GE Dinar One" w:hAnsi="Adobe Arabic" w:cs="Adobe Arabic"/>
                  <w:b/>
                  <w:bCs/>
                  <w:kern w:val="24"/>
                  <w:sz w:val="36"/>
                  <w:szCs w:val="36"/>
                  <w:rtl/>
                  <w:lang w:bidi="ar-SY"/>
                </w:rPr>
                <w:t>استراتيجيات تحفيز الموظفين وتعزيز الصحة النفسية</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100</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أهمية التحفيز في تحسين الصحة النفسية والمهنية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101</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 xml:space="preserve">استراتيجيات </w:t>
            </w:r>
            <w:r w:rsidRPr="00C077E4">
              <w:rPr>
                <w:rFonts w:ascii="Adobe Arabic" w:eastAsia="GE Dinar One" w:hAnsi="Adobe Arabic" w:cs="Adobe Arabic" w:hint="cs"/>
                <w:kern w:val="24"/>
                <w:sz w:val="36"/>
                <w:szCs w:val="36"/>
                <w:rtl/>
                <w:lang w:bidi="ar-SY"/>
              </w:rPr>
              <w:t>ال</w:t>
            </w:r>
            <w:r w:rsidRPr="00C077E4">
              <w:rPr>
                <w:rFonts w:ascii="Adobe Arabic" w:eastAsia="GE Dinar One" w:hAnsi="Adobe Arabic" w:cs="Adobe Arabic"/>
                <w:kern w:val="24"/>
                <w:sz w:val="36"/>
                <w:szCs w:val="36"/>
                <w:rtl/>
                <w:lang w:bidi="ar-SY"/>
              </w:rPr>
              <w:t>فعّالة لتحفيز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104</w:t>
            </w:r>
          </w:p>
        </w:tc>
      </w:tr>
      <w:tr w:rsidR="0090459D" w:rsidRPr="00BB40FB" w:rsidTr="00C077E4">
        <w:trPr>
          <w:trHeight w:val="624"/>
        </w:trPr>
        <w:tc>
          <w:tcPr>
            <w:tcW w:w="288"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077E4" w:rsidRDefault="00C077E4" w:rsidP="00C077E4">
            <w:pPr>
              <w:spacing w:line="240" w:lineRule="auto"/>
              <w:jc w:val="left"/>
              <w:rPr>
                <w:rFonts w:ascii="Adobe Arabic" w:eastAsia="GE Dinar One" w:hAnsi="Adobe Arabic" w:cs="Adobe Arabic"/>
                <w:kern w:val="24"/>
                <w:sz w:val="36"/>
                <w:szCs w:val="36"/>
                <w:rtl/>
                <w:lang w:bidi="ar-SY"/>
              </w:rPr>
            </w:pPr>
            <w:r w:rsidRPr="00C077E4">
              <w:rPr>
                <w:rFonts w:ascii="Adobe Arabic" w:eastAsia="GE Dinar One" w:hAnsi="Adobe Arabic" w:cs="Adobe Arabic"/>
                <w:kern w:val="24"/>
                <w:sz w:val="36"/>
                <w:szCs w:val="36"/>
                <w:rtl/>
                <w:lang w:bidi="ar-SY"/>
              </w:rPr>
              <w:t>كيفية قياس وتحسين الصحة النفسية بشكل مستمر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107</w:t>
            </w:r>
          </w:p>
        </w:tc>
      </w:tr>
      <w:tr w:rsidR="0090459D" w:rsidRPr="00BB40FB" w:rsidTr="00C077E4">
        <w:trPr>
          <w:trHeight w:val="624"/>
        </w:trPr>
        <w:tc>
          <w:tcPr>
            <w:tcW w:w="288" w:type="dxa"/>
            <w:tcBorders>
              <w:top w:val="nil"/>
              <w:left w:val="single" w:sz="8" w:space="0" w:color="1E3D6A"/>
              <w:bottom w:val="single" w:sz="4" w:space="0" w:color="auto"/>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left"/>
              <w:rPr>
                <w:rFonts w:ascii="Adobe Arabic" w:eastAsia="GE Dinar One" w:hAnsi="Adobe Arabic" w:cs="Adobe Arabic"/>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119</w:t>
            </w:r>
          </w:p>
        </w:tc>
      </w:tr>
      <w:tr w:rsidR="0090459D" w:rsidRPr="00BB40FB" w:rsidTr="00C077E4">
        <w:trPr>
          <w:trHeight w:val="624"/>
        </w:trPr>
        <w:tc>
          <w:tcPr>
            <w:tcW w:w="288"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C077E4"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C077E4"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121</w:t>
            </w:r>
          </w:p>
        </w:tc>
      </w:tr>
    </w:tbl>
    <w:p w:rsidR="000D082E" w:rsidRDefault="000D082E" w:rsidP="00C013A7">
      <w:pPr>
        <w:tabs>
          <w:tab w:val="left" w:pos="3516"/>
        </w:tabs>
        <w:bidi w:val="0"/>
        <w:spacing w:after="160" w:line="259" w:lineRule="auto"/>
        <w:jc w:val="left"/>
        <w:rPr>
          <w:b/>
          <w:bCs/>
          <w:sz w:val="44"/>
          <w:szCs w:val="48"/>
          <w14:glow w14:rad="228600">
            <w14:schemeClr w14:val="accent1">
              <w14:alpha w14:val="60000"/>
              <w14:satMod w14:val="175000"/>
            </w14:schemeClr>
          </w14:glow>
        </w:rPr>
      </w:pPr>
    </w:p>
    <w:p w:rsidR="00BE0014" w:rsidRDefault="000D082E" w:rsidP="00C013A7">
      <w:pPr>
        <w:bidi w:val="0"/>
        <w:spacing w:after="160" w:line="259" w:lineRule="auto"/>
        <w:jc w:val="left"/>
        <w:rPr>
          <w:rFonts w:ascii="Adobe Arabic" w:hAnsi="Adobe Arabic" w:cs="Adobe Arabic"/>
          <w:b/>
          <w:bCs/>
          <w:noProof/>
          <w:color w:val="002060"/>
          <w:sz w:val="40"/>
          <w:szCs w:val="40"/>
        </w:rPr>
      </w:pPr>
      <w:r>
        <w:rPr>
          <w:b/>
          <w:bCs/>
          <w:sz w:val="44"/>
          <w:szCs w:val="48"/>
          <w14:glow w14:rad="228600">
            <w14:schemeClr w14:val="accent1">
              <w14:alpha w14:val="60000"/>
              <w14:satMod w14:val="175000"/>
            </w14:schemeClr>
          </w14:glow>
        </w:rPr>
        <w:br w:type="page"/>
      </w:r>
      <w:r w:rsidR="00E47D5B" w:rsidRPr="0090459D">
        <w:rPr>
          <w:noProof/>
        </w:rPr>
        <w:lastRenderedPageBreak/>
        <mc:AlternateContent>
          <mc:Choice Requires="wpg">
            <w:drawing>
              <wp:inline distT="0" distB="0" distL="0" distR="0" wp14:anchorId="73F74A93" wp14:editId="70F4D632">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3F74A93"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34057AA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rsidR="00247375" w:rsidRPr="00247375" w:rsidRDefault="00247375" w:rsidP="00247375">
      <w:pPr>
        <w:jc w:val="center"/>
        <w:rPr>
          <w:color w:val="168489"/>
          <w:rtl/>
        </w:rPr>
      </w:pPr>
      <w:r w:rsidRPr="00247375">
        <w:rPr>
          <w:rFonts w:hint="cs"/>
          <w:color w:val="168489"/>
          <w:rtl/>
        </w:rPr>
        <w:t>بسم الله الرحمن الرحيم</w:t>
      </w:r>
    </w:p>
    <w:p w:rsidR="00247375" w:rsidRDefault="00247375" w:rsidP="00247375">
      <w:pPr>
        <w:rPr>
          <w:rtl/>
        </w:rPr>
      </w:pPr>
      <w:r>
        <w:rPr>
          <w:rFonts w:hint="cs"/>
          <w:rtl/>
        </w:rPr>
        <w:t>السلام عليكم ورحمة الله وبركاته.</w:t>
      </w:r>
    </w:p>
    <w:p w:rsidR="00247375" w:rsidRPr="00AC09F9" w:rsidRDefault="00247375" w:rsidP="00247375">
      <w:r w:rsidRPr="00AC09F9">
        <w:rPr>
          <w:rtl/>
        </w:rPr>
        <w:t>مرحبا</w:t>
      </w:r>
      <w:r>
        <w:rPr>
          <w:rFonts w:hint="cs"/>
          <w:rtl/>
        </w:rPr>
        <w:t>ً</w:t>
      </w:r>
      <w:r w:rsidRPr="00AC09F9">
        <w:rPr>
          <w:rtl/>
        </w:rPr>
        <w:t xml:space="preserve"> بكم جميعا</w:t>
      </w:r>
      <w:r>
        <w:rPr>
          <w:rFonts w:hint="cs"/>
          <w:rtl/>
        </w:rPr>
        <w:t>ً</w:t>
      </w:r>
      <w:r w:rsidRPr="00AC09F9">
        <w:rPr>
          <w:rtl/>
        </w:rPr>
        <w:t xml:space="preserve"> في هذه الدورة التدريبية التي تحمل عنوان "الصحة النفسية والمهنية للموظف".  </w:t>
      </w:r>
    </w:p>
    <w:p w:rsidR="00247375" w:rsidRPr="00AC09F9" w:rsidRDefault="00247375" w:rsidP="00247375">
      <w:r w:rsidRPr="00AC09F9">
        <w:rPr>
          <w:rtl/>
        </w:rPr>
        <w:t>في عالم اليوم، حيث تتسارع وتيرة العمل وتتزايد التحديات المهنية، أصبح الاهتمام بالصحة النفسية والمهنية للموظف ضرورة أساسية لضمان تحقيق التوازن بين متطلبات العمل والرفاهية الشخصية. الموظف ليس مجرد عنصر إنتاجي داخل المؤسسة، بل هو إنسان يحمل في داخله مشاعر وتطلعات وتحديات شخصية ومهنية تؤثر بشكل مباشر على أدائه في العمل وعلى حياته بشكل عام.</w:t>
      </w:r>
    </w:p>
    <w:p w:rsidR="00247375" w:rsidRPr="00AC09F9" w:rsidRDefault="00247375" w:rsidP="00247375">
      <w:r w:rsidRPr="00AC09F9">
        <w:rPr>
          <w:rtl/>
        </w:rPr>
        <w:t>تُظهر الدراسات أن المؤسسات التي تُولي اهتماما</w:t>
      </w:r>
      <w:r>
        <w:rPr>
          <w:rFonts w:hint="cs"/>
          <w:rtl/>
        </w:rPr>
        <w:t>ً</w:t>
      </w:r>
      <w:r w:rsidRPr="00AC09F9">
        <w:rPr>
          <w:rtl/>
        </w:rPr>
        <w:t xml:space="preserve"> بالصحة النفسية والمهنية لموظفيها تحقق معدلات أعلى من الإنتاجية والابتكار، وتُقلل من الغياب ودوران الموظفين، وتُعزز من رضاهم الوظيفي. في المقابل، بيئات العمل التي تفتقر إلى الدعم النفسي والاجتماعي تُعرض الموظفين لمخاطر التوتر والإرهاق المهني، مما يؤدي إلى تراجع الأداء وزيادة المشكلات الصحية.</w:t>
      </w:r>
    </w:p>
    <w:p w:rsidR="00247375" w:rsidRPr="00AC09F9" w:rsidRDefault="00247375" w:rsidP="00247375">
      <w:r w:rsidRPr="00AC09F9">
        <w:rPr>
          <w:rtl/>
        </w:rPr>
        <w:t>خلال هذه الدورة، سنسلط الضوء على أهمية الصحة النفسية والمهنية في بيئة العمل، وسنناقش الأسباب الشائعة التي تؤثر سلبا</w:t>
      </w:r>
      <w:r>
        <w:rPr>
          <w:rFonts w:hint="cs"/>
          <w:rtl/>
        </w:rPr>
        <w:t>ً</w:t>
      </w:r>
      <w:r w:rsidRPr="00AC09F9">
        <w:rPr>
          <w:rtl/>
        </w:rPr>
        <w:t xml:space="preserve"> على نفسية الموظف، مثل الضغوط المهنية، ضعف التواصل، أو غياب التقدير. كما سنتناول استراتيجيات فعّالة لتعزيز الصحة النفسية، سواء</w:t>
      </w:r>
      <w:r>
        <w:rPr>
          <w:rFonts w:hint="cs"/>
          <w:rtl/>
        </w:rPr>
        <w:t>ً</w:t>
      </w:r>
      <w:r w:rsidRPr="00AC09F9">
        <w:rPr>
          <w:rtl/>
        </w:rPr>
        <w:t xml:space="preserve"> على المستوى الفردي أو المؤسسي، وسنقدم أدوات عملية تساعد الموظفين والمديرين على خلق بيئة عمل إيجابية وداعمة.</w:t>
      </w:r>
    </w:p>
    <w:p w:rsidR="00247375" w:rsidRPr="00AC09F9" w:rsidRDefault="00247375" w:rsidP="00247375">
      <w:r w:rsidRPr="00AC09F9">
        <w:rPr>
          <w:rtl/>
        </w:rPr>
        <w:t>هدفنا من هذه الدورة هو أن نُمكّنكم من إدراك أهمية الصحة النفسية والمهنية، وأن نسعى معا</w:t>
      </w:r>
      <w:r>
        <w:rPr>
          <w:rFonts w:hint="cs"/>
          <w:rtl/>
        </w:rPr>
        <w:t>ً</w:t>
      </w:r>
      <w:r w:rsidRPr="00AC09F9">
        <w:rPr>
          <w:rtl/>
        </w:rPr>
        <w:t xml:space="preserve"> لتطوير أساليب لتحسين جودة الحياة العملية وتحقيق التوازن النفسي الذي ينعكس على الأداء الوظيفي والحياة الشخصية بشكل إيجابي.</w:t>
      </w:r>
    </w:p>
    <w:p w:rsidR="00247375" w:rsidRPr="00AC09F9" w:rsidRDefault="00247375" w:rsidP="00247375">
      <w:r w:rsidRPr="00AC09F9">
        <w:rPr>
          <w:rtl/>
        </w:rPr>
        <w:t>دعونا نبدأ هذه الرحلة معا</w:t>
      </w:r>
      <w:r>
        <w:rPr>
          <w:rFonts w:hint="cs"/>
          <w:rtl/>
        </w:rPr>
        <w:t>ً</w:t>
      </w:r>
      <w:r w:rsidRPr="00AC09F9">
        <w:rPr>
          <w:rtl/>
        </w:rPr>
        <w:t>، حيث سنتعلم، نتشارك الأفكار، ونبني خطوات عملية نحو بيئة عمل صحية ومثمرة.</w:t>
      </w:r>
      <w:r>
        <w:rPr>
          <w:rFonts w:hint="cs"/>
          <w:rtl/>
        </w:rPr>
        <w:t xml:space="preserve"> </w:t>
      </w:r>
      <w:r w:rsidRPr="00AC09F9">
        <w:rPr>
          <w:rtl/>
        </w:rPr>
        <w:t>مرحبا</w:t>
      </w:r>
      <w:r>
        <w:rPr>
          <w:rFonts w:hint="cs"/>
          <w:rtl/>
        </w:rPr>
        <w:t>ً</w:t>
      </w:r>
      <w:r w:rsidRPr="00AC09F9">
        <w:rPr>
          <w:rtl/>
        </w:rPr>
        <w:t xml:space="preserve"> بكم مرة أخرى، ونتمنى أن تكون هذه التجربة مفيدة ومُلهمة لكم جميعا</w:t>
      </w:r>
      <w:r>
        <w:rPr>
          <w:rFonts w:hint="cs"/>
          <w:rtl/>
        </w:rPr>
        <w:t>ً</w:t>
      </w:r>
      <w:r w:rsidRPr="00AC09F9">
        <w:rPr>
          <w:rtl/>
        </w:rPr>
        <w:t>.</w:t>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5A059F0E" wp14:editId="24B3C86F">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C013A7">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A059F0E"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192F9AA5" w14:textId="0BDFBBF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C013A7">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201D16D4" wp14:editId="170187F4">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pic:cNvPr>
                    <pic:cNvPicPr>
                      <a:picLocks noChangeAspect="1" noChangeArrowheads="1"/>
                    </pic:cNvPicPr>
                  </pic:nvPicPr>
                  <pic:blipFill rotWithShape="1">
                    <a:blip r:embed="rId16">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C013A7">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p>
    <w:p w:rsidR="00C013A7" w:rsidRPr="00AC742E" w:rsidRDefault="00C013A7" w:rsidP="007D339B">
      <w:pPr>
        <w:spacing w:after="160" w:line="259" w:lineRule="auto"/>
        <w:jc w:val="left"/>
        <w:rPr>
          <w:rFonts w:ascii="Adobe Arabic" w:hAnsi="Adobe Arabic" w:cs="Adobe Arabic"/>
          <w:b/>
          <w:bCs/>
          <w:color w:val="168489"/>
          <w:sz w:val="2"/>
          <w:szCs w:val="2"/>
          <w:rtl/>
        </w:rPr>
      </w:pPr>
    </w:p>
    <w:p w:rsidR="00E72206" w:rsidRDefault="00C013A7" w:rsidP="00C013A7">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30C95350" wp14:editId="5AF83F56">
            <wp:simplePos x="0" y="0"/>
            <wp:positionH relativeFrom="column">
              <wp:posOffset>5166360</wp:posOffset>
            </wp:positionH>
            <wp:positionV relativeFrom="paragraph">
              <wp:posOffset>356045</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C013A7">
        <w:rPr>
          <w:rFonts w:ascii="Adobe Arabic" w:hAnsi="Adobe Arabic" w:cs="Adobe Arabic" w:hint="cs"/>
          <w:b/>
          <w:bCs/>
          <w:color w:val="168489"/>
          <w:sz w:val="44"/>
          <w:szCs w:val="48"/>
          <w:rtl/>
        </w:rPr>
        <w:t>ا</w:t>
      </w:r>
      <w:r w:rsidRPr="00C013A7">
        <w:rPr>
          <w:rFonts w:ascii="Adobe Arabic" w:hAnsi="Adobe Arabic" w:cs="Adobe Arabic"/>
          <w:b/>
          <w:bCs/>
          <w:color w:val="168489"/>
          <w:sz w:val="44"/>
          <w:szCs w:val="48"/>
          <w:rtl/>
        </w:rPr>
        <w:t>لصحة النفسية والمهنية للموظف</w:t>
      </w:r>
      <w:r w:rsidRPr="007D339B">
        <w:rPr>
          <w:rFonts w:ascii="Adobe Arabic" w:hAnsi="Adobe Arabic" w:cs="Adobe Arabic"/>
          <w:b/>
          <w:bCs/>
          <w:color w:val="168489"/>
          <w:sz w:val="44"/>
          <w:szCs w:val="48"/>
        </w:rPr>
        <w:t xml:space="preserve"> </w: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w:t>
      </w:r>
      <w:r w:rsidR="00C013A7">
        <w:rPr>
          <w:rFonts w:ascii="Adobe Arabic" w:hAnsi="Adobe Arabic" w:cs="Adobe Arabic" w:hint="cs"/>
          <w:b/>
          <w:bCs/>
          <w:color w:val="168489"/>
          <w:sz w:val="44"/>
          <w:szCs w:val="48"/>
          <w:rtl/>
        </w:rPr>
        <w:t>دورة</w:t>
      </w:r>
      <w:r w:rsidR="00E72206" w:rsidRPr="00E72206">
        <w:rPr>
          <w:rFonts w:ascii="Adobe Arabic" w:hAnsi="Adobe Arabic" w:cs="Adobe Arabic" w:hint="cs"/>
          <w:b/>
          <w:bCs/>
          <w:color w:val="168489"/>
          <w:sz w:val="44"/>
          <w:szCs w:val="48"/>
          <w:rtl/>
        </w:rPr>
        <w:t>:</w:t>
      </w:r>
    </w:p>
    <w:p w:rsidR="00C013A7" w:rsidRPr="00144F19" w:rsidRDefault="00C013A7" w:rsidP="00C013A7">
      <w:r w:rsidRPr="00144F19">
        <w:rPr>
          <w:rtl/>
        </w:rPr>
        <w:t>دورة تدريبية متخصصة تهدف إلى تعزيز الصحة النفسية والمهنية للموظفين في بيئة العمل، وتزويدهم بالمهارات والأدوات اللازمة لإدارة الضغوط النفسية وتحقيق التوازن المهني والشخصي.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015FB4F" wp14:editId="1BA9C506">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w:t>
      </w:r>
      <w:r w:rsidR="00C013A7">
        <w:rPr>
          <w:rFonts w:ascii="Adobe Arabic" w:hAnsi="Adobe Arabic" w:cs="Adobe Arabic" w:hint="cs"/>
          <w:b/>
          <w:bCs/>
          <w:color w:val="168489"/>
          <w:sz w:val="44"/>
          <w:szCs w:val="48"/>
          <w:rtl/>
        </w:rPr>
        <w:t>دورة</w:t>
      </w:r>
      <w:r>
        <w:rPr>
          <w:rFonts w:ascii="Adobe Arabic" w:hAnsi="Adobe Arabic" w:cs="Adobe Arabic" w:hint="cs"/>
          <w:b/>
          <w:bCs/>
          <w:color w:val="168489"/>
          <w:sz w:val="44"/>
          <w:szCs w:val="48"/>
          <w:rtl/>
        </w:rPr>
        <w:t>:</w:t>
      </w:r>
    </w:p>
    <w:p w:rsidR="00C013A7" w:rsidRPr="00144F19" w:rsidRDefault="00C013A7" w:rsidP="00C013A7">
      <w:r w:rsidRPr="00144F19">
        <w:rPr>
          <w:rtl/>
        </w:rPr>
        <w:t>- تعزيز إنتاجية الموظفين وكفاءتهم المهنية</w:t>
      </w:r>
    </w:p>
    <w:p w:rsidR="00C013A7" w:rsidRPr="00144F19" w:rsidRDefault="00C013A7" w:rsidP="00C013A7">
      <w:r w:rsidRPr="00144F19">
        <w:rPr>
          <w:rtl/>
        </w:rPr>
        <w:t>- خفض معدلات الإجهاد والاحتراق الوظيفي</w:t>
      </w:r>
    </w:p>
    <w:p w:rsidR="00C013A7" w:rsidRPr="00144F19" w:rsidRDefault="00C013A7" w:rsidP="00C013A7">
      <w:r w:rsidRPr="00144F19">
        <w:rPr>
          <w:rtl/>
        </w:rPr>
        <w:t>- تحسين جودة بيئة العمل وتعزيز الرضا الوظيفي</w:t>
      </w:r>
    </w:p>
    <w:p w:rsidR="00C013A7" w:rsidRPr="00144F19" w:rsidRDefault="00C013A7" w:rsidP="00C013A7">
      <w:r w:rsidRPr="00144F19">
        <w:rPr>
          <w:rtl/>
        </w:rPr>
        <w:t>- تقليل التكاليف المرتبطة بالغياب والدوران الوظيفي</w:t>
      </w:r>
    </w:p>
    <w:p w:rsidR="00C013A7" w:rsidRPr="00144F19" w:rsidRDefault="00C013A7" w:rsidP="00C013A7">
      <w:r w:rsidRPr="00144F19">
        <w:rPr>
          <w:rtl/>
        </w:rPr>
        <w:t>- تعزيز الولاء المؤسسي والانتماء التنظيمي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297214DB" wp14:editId="1896EC2E">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C013A7" w:rsidRPr="00144F19" w:rsidRDefault="00C013A7" w:rsidP="00C013A7">
      <w:r w:rsidRPr="00144F19">
        <w:rPr>
          <w:rtl/>
        </w:rPr>
        <w:t>تمكين الموظفين من فهم وإدارة صحتهم النفسية والمهنية بشكل فع</w:t>
      </w:r>
      <w:r>
        <w:rPr>
          <w:rFonts w:hint="cs"/>
          <w:rtl/>
        </w:rPr>
        <w:t>ّ</w:t>
      </w:r>
      <w:r w:rsidRPr="00144F19">
        <w:rPr>
          <w:rtl/>
        </w:rPr>
        <w:t>ال، وبناء بيئة عمل داعمة وإيجابية.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70EF5349" wp14:editId="285B08AA">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C013A7" w:rsidRPr="00144F19" w:rsidRDefault="00C013A7" w:rsidP="00C013A7">
      <w:r w:rsidRPr="00144F19">
        <w:rPr>
          <w:rtl/>
        </w:rPr>
        <w:t>1. فهم مفاهيم وأساسيات الصحة النفسية في بيئة العمل</w:t>
      </w:r>
    </w:p>
    <w:p w:rsidR="00C013A7" w:rsidRPr="00144F19" w:rsidRDefault="00C013A7" w:rsidP="00C013A7">
      <w:r w:rsidRPr="00144F19">
        <w:rPr>
          <w:rtl/>
        </w:rPr>
        <w:t>2. تحديد العوامل المؤثرة على الصحة النفسية المهنية</w:t>
      </w:r>
    </w:p>
    <w:p w:rsidR="00C013A7" w:rsidRPr="00144F19" w:rsidRDefault="00C013A7" w:rsidP="00C013A7">
      <w:r w:rsidRPr="00144F19">
        <w:rPr>
          <w:rtl/>
        </w:rPr>
        <w:lastRenderedPageBreak/>
        <w:t>3. اكتساب مهارات إدارة الضغوط النفسية</w:t>
      </w:r>
    </w:p>
    <w:p w:rsidR="00C013A7" w:rsidRPr="00144F19" w:rsidRDefault="00C013A7" w:rsidP="00C013A7">
      <w:r w:rsidRPr="00144F19">
        <w:rPr>
          <w:rtl/>
        </w:rPr>
        <w:t>4. تطوير استراتيجيات التوازن بين العمل والحياة</w:t>
      </w:r>
    </w:p>
    <w:p w:rsidR="00C013A7" w:rsidRPr="00144F19" w:rsidRDefault="00C013A7" w:rsidP="00C013A7">
      <w:r w:rsidRPr="00144F19">
        <w:rPr>
          <w:rtl/>
        </w:rPr>
        <w:t>5. تعزيز مهارات التواصل الإيجابي في بيئة العمل</w:t>
      </w:r>
    </w:p>
    <w:p w:rsidR="00C013A7" w:rsidRPr="00144F19" w:rsidRDefault="00C013A7" w:rsidP="00C013A7">
      <w:r w:rsidRPr="00144F19">
        <w:rPr>
          <w:rtl/>
        </w:rPr>
        <w:t>6. اكتساب أدوات عملية لبناء المرونة النفسية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7682006" wp14:editId="00A15DD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C013A7" w:rsidRPr="00144F19" w:rsidRDefault="00C013A7" w:rsidP="00C013A7">
      <w:r>
        <w:rPr>
          <w:rFonts w:ascii="Adobe Arabic" w:hAnsi="Adobe Arabic" w:cs="Adobe Arabic" w:hint="cs"/>
          <w:b/>
          <w:bCs/>
          <w:color w:val="168489"/>
          <w:sz w:val="44"/>
          <w:szCs w:val="48"/>
          <w:rtl/>
        </w:rPr>
        <w:t xml:space="preserve"> </w:t>
      </w:r>
      <w:r w:rsidRPr="00144F19">
        <w:rPr>
          <w:rtl/>
        </w:rPr>
        <w:t>- الموظفون في كافة المستويات الإدارية</w:t>
      </w:r>
    </w:p>
    <w:p w:rsidR="00C013A7" w:rsidRPr="00144F19" w:rsidRDefault="00C013A7" w:rsidP="00C013A7">
      <w:r w:rsidRPr="00144F19">
        <w:rPr>
          <w:rtl/>
        </w:rPr>
        <w:t>- المدراء وقادة الفرق</w:t>
      </w:r>
    </w:p>
    <w:p w:rsidR="00C013A7" w:rsidRPr="00144F19" w:rsidRDefault="00C013A7" w:rsidP="00C013A7">
      <w:r w:rsidRPr="00144F19">
        <w:rPr>
          <w:rtl/>
        </w:rPr>
        <w:t>- أخصائيو الموارد البشرية</w:t>
      </w:r>
    </w:p>
    <w:p w:rsidR="007D339B" w:rsidRPr="00C013A7" w:rsidRDefault="00C013A7" w:rsidP="00C013A7">
      <w:pPr>
        <w:rPr>
          <w:rtl/>
        </w:rPr>
      </w:pPr>
      <w:r w:rsidRPr="00144F19">
        <w:rPr>
          <w:rtl/>
        </w:rPr>
        <w:t>- المشرفون والمسؤولون عن فرق العمل</w:t>
      </w:r>
      <w:r>
        <w:rPr>
          <w:rFonts w:ascii="Adobe Arabic" w:hAnsi="Adobe Arabic" w:cs="Adobe Arabic"/>
          <w:b/>
          <w:bCs/>
          <w:color w:val="168489"/>
          <w:sz w:val="44"/>
          <w:szCs w:val="48"/>
          <w:rtl/>
        </w:rPr>
        <w:tab/>
      </w:r>
    </w:p>
    <w:p w:rsidR="00C013A7" w:rsidRDefault="00C013A7" w:rsidP="00C013A7">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25600" behindDoc="0" locked="0" layoutInCell="1" allowOverlap="1" wp14:anchorId="4D7F19ED" wp14:editId="0CB5206E">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013A7" w:rsidRPr="00735B0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rsidR="00C013A7" w:rsidRPr="00144F19" w:rsidRDefault="00C013A7" w:rsidP="00C013A7">
      <w:r w:rsidRPr="00144F19">
        <w:rPr>
          <w:rtl/>
        </w:rPr>
        <w:t>- محاضرات تفاعلية</w:t>
      </w:r>
    </w:p>
    <w:p w:rsidR="00C013A7" w:rsidRPr="00144F19" w:rsidRDefault="00C013A7" w:rsidP="00C013A7">
      <w:r w:rsidRPr="00144F19">
        <w:rPr>
          <w:rtl/>
        </w:rPr>
        <w:t>- ورش عمل تطبيقية</w:t>
      </w:r>
    </w:p>
    <w:p w:rsidR="00C013A7" w:rsidRPr="00144F19" w:rsidRDefault="00C013A7" w:rsidP="00C013A7">
      <w:r w:rsidRPr="00144F19">
        <w:rPr>
          <w:rtl/>
        </w:rPr>
        <w:t>- دراسات حالة</w:t>
      </w:r>
    </w:p>
    <w:p w:rsidR="00C013A7" w:rsidRPr="00144F19" w:rsidRDefault="00C013A7" w:rsidP="00C013A7">
      <w:r w:rsidRPr="00144F19">
        <w:rPr>
          <w:rtl/>
        </w:rPr>
        <w:t>- تمارين عملية فردية وجماعية</w:t>
      </w:r>
    </w:p>
    <w:p w:rsidR="00C013A7" w:rsidRPr="00144F19" w:rsidRDefault="00C013A7" w:rsidP="00C013A7">
      <w:r w:rsidRPr="00144F19">
        <w:rPr>
          <w:rtl/>
        </w:rPr>
        <w:t>- جلسات نقاش وعصف ذهني</w:t>
      </w:r>
    </w:p>
    <w:p w:rsidR="00C013A7" w:rsidRPr="00144F19" w:rsidRDefault="00C013A7" w:rsidP="00C013A7">
      <w:r w:rsidRPr="00144F19">
        <w:rPr>
          <w:rtl/>
        </w:rPr>
        <w:t>- تطبيقات ميدانية</w:t>
      </w:r>
    </w:p>
    <w:p w:rsidR="00C013A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noProof/>
          <w:color w:val="168489"/>
          <w:sz w:val="44"/>
          <w:szCs w:val="48"/>
        </w:rPr>
        <w:drawing>
          <wp:anchor distT="0" distB="0" distL="114300" distR="114300" simplePos="0" relativeHeight="252826624" behindDoc="0" locked="0" layoutInCell="1" allowOverlap="1" wp14:anchorId="7F6B6BDF" wp14:editId="17E6CF8D">
            <wp:simplePos x="0" y="0"/>
            <wp:positionH relativeFrom="column">
              <wp:posOffset>5170805</wp:posOffset>
            </wp:positionH>
            <wp:positionV relativeFrom="paragraph">
              <wp:posOffset>281610</wp:posOffset>
            </wp:positionV>
            <wp:extent cx="510540" cy="510540"/>
            <wp:effectExtent l="0" t="0" r="3810" b="3810"/>
            <wp:wrapSquare wrapText="bothSides"/>
            <wp:docPr id="1608693946" name="Picture 1608693946" descr="Re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Research "/>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013A7" w:rsidRPr="00735B0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 xml:space="preserve"> إطار الكفاءات</w:t>
      </w:r>
      <w:r>
        <w:rPr>
          <w:rFonts w:ascii="Adobe Arabic" w:hAnsi="Adobe Arabic" w:cs="Adobe Arabic" w:hint="cs"/>
          <w:b/>
          <w:bCs/>
          <w:color w:val="168489"/>
          <w:sz w:val="44"/>
          <w:szCs w:val="48"/>
          <w:rtl/>
        </w:rPr>
        <w:t>:</w:t>
      </w:r>
    </w:p>
    <w:p w:rsidR="00C013A7" w:rsidRPr="00C013A7" w:rsidRDefault="00C013A7" w:rsidP="00C013A7">
      <w:pPr>
        <w:rPr>
          <w:color w:val="168489"/>
        </w:rPr>
      </w:pPr>
      <w:r w:rsidRPr="00C013A7">
        <w:rPr>
          <w:color w:val="168489"/>
          <w:rtl/>
        </w:rPr>
        <w:t>الكفاءات السلوكية:</w:t>
      </w:r>
    </w:p>
    <w:p w:rsidR="00C013A7" w:rsidRPr="00144F19" w:rsidRDefault="00C013A7" w:rsidP="00C013A7">
      <w:r w:rsidRPr="00144F19">
        <w:rPr>
          <w:rtl/>
        </w:rPr>
        <w:t>- المرونة والتكيف</w:t>
      </w:r>
    </w:p>
    <w:p w:rsidR="00C013A7" w:rsidRPr="00144F19" w:rsidRDefault="00C013A7" w:rsidP="00C013A7">
      <w:r w:rsidRPr="00144F19">
        <w:rPr>
          <w:rtl/>
        </w:rPr>
        <w:t>- الذكاء العاطفي</w:t>
      </w:r>
    </w:p>
    <w:p w:rsidR="00C013A7" w:rsidRPr="00144F19" w:rsidRDefault="00C013A7" w:rsidP="00C013A7">
      <w:r w:rsidRPr="00144F19">
        <w:rPr>
          <w:rtl/>
        </w:rPr>
        <w:lastRenderedPageBreak/>
        <w:t>- إدارة الذات</w:t>
      </w:r>
    </w:p>
    <w:p w:rsidR="00C013A7" w:rsidRPr="00144F19" w:rsidRDefault="00C013A7" w:rsidP="00C013A7">
      <w:r w:rsidRPr="00144F19">
        <w:rPr>
          <w:rtl/>
        </w:rPr>
        <w:t>- التواصل الفعال</w:t>
      </w:r>
    </w:p>
    <w:p w:rsidR="00C013A7" w:rsidRPr="00144F19" w:rsidRDefault="00C013A7" w:rsidP="00C013A7">
      <w:r w:rsidRPr="00144F19">
        <w:rPr>
          <w:rtl/>
        </w:rPr>
        <w:t>- العمل الجماعي</w:t>
      </w:r>
    </w:p>
    <w:p w:rsidR="00C013A7" w:rsidRPr="00C013A7" w:rsidRDefault="00C013A7" w:rsidP="00C013A7">
      <w:pPr>
        <w:rPr>
          <w:color w:val="168489"/>
        </w:rPr>
      </w:pPr>
      <w:r w:rsidRPr="00C013A7">
        <w:rPr>
          <w:color w:val="168489"/>
          <w:rtl/>
        </w:rPr>
        <w:t>الكفاءات التخصصية:</w:t>
      </w:r>
    </w:p>
    <w:p w:rsidR="00C013A7" w:rsidRPr="00144F19" w:rsidRDefault="00C013A7" w:rsidP="00C013A7">
      <w:r w:rsidRPr="00144F19">
        <w:rPr>
          <w:rtl/>
        </w:rPr>
        <w:t>- فهم ديناميكيات بيئة العمل</w:t>
      </w:r>
    </w:p>
    <w:p w:rsidR="00C013A7" w:rsidRPr="00144F19" w:rsidRDefault="00C013A7" w:rsidP="00C013A7">
      <w:r w:rsidRPr="00144F19">
        <w:rPr>
          <w:rtl/>
        </w:rPr>
        <w:t>- إدارة الضغوط</w:t>
      </w:r>
    </w:p>
    <w:p w:rsidR="00C013A7" w:rsidRPr="00144F19" w:rsidRDefault="00C013A7" w:rsidP="00C013A7">
      <w:r w:rsidRPr="00144F19">
        <w:rPr>
          <w:rtl/>
        </w:rPr>
        <w:t>- حل المشكلات</w:t>
      </w:r>
    </w:p>
    <w:p w:rsidR="00C013A7" w:rsidRPr="00144F19" w:rsidRDefault="00C013A7" w:rsidP="00C013A7">
      <w:r w:rsidRPr="00144F19">
        <w:rPr>
          <w:rtl/>
        </w:rPr>
        <w:t>- اتخاذ القرارات</w:t>
      </w:r>
    </w:p>
    <w:p w:rsidR="00C013A7" w:rsidRPr="00144F19" w:rsidRDefault="00C013A7" w:rsidP="00C013A7">
      <w:r w:rsidRPr="00144F19">
        <w:rPr>
          <w:rtl/>
        </w:rPr>
        <w:t>- التخطيط والتنظيم</w:t>
      </w:r>
    </w:p>
    <w:p w:rsidR="00C013A7" w:rsidRDefault="00C013A7" w:rsidP="00C013A7">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27648" behindDoc="0" locked="0" layoutInCell="1" allowOverlap="1" wp14:anchorId="0E3DE551" wp14:editId="7793026E">
            <wp:simplePos x="0" y="0"/>
            <wp:positionH relativeFrom="margin">
              <wp:align>right</wp:align>
            </wp:positionH>
            <wp:positionV relativeFrom="paragraph">
              <wp:posOffset>227726</wp:posOffset>
            </wp:positionV>
            <wp:extent cx="593766" cy="593766"/>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766" cy="5937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 xml:space="preserve"> </w:t>
      </w:r>
    </w:p>
    <w:p w:rsidR="00C013A7" w:rsidRPr="00735B07" w:rsidRDefault="00C013A7" w:rsidP="00C013A7">
      <w:pPr>
        <w:spacing w:after="160" w:line="259" w:lineRule="auto"/>
        <w:jc w:val="left"/>
        <w:rPr>
          <w:rFonts w:ascii="Adobe Arabic" w:hAnsi="Adobe Arabic" w:cs="Adobe Arabic"/>
          <w:b/>
          <w:bCs/>
          <w:color w:val="168489"/>
          <w:sz w:val="44"/>
          <w:szCs w:val="48"/>
          <w:rtl/>
        </w:rPr>
      </w:pPr>
      <w:r w:rsidRPr="00735B07">
        <w:rPr>
          <w:rFonts w:ascii="Adobe Arabic" w:hAnsi="Adobe Arabic" w:cs="Adobe Arabic"/>
          <w:b/>
          <w:bCs/>
          <w:color w:val="168489"/>
          <w:sz w:val="44"/>
          <w:szCs w:val="48"/>
          <w:rtl/>
        </w:rPr>
        <w:t>مخرجات الدورة</w:t>
      </w:r>
      <w:r>
        <w:rPr>
          <w:rFonts w:ascii="Adobe Arabic" w:hAnsi="Adobe Arabic" w:cs="Adobe Arabic" w:hint="cs"/>
          <w:b/>
          <w:bCs/>
          <w:color w:val="168489"/>
          <w:sz w:val="44"/>
          <w:szCs w:val="48"/>
          <w:rtl/>
        </w:rPr>
        <w:t>:</w:t>
      </w:r>
    </w:p>
    <w:p w:rsidR="00C013A7" w:rsidRPr="00144F19" w:rsidRDefault="00C013A7" w:rsidP="00C013A7">
      <w:r w:rsidRPr="00144F19">
        <w:rPr>
          <w:rtl/>
        </w:rPr>
        <w:t>سيكون المشاركون قادرين على:</w:t>
      </w:r>
    </w:p>
    <w:p w:rsidR="00C013A7" w:rsidRPr="00144F19" w:rsidRDefault="00C013A7" w:rsidP="00C013A7">
      <w:r w:rsidRPr="00144F19">
        <w:rPr>
          <w:rtl/>
        </w:rPr>
        <w:t>- تطبيق استراتيجيات فعالة لإدارة الضغوط</w:t>
      </w:r>
    </w:p>
    <w:p w:rsidR="00C013A7" w:rsidRPr="00144F19" w:rsidRDefault="00C013A7" w:rsidP="00C013A7">
      <w:r w:rsidRPr="00144F19">
        <w:rPr>
          <w:rtl/>
        </w:rPr>
        <w:t>- بناء علاقات مهنية إيجابية</w:t>
      </w:r>
    </w:p>
    <w:p w:rsidR="00C013A7" w:rsidRPr="00144F19" w:rsidRDefault="00C013A7" w:rsidP="00C013A7">
      <w:r w:rsidRPr="00144F19">
        <w:rPr>
          <w:rtl/>
        </w:rPr>
        <w:t>- تحقيق توازن أفضل بين العمل والحياة</w:t>
      </w:r>
    </w:p>
    <w:p w:rsidR="00C013A7" w:rsidRPr="00144F19" w:rsidRDefault="00C013A7" w:rsidP="00C013A7">
      <w:r w:rsidRPr="00144F19">
        <w:rPr>
          <w:rtl/>
        </w:rPr>
        <w:t>- المساهمة في خلق بيئة عمل صحية</w:t>
      </w:r>
    </w:p>
    <w:p w:rsidR="00C013A7" w:rsidRPr="00144F19" w:rsidRDefault="00C013A7" w:rsidP="00C013A7">
      <w:r w:rsidRPr="00144F19">
        <w:rPr>
          <w:rtl/>
        </w:rPr>
        <w:t>- تطبيق أساليب التحفيز الذاتي</w:t>
      </w:r>
    </w:p>
    <w:p w:rsidR="00C013A7" w:rsidRDefault="00C013A7" w:rsidP="00C013A7">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24576" behindDoc="0" locked="0" layoutInCell="1" allowOverlap="1" wp14:anchorId="5DD12407" wp14:editId="3B601A4D">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C013A7" w:rsidRDefault="00C013A7" w:rsidP="00C013A7">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rsidR="00C013A7" w:rsidRDefault="00C013A7" w:rsidP="00C013A7">
      <w:pPr>
        <w:spacing w:after="160" w:line="259" w:lineRule="auto"/>
        <w:jc w:val="left"/>
        <w:rPr>
          <w:rFonts w:ascii="Adobe Arabic" w:hAnsi="Adobe Arabic" w:cs="Adobe Arabic"/>
          <w:b/>
          <w:bCs/>
          <w:color w:val="168489"/>
          <w:sz w:val="44"/>
          <w:szCs w:val="48"/>
          <w:rtl/>
        </w:rPr>
      </w:pPr>
    </w:p>
    <w:p w:rsidR="00C013A7" w:rsidRPr="00E72206" w:rsidRDefault="00C013A7" w:rsidP="00C013A7">
      <w:pPr>
        <w:shd w:val="clear" w:color="auto" w:fill="F2F2F2" w:themeFill="background1" w:themeFillShade="F2"/>
        <w:spacing w:after="160" w:line="259" w:lineRule="auto"/>
        <w:jc w:val="center"/>
        <w:rPr>
          <w:rFonts w:ascii="Adobe Arabic" w:hAnsi="Adobe Arabic" w:cs="Adobe Arabic"/>
          <w:b/>
          <w:bCs/>
          <w:color w:val="168489"/>
          <w:sz w:val="44"/>
          <w:szCs w:val="48"/>
        </w:rPr>
      </w:pPr>
      <w:r w:rsidRPr="00435FDB">
        <w:rPr>
          <w:rFonts w:ascii="Adobe Arabic" w:hAnsi="Adobe Arabic" w:cs="Adobe Arabic"/>
          <w:b/>
          <w:bCs/>
          <w:color w:val="168489"/>
          <w:sz w:val="44"/>
          <w:szCs w:val="48"/>
          <w:rtl/>
        </w:rPr>
        <w:t>3 أيام، 15 ساعة تدريبية</w:t>
      </w: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6CD1F947" wp14:editId="4E551C4B">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CD1F947"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563D65D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المدرب:</w:t>
      </w:r>
    </w:p>
    <w:p w:rsidR="007D339B" w:rsidRPr="007D339B" w:rsidRDefault="007D339B" w:rsidP="007D339B">
      <w:pPr>
        <w:pStyle w:val="a1"/>
      </w:pPr>
      <w:r w:rsidRPr="007D339B">
        <w:rPr>
          <w:rtl/>
        </w:rPr>
        <w:t>تقع على عاتقك مهمة جسيمة تتطلب جهوداً حثيثة لتحقيق أهداف ال</w:t>
      </w:r>
      <w:r w:rsidR="00C013A7">
        <w:rPr>
          <w:rtl/>
        </w:rPr>
        <w:t>دورة</w:t>
      </w:r>
      <w:r w:rsidRPr="007D339B">
        <w:rPr>
          <w:rtl/>
        </w:rPr>
        <w:t xml:space="preserve"> التدريبي وضمان انتقال أثره بشكل فعال إلى المتدربين. لذلك، نود التأكيد على الإرشادات التالية التي ستساعدك في تحقيق النجاح المنشود:</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بجدول الزمني لل</w:t>
      </w:r>
      <w:r w:rsidR="00C013A7">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بدقة، واحرص على استثمار الوقت بكفاءة وفقًا للخطة الموضوعة لكل جلسة، حيث يعد هذا عاملًا مساعدًا في تحقيق أهداف ال</w:t>
      </w:r>
      <w:r w:rsidR="00C013A7">
        <w:rPr>
          <w:rFonts w:ascii="Adobe Arabic" w:hAnsi="Adobe Arabic" w:cs="Adobe Arabic"/>
          <w:color w:val="002060"/>
          <w:sz w:val="36"/>
          <w:szCs w:val="36"/>
          <w:rtl/>
        </w:rPr>
        <w:t>دورة</w:t>
      </w:r>
      <w:r w:rsidRPr="007D339B">
        <w:rPr>
          <w:rFonts w:ascii="Adobe Arabic" w:hAnsi="Adobe Arabic" w:cs="Adobe Arabic"/>
          <w:color w:val="002060"/>
          <w:sz w:val="36"/>
          <w:szCs w:val="36"/>
          <w:rtl/>
        </w:rPr>
        <w:t>.</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امنح النشاطات التدريبية الوقت الكافي لتحقيق أهدافها بشكل كامل.</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شجع المشاركة النشطة للمتدربين في ال</w:t>
      </w:r>
      <w:r w:rsidR="00C013A7">
        <w:rPr>
          <w:rFonts w:ascii="Adobe Arabic" w:hAnsi="Adobe Arabic" w:cs="Adobe Arabic"/>
          <w:color w:val="002060"/>
          <w:sz w:val="36"/>
          <w:szCs w:val="36"/>
          <w:rtl/>
        </w:rPr>
        <w:t>دورة</w:t>
      </w:r>
      <w:r w:rsidRPr="007D339B">
        <w:rPr>
          <w:rFonts w:ascii="Adobe Arabic" w:hAnsi="Adobe Arabic" w:cs="Adobe Arabic"/>
          <w:color w:val="002060"/>
          <w:sz w:val="36"/>
          <w:szCs w:val="36"/>
          <w:rtl/>
        </w:rPr>
        <w:t>، وكن منسقًا وميسرًا للحوار والنقاش داخل القاعة، حيث سيجعل ذلك ال</w:t>
      </w:r>
      <w:r w:rsidR="00C013A7">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أكثر تأثيرًا وإثارة للاهتمام.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noProof/>
          <w:sz w:val="36"/>
          <w:szCs w:val="36"/>
        </w:rPr>
        <w:drawing>
          <wp:anchor distT="0" distB="0" distL="114300" distR="114300" simplePos="0" relativeHeight="252765184" behindDoc="0" locked="0" layoutInCell="1" allowOverlap="1" wp14:anchorId="322B3AB2" wp14:editId="3F778326">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التزم بالأهداف الخاصة والإجرائية والأنشطة المحققة لها.</w:t>
      </w:r>
    </w:p>
    <w:p w:rsidR="007D339B" w:rsidRPr="007D339B" w:rsidRDefault="007D339B" w:rsidP="007D339B">
      <w:pPr>
        <w:pStyle w:val="ListParagraph"/>
        <w:numPr>
          <w:ilvl w:val="0"/>
          <w:numId w:val="3"/>
        </w:numPr>
        <w:spacing w:line="360" w:lineRule="auto"/>
        <w:jc w:val="both"/>
        <w:rPr>
          <w:rFonts w:ascii="Adobe Arabic" w:hAnsi="Adobe Arabic" w:cs="Adobe Arabic"/>
          <w:color w:val="002060"/>
          <w:sz w:val="36"/>
          <w:szCs w:val="36"/>
        </w:rPr>
      </w:pPr>
      <w:r w:rsidRPr="007D339B">
        <w:rPr>
          <w:rFonts w:ascii="Adobe Arabic" w:hAnsi="Adobe Arabic" w:cs="Adobe Arabic"/>
          <w:color w:val="002060"/>
          <w:sz w:val="36"/>
          <w:szCs w:val="36"/>
          <w:rtl/>
        </w:rPr>
        <w:t>دون ملاحظاتك على الحقيبة من خلال أدوات التقويم المصاحبة، للاستفادة منها في تطوير ال</w:t>
      </w:r>
      <w:r w:rsidR="00C013A7">
        <w:rPr>
          <w:rFonts w:ascii="Adobe Arabic" w:hAnsi="Adobe Arabic" w:cs="Adobe Arabic"/>
          <w:color w:val="002060"/>
          <w:sz w:val="36"/>
          <w:szCs w:val="36"/>
          <w:rtl/>
        </w:rPr>
        <w:t>دورة</w:t>
      </w:r>
      <w:r w:rsidRPr="007D339B">
        <w:rPr>
          <w:rFonts w:ascii="Adobe Arabic" w:hAnsi="Adobe Arabic" w:cs="Adobe Arabic"/>
          <w:color w:val="002060"/>
          <w:sz w:val="36"/>
          <w:szCs w:val="36"/>
          <w:rtl/>
        </w:rPr>
        <w:t xml:space="preserve"> وحقيبته التدريبية.</w:t>
      </w:r>
    </w:p>
    <w:p w:rsidR="007D339B" w:rsidRPr="007D339B" w:rsidRDefault="007D339B" w:rsidP="007D339B">
      <w:pPr>
        <w:pStyle w:val="a1"/>
        <w:rPr>
          <w:b w:val="0"/>
          <w:bCs/>
          <w:color w:val="C00000"/>
        </w:rPr>
      </w:pPr>
      <w:r w:rsidRPr="007D339B">
        <w:rPr>
          <w:b w:val="0"/>
          <w:bCs/>
          <w:color w:val="C00000"/>
          <w:rtl/>
        </w:rPr>
        <w:t>نتمنى لك النجاح في مهمتك التدريبية، ونؤكد على دعمنا المستمر لجهودك المتميزة.</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66EF2364" wp14:editId="7F2DA451">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6EF2364"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53A3B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rsidR="00E42DAD" w:rsidRDefault="00E42DAD" w:rsidP="00DD10BF">
      <w:pPr>
        <w:spacing w:after="160" w:line="259" w:lineRule="auto"/>
        <w:jc w:val="center"/>
      </w:pP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1505B456" wp14:editId="16E3F2E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8"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1EB43F7" wp14:editId="799B3AB6">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3284C1B" wp14:editId="4BFC888A">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2"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320F0314" wp14:editId="04F5F428">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4"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A4467F" wp14:editId="3B31572B">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6"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EE9EF13" wp14:editId="1F859FAB">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44B2F06" wp14:editId="3357D31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B4A185C" wp14:editId="749556B0">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2"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3"/>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202B92E7" wp14:editId="521B4F0B">
                <wp:simplePos x="0" y="0"/>
                <wp:positionH relativeFrom="column">
                  <wp:posOffset>-380009</wp:posOffset>
                </wp:positionH>
                <wp:positionV relativeFrom="paragraph">
                  <wp:posOffset>-463138</wp:posOffset>
                </wp:positionV>
                <wp:extent cx="6851936" cy="7124768"/>
                <wp:effectExtent l="0" t="0" r="0" b="0"/>
                <wp:wrapNone/>
                <wp:docPr id="162" name="Group 162"/>
                <wp:cNvGraphicFramePr/>
                <a:graphic xmlns:a="http://schemas.openxmlformats.org/drawingml/2006/main">
                  <a:graphicData uri="http://schemas.microsoft.com/office/word/2010/wordprocessingGroup">
                    <wpg:wgp>
                      <wpg:cNvGrpSpPr/>
                      <wpg:grpSpPr>
                        <a:xfrm>
                          <a:off x="0" y="0"/>
                          <a:ext cx="6851936" cy="7124768"/>
                          <a:chOff x="-498762" y="0"/>
                          <a:chExt cx="6851936" cy="7124768"/>
                        </a:xfrm>
                      </wpg:grpSpPr>
                      <wpg:grpSp>
                        <wpg:cNvPr id="1279981941" name="Group 1279981941"/>
                        <wpg:cNvGrpSpPr/>
                        <wpg:grpSpPr>
                          <a:xfrm>
                            <a:off x="-498762" y="2571750"/>
                            <a:ext cx="6086014" cy="4553018"/>
                            <a:chOff x="-660699" y="0"/>
                            <a:chExt cx="6086096" cy="4553341"/>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BC6FB1" w:rsidRPr="00BC6FB1" w:rsidRDefault="00AC742E" w:rsidP="00AC742E">
                                  <w:pPr>
                                    <w:jc w:val="center"/>
                                    <w:rPr>
                                      <w:rFonts w:ascii="Adobe Arabic" w:eastAsia="GE Dinar One" w:hAnsi="Adobe Arabic" w:cs="Adobe Arabic"/>
                                      <w:b/>
                                      <w:bCs/>
                                      <w:color w:val="000000"/>
                                      <w:kern w:val="24"/>
                                      <w:sz w:val="44"/>
                                      <w:szCs w:val="44"/>
                                      <w:lang w:bidi="ar-SY"/>
                                    </w:rPr>
                                  </w:pPr>
                                  <w:hyperlink r:id="rId50" w:history="1">
                                    <w:r w:rsidR="00BC6FB1" w:rsidRPr="00AC742E">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BC6FB1" w:rsidRPr="00BC6FB1" w:rsidRDefault="00AC742E" w:rsidP="00AC742E">
                                  <w:pPr>
                                    <w:jc w:val="center"/>
                                    <w:rPr>
                                      <w:rFonts w:ascii="Adobe Arabic" w:eastAsia="GE Dinar One" w:hAnsi="Adobe Arabic" w:cs="Adobe Arabic"/>
                                      <w:b/>
                                      <w:bCs/>
                                      <w:color w:val="000000"/>
                                      <w:kern w:val="24"/>
                                      <w:sz w:val="44"/>
                                      <w:szCs w:val="44"/>
                                      <w:lang w:bidi="ar-SY"/>
                                    </w:rPr>
                                  </w:pPr>
                                  <w:hyperlink r:id="rId51" w:history="1">
                                    <w:r w:rsidR="00BC6FB1" w:rsidRPr="00AC742E">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961323" y="874304"/>
                              <a:ext cx="2464074" cy="3288056"/>
                            </a:xfrm>
                            <a:prstGeom prst="rect">
                              <a:avLst/>
                            </a:prstGeom>
                            <a:noFill/>
                            <a:ln w="6350">
                              <a:noFill/>
                            </a:ln>
                          </wps:spPr>
                          <wps:txbx>
                            <w:txbxContent>
                              <w:p w:rsidR="002C04B9" w:rsidRPr="002C04B9" w:rsidRDefault="002C04B9"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مفهوم الصحة النفسية والمهنية و</w:t>
                                </w: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أهميتها.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w:t>
                                </w: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BC6FB1" w:rsidRPr="00247375" w:rsidRDefault="00BC6FB1" w:rsidP="00247375">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660699" y="874056"/>
                              <a:ext cx="2916297" cy="3679285"/>
                            </a:xfrm>
                            <a:prstGeom prst="rect">
                              <a:avLst/>
                            </a:prstGeom>
                            <a:noFill/>
                            <a:ln w="6350">
                              <a:noFill/>
                            </a:ln>
                          </wps:spPr>
                          <wps:txbx>
                            <w:txbxContent>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تمهيد.</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المقدّمة.</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نشاط تعارف المشاركين.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مفهوم الصحة النفسية والمهنية وأهميتها.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التعرف على الذات</w:t>
                                </w:r>
                                <w:r w:rsidRPr="00247375">
                                  <w:rPr>
                                    <w:rFonts w:ascii="Adobe Arabic" w:eastAsia="GE Dinar One" w:hAnsi="Adobe Arabic" w:cs="Adobe Arabic" w:hint="cs"/>
                                    <w:color w:val="000000"/>
                                    <w:kern w:val="24"/>
                                    <w:sz w:val="36"/>
                                    <w:szCs w:val="36"/>
                                    <w:rtl/>
                                    <w:lang w:bidi="ar-SY"/>
                                  </w:rPr>
                                  <w:t>".</w:t>
                                </w:r>
                              </w:p>
                              <w:p w:rsidR="00BC6FB1"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قصة نجاح</w:t>
                                </w:r>
                                <w:r w:rsidRPr="00247375">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rsidR="00F01FA2" w:rsidRPr="00F01FA2" w:rsidRDefault="00247375" w:rsidP="00AC742E">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مقد</w:t>
                                </w:r>
                                <w:r w:rsidRPr="00247375">
                                  <w:rPr>
                                    <w:rFonts w:ascii="Adobe Arabic" w:eastAsia="GE Dinar One" w:hAnsi="Adobe Arabic" w:cs="Adobe Arabic" w:hint="cs"/>
                                    <w:b/>
                                    <w:bCs/>
                                    <w:kern w:val="24"/>
                                    <w:sz w:val="56"/>
                                    <w:szCs w:val="56"/>
                                    <w:rtl/>
                                    <w:lang w:bidi="ar-SY"/>
                                  </w:rPr>
                                  <w:t>ّ</w:t>
                                </w:r>
                                <w:r w:rsidRPr="00247375">
                                  <w:rPr>
                                    <w:rFonts w:ascii="Adobe Arabic" w:eastAsia="GE Dinar One" w:hAnsi="Adobe Arabic" w:cs="Adobe Arabic"/>
                                    <w:b/>
                                    <w:bCs/>
                                    <w:kern w:val="24"/>
                                    <w:sz w:val="56"/>
                                    <w:szCs w:val="56"/>
                                    <w:rtl/>
                                    <w:lang w:bidi="ar-SY"/>
                                  </w:rPr>
                                  <w:t>مة في الصحة النفسية والمهنية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29.9pt;margin-top:-36.45pt;width:539.5pt;height:561pt;z-index:252771328;mso-position-horizontal-relative:text;mso-position-vertical-relative:text;mso-width-relative:margin;mso-height-relative:margin" coordorigin="-4987" coordsize="68519,7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">
                <v:group id="Group 1279981941" o:spid="_x0000_s1049" style="position:absolute;left:-4987;top:25717;width:60859;height:45530" coordorigin="-6606" coordsize="60860,45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54"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BC6FB1" w:rsidRPr="00BC6FB1" w:rsidRDefault="00AC742E" w:rsidP="00AC742E">
                            <w:pPr>
                              <w:jc w:val="center"/>
                              <w:rPr>
                                <w:rFonts w:ascii="Adobe Arabic" w:eastAsia="GE Dinar One" w:hAnsi="Adobe Arabic" w:cs="Adobe Arabic"/>
                                <w:b/>
                                <w:bCs/>
                                <w:color w:val="000000"/>
                                <w:kern w:val="24"/>
                                <w:sz w:val="44"/>
                                <w:szCs w:val="44"/>
                                <w:lang w:bidi="ar-SY"/>
                              </w:rPr>
                            </w:pPr>
                            <w:hyperlink r:id="rId55" w:history="1">
                              <w:r w:rsidR="00BC6FB1" w:rsidRPr="00AC742E">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BC6FB1" w:rsidRPr="00BC6FB1" w:rsidRDefault="00AC742E" w:rsidP="00AC742E">
                            <w:pPr>
                              <w:jc w:val="center"/>
                              <w:rPr>
                                <w:rFonts w:ascii="Adobe Arabic" w:eastAsia="GE Dinar One" w:hAnsi="Adobe Arabic" w:cs="Adobe Arabic"/>
                                <w:b/>
                                <w:bCs/>
                                <w:color w:val="000000"/>
                                <w:kern w:val="24"/>
                                <w:sz w:val="44"/>
                                <w:szCs w:val="44"/>
                                <w:lang w:bidi="ar-SY"/>
                              </w:rPr>
                            </w:pPr>
                            <w:hyperlink r:id="rId56" w:history="1">
                              <w:r w:rsidR="00BC6FB1" w:rsidRPr="00AC742E">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57" o:title="Note " gain="19661f" blacklevel="22938f"/>
                    </v:shape>
                  </v:group>
                  <v:shape id="Text Box 1279981951" o:spid="_x0000_s1059" type="#_x0000_t202" style="position:absolute;left:29613;top:8743;width:24640;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2C04B9" w:rsidRPr="002C04B9" w:rsidRDefault="002C04B9"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مفهوم الصحة النفسية والمهنية و</w:t>
                          </w: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أهميتها.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w:t>
                          </w: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w:t>
                          </w: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BC6FB1" w:rsidRPr="00247375" w:rsidRDefault="00BC6FB1" w:rsidP="00247375">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6606;top:8740;width:29161;height:36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تمهيد.</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المقدّمة.</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نشاط تعارف المشاركين.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مفهوم الصحة النفسية والمهنية وأهميتها.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العلاقة بين الصحة النفسية والإنتاجية في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علامات الصحة النفسية السليمة في بيئة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التعرف على الذات</w:t>
                          </w:r>
                          <w:r w:rsidRPr="00247375">
                            <w:rPr>
                              <w:rFonts w:ascii="Adobe Arabic" w:eastAsia="GE Dinar One" w:hAnsi="Adobe Arabic" w:cs="Adobe Arabic" w:hint="cs"/>
                              <w:color w:val="000000"/>
                              <w:kern w:val="24"/>
                              <w:sz w:val="36"/>
                              <w:szCs w:val="36"/>
                              <w:rtl/>
                              <w:lang w:bidi="ar-SY"/>
                            </w:rPr>
                            <w:t>".</w:t>
                          </w:r>
                        </w:p>
                        <w:p w:rsidR="00BC6FB1"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قصة نجاح</w:t>
                          </w:r>
                          <w:r w:rsidRPr="00247375">
                            <w:rPr>
                              <w:rFonts w:ascii="Adobe Arabic" w:eastAsia="GE Dinar One" w:hAnsi="Adobe Arabic" w:cs="Adobe Arabic" w:hint="cs"/>
                              <w:color w:val="000000"/>
                              <w:kern w:val="24"/>
                              <w:sz w:val="36"/>
                              <w:szCs w:val="36"/>
                              <w:rtl/>
                              <w:lang w:bidi="ar-SY"/>
                            </w:rPr>
                            <w:t>".</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8"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8;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F01FA2" w:rsidRPr="00F01FA2" w:rsidRDefault="00247375" w:rsidP="00AC742E">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مقد</w:t>
                          </w:r>
                          <w:r w:rsidRPr="00247375">
                            <w:rPr>
                              <w:rFonts w:ascii="Adobe Arabic" w:eastAsia="GE Dinar One" w:hAnsi="Adobe Arabic" w:cs="Adobe Arabic" w:hint="cs"/>
                              <w:b/>
                              <w:bCs/>
                              <w:kern w:val="24"/>
                              <w:sz w:val="56"/>
                              <w:szCs w:val="56"/>
                              <w:rtl/>
                              <w:lang w:bidi="ar-SY"/>
                            </w:rPr>
                            <w:t>ّ</w:t>
                          </w:r>
                          <w:r w:rsidRPr="00247375">
                            <w:rPr>
                              <w:rFonts w:ascii="Adobe Arabic" w:eastAsia="GE Dinar One" w:hAnsi="Adobe Arabic" w:cs="Adobe Arabic"/>
                              <w:b/>
                              <w:bCs/>
                              <w:kern w:val="24"/>
                              <w:sz w:val="56"/>
                              <w:szCs w:val="56"/>
                              <w:rtl/>
                              <w:lang w:bidi="ar-SY"/>
                            </w:rPr>
                            <w:t>مة في الصحة النفسية والمهنية</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5F711F69" wp14:editId="11CEDDC8">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481F04F1" wp14:editId="690D6FBC">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3846580" wp14:editId="4936B00C">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المقدّمة.</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مشاهدة فيديو تدريبي.</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مفهوم الصحة النفسية والمهنية وأهميتها.  </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العلاقة بين الصحة النفسية والإنتاجية في العمل.  </w:t>
            </w:r>
          </w:p>
          <w:p w:rsidR="00F01FA2" w:rsidRPr="00247375" w:rsidRDefault="00247375" w:rsidP="00247375">
            <w:pPr>
              <w:pStyle w:val="ListParagraph"/>
              <w:numPr>
                <w:ilvl w:val="0"/>
                <w:numId w:val="8"/>
              </w:numPr>
              <w:spacing w:after="0" w:line="276" w:lineRule="auto"/>
              <w:jc w:val="lowKashida"/>
              <w:rPr>
                <w:rFonts w:ascii="Sakkal Majalla" w:hAnsi="Sakkal Majalla" w:cs="Sakkal Majalla"/>
                <w:sz w:val="32"/>
                <w:szCs w:val="32"/>
                <w:rtl/>
              </w:rPr>
            </w:pPr>
            <w:r w:rsidRPr="00247375">
              <w:rPr>
                <w:rFonts w:ascii="Adobe Arabic" w:eastAsia="Calibri" w:hAnsi="Adobe Arabic" w:cs="Adobe Arabic"/>
                <w:color w:val="0D0D0D" w:themeColor="text1" w:themeTint="F2"/>
                <w:sz w:val="32"/>
                <w:szCs w:val="32"/>
                <w:rtl/>
                <w:lang w:bidi="ar-EG"/>
              </w:rPr>
              <w:t>علامات الصحة النفسية السليمة في بيئة العمل.</w:t>
            </w:r>
            <w:r w:rsidRPr="00A16CF7">
              <w:rPr>
                <w:rFonts w:ascii="Sakkal Majalla" w:hAnsi="Sakkal Majalla" w:cs="Sakkal Majalla"/>
                <w:sz w:val="32"/>
                <w:szCs w:val="32"/>
                <w:rtl/>
              </w:rPr>
              <w:t xml:space="preserve"> </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520CA050" wp14:editId="496F02BD">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2">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A3722A" w:rsidRDefault="00AC742E" w:rsidP="00A3722A">
                              <w:pPr>
                                <w:rPr>
                                  <w:rFonts w:ascii="Adobe Arabic" w:eastAsia="Times New Roman" w:hAnsi="Adobe Arabic" w:cs="Adobe Arabic"/>
                                  <w:b/>
                                  <w:bCs/>
                                  <w:color w:val="168489"/>
                                  <w:kern w:val="24"/>
                                  <w:sz w:val="48"/>
                                  <w:szCs w:val="48"/>
                                  <w:lang w:bidi="ar-SY"/>
                                </w:rPr>
                              </w:pPr>
                              <w:hyperlink r:id="rId63" w:history="1">
                                <w:r w:rsidR="00A3722A" w:rsidRPr="00AC742E">
                                  <w:rPr>
                                    <w:rStyle w:val="Hyperlink"/>
                                    <w:rFonts w:ascii="Adobe Arabic" w:eastAsia="Times New Roman" w:hAnsi="Adobe Arabic" w:cs="Adobe Arabic"/>
                                    <w:b/>
                                    <w:bCs/>
                                    <w:kern w:val="24"/>
                                    <w:sz w:val="48"/>
                                    <w:szCs w:val="48"/>
                                    <w:rtl/>
                                    <w:lang w:bidi="ar-SY"/>
                                  </w:rPr>
                                  <w:t>ما</w:t>
                                </w:r>
                                <w:r w:rsidRPr="00AC742E">
                                  <w:rPr>
                                    <w:rStyle w:val="Hyperlink"/>
                                    <w:rFonts w:ascii="Adobe Arabic" w:eastAsia="Times New Roman" w:hAnsi="Adobe Arabic" w:cs="Adobe Arabic" w:hint="cs"/>
                                    <w:b/>
                                    <w:bCs/>
                                    <w:kern w:val="24"/>
                                    <w:sz w:val="48"/>
                                    <w:szCs w:val="48"/>
                                    <w:rtl/>
                                    <w:lang w:bidi="ar-SY"/>
                                  </w:rPr>
                                  <w:t xml:space="preserve"> </w:t>
                                </w:r>
                                <w:r w:rsidR="00A3722A" w:rsidRPr="00AC742E">
                                  <w:rPr>
                                    <w:rStyle w:val="Hyperlink"/>
                                    <w:rFonts w:ascii="Adobe Arabic" w:eastAsia="Times New Roman" w:hAnsi="Adobe Arabic" w:cs="Adobe Arabic"/>
                                    <w:b/>
                                    <w:bCs/>
                                    <w:kern w:val="24"/>
                                    <w:sz w:val="48"/>
                                    <w:szCs w:val="48"/>
                                    <w:rtl/>
                                    <w:lang w:bidi="ar-SY"/>
                                  </w:rPr>
                                  <w:t>هي توقعاتك من هذا ال</w:t>
                                </w:r>
                                <w:r w:rsidR="00C013A7" w:rsidRPr="00AC742E">
                                  <w:rPr>
                                    <w:rStyle w:val="Hyperlink"/>
                                    <w:rFonts w:ascii="Adobe Arabic" w:eastAsia="Times New Roman" w:hAnsi="Adobe Arabic" w:cs="Adobe Arabic"/>
                                    <w:b/>
                                    <w:bCs/>
                                    <w:kern w:val="24"/>
                                    <w:sz w:val="48"/>
                                    <w:szCs w:val="48"/>
                                    <w:rtl/>
                                    <w:lang w:bidi="ar-SY"/>
                                  </w:rPr>
                                  <w:t>دورة</w:t>
                                </w:r>
                                <w:r w:rsidR="00A3722A" w:rsidRPr="00AC742E">
                                  <w:rPr>
                                    <w:rStyle w:val="Hyperlink"/>
                                    <w:rFonts w:ascii="Adobe Arabic" w:eastAsia="Times New Roman" w:hAnsi="Adobe Arabic" w:cs="Adobe Arabic"/>
                                    <w:b/>
                                    <w:bCs/>
                                    <w:kern w:val="24"/>
                                    <w:sz w:val="48"/>
                                    <w:szCs w:val="48"/>
                                    <w:rtl/>
                                    <w:lang w:bidi="ar-SY"/>
                                  </w:rPr>
                                  <w:t xml:space="preserve"> التدريبي؟</w:t>
                                </w:r>
                              </w:hyperlink>
                              <w:r w:rsidR="00A3722A">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64"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A3722A" w:rsidRDefault="00AC742E" w:rsidP="00A3722A">
                        <w:pPr>
                          <w:rPr>
                            <w:rFonts w:ascii="Adobe Arabic" w:eastAsia="Times New Roman" w:hAnsi="Adobe Arabic" w:cs="Adobe Arabic"/>
                            <w:b/>
                            <w:bCs/>
                            <w:color w:val="168489"/>
                            <w:kern w:val="24"/>
                            <w:sz w:val="48"/>
                            <w:szCs w:val="48"/>
                            <w:lang w:bidi="ar-SY"/>
                          </w:rPr>
                        </w:pPr>
                        <w:hyperlink r:id="rId65" w:history="1">
                          <w:r w:rsidR="00A3722A" w:rsidRPr="00AC742E">
                            <w:rPr>
                              <w:rStyle w:val="Hyperlink"/>
                              <w:rFonts w:ascii="Adobe Arabic" w:eastAsia="Times New Roman" w:hAnsi="Adobe Arabic" w:cs="Adobe Arabic"/>
                              <w:b/>
                              <w:bCs/>
                              <w:kern w:val="24"/>
                              <w:sz w:val="48"/>
                              <w:szCs w:val="48"/>
                              <w:rtl/>
                              <w:lang w:bidi="ar-SY"/>
                            </w:rPr>
                            <w:t>ما</w:t>
                          </w:r>
                          <w:r w:rsidRPr="00AC742E">
                            <w:rPr>
                              <w:rStyle w:val="Hyperlink"/>
                              <w:rFonts w:ascii="Adobe Arabic" w:eastAsia="Times New Roman" w:hAnsi="Adobe Arabic" w:cs="Adobe Arabic" w:hint="cs"/>
                              <w:b/>
                              <w:bCs/>
                              <w:kern w:val="24"/>
                              <w:sz w:val="48"/>
                              <w:szCs w:val="48"/>
                              <w:rtl/>
                              <w:lang w:bidi="ar-SY"/>
                            </w:rPr>
                            <w:t xml:space="preserve"> </w:t>
                          </w:r>
                          <w:r w:rsidR="00A3722A" w:rsidRPr="00AC742E">
                            <w:rPr>
                              <w:rStyle w:val="Hyperlink"/>
                              <w:rFonts w:ascii="Adobe Arabic" w:eastAsia="Times New Roman" w:hAnsi="Adobe Arabic" w:cs="Adobe Arabic"/>
                              <w:b/>
                              <w:bCs/>
                              <w:kern w:val="24"/>
                              <w:sz w:val="48"/>
                              <w:szCs w:val="48"/>
                              <w:rtl/>
                              <w:lang w:bidi="ar-SY"/>
                            </w:rPr>
                            <w:t>هي توقعاتك من هذا ال</w:t>
                          </w:r>
                          <w:r w:rsidR="00C013A7" w:rsidRPr="00AC742E">
                            <w:rPr>
                              <w:rStyle w:val="Hyperlink"/>
                              <w:rFonts w:ascii="Adobe Arabic" w:eastAsia="Times New Roman" w:hAnsi="Adobe Arabic" w:cs="Adobe Arabic"/>
                              <w:b/>
                              <w:bCs/>
                              <w:kern w:val="24"/>
                              <w:sz w:val="48"/>
                              <w:szCs w:val="48"/>
                              <w:rtl/>
                              <w:lang w:bidi="ar-SY"/>
                            </w:rPr>
                            <w:t>دورة</w:t>
                          </w:r>
                          <w:r w:rsidR="00A3722A" w:rsidRPr="00AC742E">
                            <w:rPr>
                              <w:rStyle w:val="Hyperlink"/>
                              <w:rFonts w:ascii="Adobe Arabic" w:eastAsia="Times New Roman" w:hAnsi="Adobe Arabic" w:cs="Adobe Arabic"/>
                              <w:b/>
                              <w:bCs/>
                              <w:kern w:val="24"/>
                              <w:sz w:val="48"/>
                              <w:szCs w:val="48"/>
                              <w:rtl/>
                              <w:lang w:bidi="ar-SY"/>
                            </w:rPr>
                            <w:t xml:space="preserve"> التدريبي؟</w:t>
                          </w:r>
                        </w:hyperlink>
                        <w:r w:rsidR="00A3722A">
                          <w:rPr>
                            <w:rFonts w:ascii="Adobe Arabic" w:eastAsia="Times New Roman" w:hAnsi="Adobe Arabic" w:cs="Adobe Arabic"/>
                            <w:b/>
                            <w:bCs/>
                            <w:color w:val="168489"/>
                            <w:kern w:val="24"/>
                            <w:sz w:val="48"/>
                            <w:szCs w:val="48"/>
                            <w:rtl/>
                            <w:lang w:bidi="ar-SY"/>
                          </w:rPr>
                          <w:t xml:space="preserve">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1"/>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42C8F928" wp14:editId="330B4DF9">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F01FA2" w:rsidRDefault="00247375" w:rsidP="00F01FA2">
      <w:pPr>
        <w:bidi w:val="0"/>
        <w:rPr>
          <w:rFonts w:ascii="Sakkal Majalla" w:hAnsi="Sakkal Majalla"/>
          <w:color w:val="002060"/>
          <w:sz w:val="34"/>
          <w:lang w:bidi="ar-SY"/>
        </w:rPr>
      </w:pPr>
      <w:r>
        <w:rPr>
          <w:noProof/>
        </w:rPr>
        <w:lastRenderedPageBreak/>
        <w:drawing>
          <wp:anchor distT="0" distB="0" distL="114300" distR="114300" simplePos="0" relativeHeight="252805120" behindDoc="0" locked="0" layoutInCell="1" allowOverlap="1" wp14:anchorId="6B12DBA7" wp14:editId="09DB15C9">
            <wp:simplePos x="0" y="0"/>
            <wp:positionH relativeFrom="margin">
              <wp:posOffset>3906421</wp:posOffset>
            </wp:positionH>
            <wp:positionV relativeFrom="paragraph">
              <wp:posOffset>47015</wp:posOffset>
            </wp:positionV>
            <wp:extent cx="1313889" cy="1313889"/>
            <wp:effectExtent l="0" t="0" r="635" b="635"/>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13889" cy="13138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1FA2" w:rsidRPr="00F01FA2">
        <w:rPr>
          <w:rFonts w:ascii="Sakkal Majalla" w:hAnsi="Sakkal Majalla"/>
          <w:noProof/>
          <w:color w:val="002060"/>
          <w:sz w:val="34"/>
        </w:rPr>
        <mc:AlternateContent>
          <mc:Choice Requires="wpg">
            <w:drawing>
              <wp:inline distT="0" distB="0" distL="0" distR="0" wp14:anchorId="53BB0626" wp14:editId="48E7BE97">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grpFill/>
                        </wps:spPr>
                        <wps:txbx>
                          <w:txbxContent>
                            <w:p w:rsidR="00247375" w:rsidRPr="00247375" w:rsidRDefault="00247375"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الصحة النفسية في بيئة العمل</w:t>
                              </w:r>
                            </w:p>
                            <w:p w:rsidR="00F01FA2" w:rsidRDefault="00F01FA2" w:rsidP="00F01FA2">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74" name="TextBox 38"/>
                        <wps:cNvSpPr txBox="1"/>
                        <wps:spPr>
                          <a:xfrm>
                            <a:off x="973811" y="817161"/>
                            <a:ext cx="4833288" cy="417195"/>
                          </a:xfrm>
                          <a:prstGeom prst="rect">
                            <a:avLst/>
                          </a:prstGeom>
                          <a:grpFill/>
                        </wps:spPr>
                        <wps:txbx>
                          <w:txbxContent>
                            <w:p w:rsidR="00854AF2" w:rsidRPr="00854AF2" w:rsidRDefault="00854AF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F01FA2" w:rsidRDefault="00F01FA2" w:rsidP="00F01FA2">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BB0626" id="Group 10" o:spid="_x0000_s106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">
                <v:rect id="Rectangle 164" o:spid="_x0000_s1070"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" filled="f" strokecolor="#168489" strokeweight="2.25pt"/>
                <v:shape id="TextBox 36" o:spid="_x0000_s1071"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37A7A516" w14:textId="77777777" w:rsidR="00247375" w:rsidRPr="00247375" w:rsidRDefault="00247375"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الصحة النفسية في بيئة العمل</w:t>
                        </w:r>
                      </w:p>
                      <w:p w14:paraId="51ED1870" w14:textId="47EF0535" w:rsidR="00F01FA2" w:rsidRDefault="00F01FA2" w:rsidP="00F01FA2">
                        <w:pPr>
                          <w:jc w:val="center"/>
                          <w:rPr>
                            <w:rFonts w:ascii="Adobe Arabic" w:eastAsia="Calibri" w:hAnsi="Adobe Arabic" w:cs="Adobe Arabic"/>
                            <w:b/>
                            <w:bCs/>
                            <w:color w:val="168489"/>
                            <w:kern w:val="24"/>
                            <w:sz w:val="36"/>
                            <w:szCs w:val="36"/>
                            <w:lang w:bidi="ar-SY"/>
                          </w:rPr>
                        </w:pPr>
                      </w:p>
                    </w:txbxContent>
                  </v:textbox>
                </v:shape>
                <v:shape id="TextBox 38" o:spid="_x0000_s1072"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240C9979" w14:textId="77777777" w:rsidR="00854AF2" w:rsidRPr="00854AF2" w:rsidRDefault="00854AF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12686C62" w14:textId="77777777" w:rsidR="00F01FA2" w:rsidRDefault="00F01FA2" w:rsidP="00F01FA2">
                        <w:pPr>
                          <w:jc w:val="center"/>
                          <w:rPr>
                            <w:rFonts w:ascii="Sakkal Majalla" w:eastAsia="Calibri" w:hAnsi="Sakkal Majalla"/>
                            <w:b/>
                            <w:bCs/>
                            <w:color w:val="000000"/>
                            <w:kern w:val="24"/>
                            <w:sz w:val="32"/>
                            <w:szCs w:val="32"/>
                          </w:rPr>
                        </w:pPr>
                      </w:p>
                    </w:txbxContent>
                  </v:textbox>
                </v:shape>
                <w10:anchorlock/>
              </v:group>
            </w:pict>
          </mc:Fallback>
        </mc:AlternateContent>
      </w:r>
    </w:p>
    <w:p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7D877813" wp14:editId="728CA019">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6983"/>
                              <a:ext cx="4616071" cy="387740"/>
                            </a:xfrm>
                            <a:prstGeom prst="rect">
                              <a:avLst/>
                            </a:prstGeom>
                            <a:noFill/>
                          </wps:spPr>
                          <wps:txbx>
                            <w:txbxContent>
                              <w:p w:rsidR="002A078C" w:rsidRPr="00E9423C" w:rsidRDefault="00E9423C" w:rsidP="00E9423C">
                                <w:pPr>
                                  <w:rPr>
                                    <w:rFonts w:eastAsia="Calibri" w:hAnsi="Adobe Arabic" w:cs="Adobe Arabic"/>
                                    <w:b/>
                                    <w:bCs/>
                                    <w:color w:val="FFFFFF"/>
                                    <w:kern w:val="24"/>
                                    <w:sz w:val="36"/>
                                    <w:szCs w:val="36"/>
                                    <w:lang w:bidi="ar-EG"/>
                                  </w:rPr>
                                </w:pPr>
                                <w:r w:rsidRPr="00E9423C">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D877813"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zyethQcAALM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ms8nrYUHAACzHA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10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">
                  <v:imagedata r:id="rId69" o:title=""/>
                </v:shape>
                <v:group id="مجموعة 39" o:spid="_x0000_s1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">
                  <v:group id="مجموعة 40" o:spid="_x0000_s1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">
                    <v:group id="مجموعة 41" o:spid="_x0000_s1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shape id="شكل حر 42" o:spid="_x0000_s1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" fillcolor="#168489" stroked="f" strokeweight="1pt">
                        <v:stroke joinstyle="miter"/>
                      </v:roundrect>
                    </v:group>
                    <v:oval id="شكل بيضاوي 44" o:spid="_x0000_s1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" filled="f" strokecolor="#a5a5a5 [2092]" strokeweight="1pt">
                      <v:stroke joinstyle="miter"/>
                    </v:oval>
                  </v:group>
                  <v:shape id="مربع نص 41" o:spid="_x0000_s10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" filled="f" stroked="f">
                    <v:textbox style="mso-fit-shape-to-text:t">
                      <w:txbxContent>
                        <w:p w14:paraId="275BD22F" w14:textId="3F3F1659" w:rsidR="002A078C" w:rsidRPr="00E9423C" w:rsidRDefault="00E9423C" w:rsidP="00E9423C">
                          <w:pPr>
                            <w:rPr>
                              <w:rFonts w:eastAsia="Calibri" w:hAnsi="Adobe Arabic" w:cs="Adobe Arabic"/>
                              <w:b/>
                              <w:bCs/>
                              <w:color w:val="FFFFFF"/>
                              <w:kern w:val="24"/>
                              <w:sz w:val="36"/>
                              <w:szCs w:val="36"/>
                              <w:lang w:bidi="ar-EG"/>
                            </w:rPr>
                          </w:pPr>
                          <w:r w:rsidRPr="00E9423C">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rsidR="00247375" w:rsidRPr="00E9423C" w:rsidRDefault="00247375" w:rsidP="00E9423C">
      <w:pPr>
        <w:pStyle w:val="ListParagraph"/>
        <w:numPr>
          <w:ilvl w:val="0"/>
          <w:numId w:val="24"/>
        </w:numPr>
        <w:jc w:val="both"/>
        <w:rPr>
          <w:rFonts w:ascii="Sakkal Majalla" w:hAnsi="Sakkal Majalla" w:cs="Sakkal Majalla"/>
          <w:sz w:val="34"/>
          <w:szCs w:val="34"/>
        </w:rPr>
      </w:pPr>
      <w:r w:rsidRPr="00E9423C">
        <w:rPr>
          <w:rFonts w:ascii="Sakkal Majalla" w:hAnsi="Sakkal Majalla" w:cs="Sakkal Majalla"/>
          <w:sz w:val="34"/>
          <w:szCs w:val="34"/>
          <w:rtl/>
        </w:rPr>
        <w:t xml:space="preserve">الصحة النفسية والمهنية للموظف هي أحد الجوانب الأساسية التي تُؤثر بشكل مباشر على جودة الحياة العملية والإنتاجية داخل بيئة العمل. فالصحة النفسية لا تعني فقط غياب الأمراض النفسية، بل تشمل شعور الموظف بالرضا عن نفسه، وقدرته على التعامل مع التحديات اليومية بطريقة إيجابية، وإقامة علاقات مهنية واجتماعية متوازنة.  </w:t>
      </w:r>
    </w:p>
    <w:p w:rsidR="00247375" w:rsidRPr="00E9423C" w:rsidRDefault="00E9423C" w:rsidP="00E9423C">
      <w:pPr>
        <w:pStyle w:val="ListParagraph"/>
        <w:numPr>
          <w:ilvl w:val="0"/>
          <w:numId w:val="24"/>
        </w:numPr>
        <w:jc w:val="both"/>
        <w:rPr>
          <w:rFonts w:ascii="Sakkal Majalla" w:hAnsi="Sakkal Majalla" w:cs="Sakkal Majalla"/>
          <w:sz w:val="34"/>
          <w:szCs w:val="34"/>
        </w:rPr>
      </w:pPr>
      <w:r>
        <w:rPr>
          <w:noProof/>
        </w:rPr>
        <w:drawing>
          <wp:anchor distT="0" distB="0" distL="114300" distR="114300" simplePos="0" relativeHeight="252811264" behindDoc="0" locked="0" layoutInCell="1" allowOverlap="1" wp14:anchorId="4B80197D" wp14:editId="25C786D7">
            <wp:simplePos x="0" y="0"/>
            <wp:positionH relativeFrom="margin">
              <wp:align>left</wp:align>
            </wp:positionH>
            <wp:positionV relativeFrom="paragraph">
              <wp:posOffset>158618</wp:posOffset>
            </wp:positionV>
            <wp:extent cx="1571625" cy="1567180"/>
            <wp:effectExtent l="0" t="0" r="9525" b="0"/>
            <wp:wrapSquare wrapText="bothSides"/>
            <wp:docPr id="1608692619" name="Picture 160869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8660" t="5387" r="8419" b="11935"/>
                    <a:stretch/>
                  </pic:blipFill>
                  <pic:spPr bwMode="auto">
                    <a:xfrm>
                      <a:off x="0" y="0"/>
                      <a:ext cx="1571625" cy="1567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75" w:rsidRPr="00E9423C">
        <w:rPr>
          <w:rFonts w:ascii="Sakkal Majalla" w:hAnsi="Sakkal Majalla" w:cs="Sakkal Majalla"/>
          <w:sz w:val="34"/>
          <w:szCs w:val="34"/>
          <w:rtl/>
        </w:rPr>
        <w:t>في الوقت الحاضر، أصبحت الصحة النفسية في العمل قضية ذات أهمية متزايدة نظراً للضغوط المتزايدة التي يواجهها الموظفون، مثل عبء العمل، ضيق المواعيد النهائية، الصراعات بين الزملاء، وعدم وضوح الأدوار. هذه العوامل، إذا لم يتم التعامل معها بشكل صحيح، قد تؤدي إلى مشكلات نفسية مثل القلق، الاكتئاب، أو الإرهاق المهني، مما يُؤثر على أداء الموظف وإنتاجيته.</w:t>
      </w:r>
    </w:p>
    <w:p w:rsidR="00247375" w:rsidRPr="00E9423C" w:rsidRDefault="00247375" w:rsidP="00E9423C">
      <w:pPr>
        <w:pStyle w:val="ListParagraph"/>
        <w:numPr>
          <w:ilvl w:val="0"/>
          <w:numId w:val="24"/>
        </w:numPr>
        <w:jc w:val="both"/>
        <w:rPr>
          <w:rFonts w:ascii="Sakkal Majalla" w:hAnsi="Sakkal Majalla" w:cs="Sakkal Majalla"/>
          <w:sz w:val="34"/>
          <w:szCs w:val="34"/>
        </w:rPr>
      </w:pPr>
      <w:r w:rsidRPr="00E9423C">
        <w:rPr>
          <w:rFonts w:ascii="Sakkal Majalla" w:hAnsi="Sakkal Majalla" w:cs="Sakkal Majalla"/>
          <w:sz w:val="34"/>
          <w:szCs w:val="34"/>
          <w:rtl/>
        </w:rPr>
        <w:t>من جهة أخرى، الصحة المهنية تشير إلى سلامة الموظف البدنية والنفسية في بيئة العمل، وهي تشمل تصميم بيئة عمل صحية وداعمة توفر الأمان النفسي والجسدي للموظفين. عندما يتم الاهتمام بالصحة النفسية والمهنية معاً، فإن ذلك يُعزز من مستويات الرضا الوظيفي، ويُحفز الابتكار، ويُقلل من مشكلات الغياب ودوران الموظفين.</w:t>
      </w:r>
    </w:p>
    <w:p w:rsidR="00247375" w:rsidRPr="00E9423C" w:rsidRDefault="00247375" w:rsidP="00E9423C">
      <w:pPr>
        <w:pStyle w:val="ListParagraph"/>
        <w:numPr>
          <w:ilvl w:val="0"/>
          <w:numId w:val="24"/>
        </w:numPr>
        <w:jc w:val="both"/>
        <w:rPr>
          <w:rFonts w:ascii="Sakkal Majalla" w:hAnsi="Sakkal Majalla" w:cs="Sakkal Majalla"/>
          <w:sz w:val="34"/>
          <w:szCs w:val="34"/>
        </w:rPr>
      </w:pPr>
      <w:r w:rsidRPr="00E9423C">
        <w:rPr>
          <w:rFonts w:ascii="Sakkal Majalla" w:hAnsi="Sakkal Majalla" w:cs="Sakkal Majalla"/>
          <w:sz w:val="34"/>
          <w:szCs w:val="34"/>
          <w:rtl/>
        </w:rPr>
        <w:t>في النهاية، الاهتمام بالصحة النفسية والمهنية للموظف ليس رفاهية، بل هو استثمار طويل الأمد في نجاح المؤسسات والأفراد على حد سواء. بيئة العمل التي تُعزز رفاهية الموظفين توفر مناخاً إيجابياً يساعد على تحقيق الأهداف الفردية والتنظيمية، وتجعل من مكان العمل مساحة للنمو المهني والشخصي.</w:t>
      </w:r>
    </w:p>
    <w:p w:rsidR="00247375" w:rsidRDefault="00995D31" w:rsidP="00995D31">
      <w:pPr>
        <w:rPr>
          <w:rtl/>
        </w:rPr>
      </w:pPr>
      <w:r w:rsidRPr="00F01FA2">
        <w:rPr>
          <w:noProof/>
        </w:rPr>
        <w:lastRenderedPageBreak/>
        <mc:AlternateContent>
          <mc:Choice Requires="wpg">
            <w:drawing>
              <wp:inline distT="0" distB="0" distL="0" distR="0" wp14:anchorId="42BD2903" wp14:editId="113B2A04">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rsidR="00995D31" w:rsidRDefault="00995D31" w:rsidP="00995D3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rsidR="00995D31" w:rsidRDefault="00995D31" w:rsidP="00995D3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2BD2903" id="Group 3" o:spid="_x0000_s1082"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bYgzDA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">
                <v:shape id="TextBox 4" o:spid="_x0000_s1083"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31D233C1" w14:textId="77777777" w:rsidR="00995D31" w:rsidRDefault="00995D31" w:rsidP="00995D3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4"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85"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72" o:title="Puzzle "/>
                </v:shape>
                <v:shape id="TextBox 7" o:spid="_x0000_s1086"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066428CB" w14:textId="77777777" w:rsidR="00995D31" w:rsidRDefault="00995D31" w:rsidP="00995D3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rsidR="00247375" w:rsidRPr="00AC09F9" w:rsidRDefault="00247375" w:rsidP="00995D31">
      <w:r w:rsidRPr="00995D31">
        <w:rPr>
          <w:rFonts w:hint="cs"/>
          <w:color w:val="168489"/>
          <w:rtl/>
        </w:rPr>
        <w:t>اسم ال</w:t>
      </w:r>
      <w:r w:rsidRPr="00995D31">
        <w:rPr>
          <w:color w:val="168489"/>
          <w:rtl/>
        </w:rPr>
        <w:t xml:space="preserve">نشاط: </w:t>
      </w:r>
      <w:r w:rsidRPr="00AC09F9">
        <w:rPr>
          <w:rtl/>
        </w:rPr>
        <w:t>"</w:t>
      </w:r>
      <w:r>
        <w:rPr>
          <w:rFonts w:hint="cs"/>
          <w:rtl/>
        </w:rPr>
        <w:t>هيا نتعارف</w:t>
      </w:r>
      <w:r w:rsidRPr="00AC09F9">
        <w:rPr>
          <w:rtl/>
        </w:rPr>
        <w:t>"</w:t>
      </w:r>
    </w:p>
    <w:p w:rsidR="00247375" w:rsidRPr="00995D31" w:rsidRDefault="00247375" w:rsidP="00995D31">
      <w:pPr>
        <w:rPr>
          <w:color w:val="168489"/>
        </w:rPr>
      </w:pPr>
      <w:r w:rsidRPr="00995D31">
        <w:rPr>
          <w:color w:val="168489"/>
          <w:rtl/>
        </w:rPr>
        <w:t xml:space="preserve">هدف النشاط  </w:t>
      </w:r>
    </w:p>
    <w:p w:rsidR="00247375" w:rsidRPr="00AC09F9" w:rsidRDefault="00247375" w:rsidP="00995D31">
      <w:r w:rsidRPr="00AC09F9">
        <w:rPr>
          <w:rtl/>
        </w:rPr>
        <w:t xml:space="preserve">- تعزيز التعارف بين المشاركين في الدورة بطريقة ممتعة وتفاعلية.  </w:t>
      </w:r>
    </w:p>
    <w:p w:rsidR="00247375" w:rsidRPr="00AC09F9" w:rsidRDefault="00247375" w:rsidP="00995D31">
      <w:r w:rsidRPr="00AC09F9">
        <w:rPr>
          <w:rtl/>
        </w:rPr>
        <w:t xml:space="preserve">- بناء الروابط الاجتماعية وزيادة الألفة بين المشاركين.  </w:t>
      </w:r>
    </w:p>
    <w:p w:rsidR="00247375" w:rsidRPr="00AC09F9" w:rsidRDefault="00247375" w:rsidP="00995D31">
      <w:r w:rsidRPr="00AC09F9">
        <w:rPr>
          <w:rtl/>
        </w:rPr>
        <w:t>- تحفيز التواصل الإيجابي بينهم من خلال مشاركة خبراتهم واهتماماتهم.</w:t>
      </w:r>
    </w:p>
    <w:p w:rsidR="00247375" w:rsidRPr="00AC09F9" w:rsidRDefault="00247375" w:rsidP="00995D31">
      <w:r w:rsidRPr="00995D31">
        <w:rPr>
          <w:color w:val="168489"/>
          <w:rtl/>
        </w:rPr>
        <w:t>مدة النشاط</w:t>
      </w:r>
      <w:r w:rsidRPr="00995D31">
        <w:rPr>
          <w:rFonts w:hint="cs"/>
          <w:color w:val="168489"/>
          <w:rtl/>
        </w:rPr>
        <w:t>:</w:t>
      </w:r>
      <w:r>
        <w:rPr>
          <w:rFonts w:hint="cs"/>
          <w:rtl/>
        </w:rPr>
        <w:t xml:space="preserve"> </w:t>
      </w:r>
      <w:r w:rsidRPr="00AC09F9">
        <w:rPr>
          <w:rtl/>
        </w:rPr>
        <w:t>15-20 دقيقة</w:t>
      </w:r>
    </w:p>
    <w:p w:rsidR="00247375" w:rsidRPr="00995D31" w:rsidRDefault="00247375" w:rsidP="00995D31">
      <w:pPr>
        <w:rPr>
          <w:color w:val="168489"/>
        </w:rPr>
      </w:pPr>
      <w:r w:rsidRPr="00995D31">
        <w:rPr>
          <w:color w:val="168489"/>
          <w:rtl/>
        </w:rPr>
        <w:t>خطوات النشاط</w:t>
      </w:r>
    </w:p>
    <w:p w:rsidR="00247375" w:rsidRPr="00995D31" w:rsidRDefault="00247375" w:rsidP="00995D31">
      <w:pPr>
        <w:rPr>
          <w:b/>
          <w:bCs/>
        </w:rPr>
      </w:pPr>
      <w:r w:rsidRPr="00995D31">
        <w:rPr>
          <w:b/>
          <w:bCs/>
          <w:rtl/>
        </w:rPr>
        <w:t xml:space="preserve">1. التحضير (5 دقائق)  </w:t>
      </w:r>
    </w:p>
    <w:p w:rsidR="00247375" w:rsidRPr="00AC09F9" w:rsidRDefault="00247375" w:rsidP="00995D31">
      <w:r w:rsidRPr="00AC09F9">
        <w:rPr>
          <w:rtl/>
        </w:rPr>
        <w:t xml:space="preserve">   - قس</w:t>
      </w:r>
      <w:r>
        <w:rPr>
          <w:rFonts w:hint="cs"/>
          <w:rtl/>
        </w:rPr>
        <w:t>ّ</w:t>
      </w:r>
      <w:r w:rsidRPr="00AC09F9">
        <w:rPr>
          <w:rtl/>
        </w:rPr>
        <w:t xml:space="preserve">م المشاركين إلى </w:t>
      </w:r>
      <w:r>
        <w:rPr>
          <w:rFonts w:hint="cs"/>
          <w:rtl/>
        </w:rPr>
        <w:t>ثنائيات</w:t>
      </w:r>
      <w:r w:rsidRPr="00AC09F9">
        <w:rPr>
          <w:rtl/>
        </w:rPr>
        <w:t xml:space="preserve"> (يمكن أن يكون التوزيع عشوائيا</w:t>
      </w:r>
      <w:r>
        <w:rPr>
          <w:rFonts w:hint="cs"/>
          <w:rtl/>
        </w:rPr>
        <w:t>ً</w:t>
      </w:r>
      <w:r w:rsidRPr="00AC09F9">
        <w:rPr>
          <w:rtl/>
        </w:rPr>
        <w:t xml:space="preserve"> أو بناءً على الجلوس).  </w:t>
      </w:r>
    </w:p>
    <w:p w:rsidR="00247375" w:rsidRPr="00AC09F9" w:rsidRDefault="00247375" w:rsidP="00995D31">
      <w:r w:rsidRPr="00AC09F9">
        <w:rPr>
          <w:rtl/>
        </w:rPr>
        <w:t xml:space="preserve">   - إذا كان عدد المشاركين كبيرا</w:t>
      </w:r>
      <w:r>
        <w:rPr>
          <w:rFonts w:hint="cs"/>
          <w:rtl/>
        </w:rPr>
        <w:t>ً</w:t>
      </w:r>
      <w:r w:rsidRPr="00AC09F9">
        <w:rPr>
          <w:rtl/>
        </w:rPr>
        <w:t xml:space="preserve">، يمكن تكوين مجموعات صغيرة من 3-4 أشخاص.  </w:t>
      </w:r>
    </w:p>
    <w:p w:rsidR="00247375" w:rsidRPr="00995D31" w:rsidRDefault="00247375" w:rsidP="00995D31">
      <w:pPr>
        <w:rPr>
          <w:b/>
          <w:bCs/>
        </w:rPr>
      </w:pPr>
      <w:r w:rsidRPr="00995D31">
        <w:rPr>
          <w:b/>
          <w:bCs/>
          <w:rtl/>
        </w:rPr>
        <w:t xml:space="preserve">2. المرحلة الأولى: التعارف الفردي (5-7 دقائق)  </w:t>
      </w:r>
    </w:p>
    <w:p w:rsidR="00247375" w:rsidRPr="00AC09F9" w:rsidRDefault="00247375" w:rsidP="00995D31">
      <w:r w:rsidRPr="00AC09F9">
        <w:rPr>
          <w:rtl/>
        </w:rPr>
        <w:t xml:space="preserve">   - يُطلب من كل مشارك أن يتعرف على شريكه أو أفراد مجموعته من خلال طرح أسئلة محددة.  </w:t>
      </w:r>
    </w:p>
    <w:p w:rsidR="00247375" w:rsidRPr="00AC09F9" w:rsidRDefault="00247375" w:rsidP="00995D31">
      <w:r w:rsidRPr="00AC09F9">
        <w:rPr>
          <w:rtl/>
        </w:rPr>
        <w:t xml:space="preserve">   - يمكن للمشرف تقديم قائمة أسئلة مقترحة للمساعدة (أو ترك الحرية للمشاركين لتبادل الأسئلة).  </w:t>
      </w:r>
    </w:p>
    <w:p w:rsidR="00247375" w:rsidRPr="00AC09F9" w:rsidRDefault="00247375" w:rsidP="00995D31">
      <w:r w:rsidRPr="00AC09F9">
        <w:rPr>
          <w:rtl/>
        </w:rPr>
        <w:t xml:space="preserve">   أمثلة على الأسئلة المقترحة:  </w:t>
      </w:r>
    </w:p>
    <w:p w:rsidR="00247375" w:rsidRPr="00AC09F9" w:rsidRDefault="00247375" w:rsidP="00995D31">
      <w:r w:rsidRPr="00AC09F9">
        <w:rPr>
          <w:rtl/>
        </w:rPr>
        <w:t xml:space="preserve">   - ما اسمك؟ وما دورك المهني؟  </w:t>
      </w:r>
    </w:p>
    <w:p w:rsidR="00247375" w:rsidRPr="00AC09F9" w:rsidRDefault="00247375" w:rsidP="00995D31">
      <w:r w:rsidRPr="00AC09F9">
        <w:rPr>
          <w:rtl/>
        </w:rPr>
        <w:t xml:space="preserve">   - ما الذي دفعك للالتحاق بهذه الدورة؟  </w:t>
      </w:r>
    </w:p>
    <w:p w:rsidR="00247375" w:rsidRPr="00AC09F9" w:rsidRDefault="00247375" w:rsidP="00995D31">
      <w:r w:rsidRPr="00AC09F9">
        <w:rPr>
          <w:rtl/>
        </w:rPr>
        <w:t xml:space="preserve">   - ما هو أكبر تحدٍ تواجهه في عملك؟  </w:t>
      </w:r>
    </w:p>
    <w:p w:rsidR="00247375" w:rsidRPr="00AC09F9" w:rsidRDefault="00247375" w:rsidP="00995D31">
      <w:r w:rsidRPr="00AC09F9">
        <w:rPr>
          <w:rtl/>
        </w:rPr>
        <w:t xml:space="preserve">   - ما هو الشيء الذي يُحفزك في حياتك المهنية؟  </w:t>
      </w:r>
    </w:p>
    <w:p w:rsidR="00247375" w:rsidRPr="00AC09F9" w:rsidRDefault="00247375" w:rsidP="00995D31">
      <w:r w:rsidRPr="00AC09F9">
        <w:rPr>
          <w:rtl/>
        </w:rPr>
        <w:t xml:space="preserve">   - ما هي هوايتك أو نشاطك المفضل خارج العمل؟  </w:t>
      </w:r>
    </w:p>
    <w:p w:rsidR="00247375" w:rsidRPr="00995D31" w:rsidRDefault="00247375" w:rsidP="00995D31">
      <w:pPr>
        <w:keepNext/>
        <w:rPr>
          <w:b/>
          <w:bCs/>
        </w:rPr>
      </w:pPr>
      <w:r w:rsidRPr="00995D31">
        <w:rPr>
          <w:b/>
          <w:bCs/>
          <w:rtl/>
        </w:rPr>
        <w:lastRenderedPageBreak/>
        <w:t xml:space="preserve">3. المرحلة الثانية: مشاركة الشبكة (7-10 دقائق)  </w:t>
      </w:r>
    </w:p>
    <w:p w:rsidR="00247375" w:rsidRPr="00AC09F9" w:rsidRDefault="00247375" w:rsidP="00995D31">
      <w:r w:rsidRPr="00AC09F9">
        <w:rPr>
          <w:rtl/>
        </w:rPr>
        <w:t xml:space="preserve">   - بعد انتهاء الجلسة الثنائية أو الجماعية، يُطلب من كل مشارك أن يعرّف المجموعة الكبيرة (إذا كان العدد صغيرا</w:t>
      </w:r>
      <w:r>
        <w:rPr>
          <w:rFonts w:hint="cs"/>
          <w:rtl/>
        </w:rPr>
        <w:t>ً</w:t>
      </w:r>
      <w:r w:rsidRPr="00AC09F9">
        <w:rPr>
          <w:rtl/>
        </w:rPr>
        <w:t xml:space="preserve">) أو مجموعته المصغرة بشريكه.  </w:t>
      </w:r>
    </w:p>
    <w:p w:rsidR="00247375" w:rsidRPr="00AC09F9" w:rsidRDefault="00247375" w:rsidP="00995D31">
      <w:r w:rsidRPr="00AC09F9">
        <w:rPr>
          <w:rtl/>
        </w:rPr>
        <w:t xml:space="preserve">   - يمكن للمشارك أن يقدم زميله بطريقة بسيطة ومسلية بناءً على ما تعلمه عنه (مثل: "هذا أحمد، يعمل في مجال الموارد البشرية، ويحب القراءة في أوقات فراغه. جاء إلى الدورة لتعلم كيفية تحسين بيئة العمل لموظفيه").  </w:t>
      </w:r>
    </w:p>
    <w:p w:rsidR="00247375" w:rsidRPr="00995D31" w:rsidRDefault="00247375" w:rsidP="00995D31">
      <w:pPr>
        <w:rPr>
          <w:b/>
          <w:bCs/>
        </w:rPr>
      </w:pPr>
      <w:r w:rsidRPr="00995D31">
        <w:rPr>
          <w:b/>
          <w:bCs/>
          <w:rtl/>
        </w:rPr>
        <w:t xml:space="preserve">4. النقاش والتفاعل (5 دقائق)  </w:t>
      </w:r>
    </w:p>
    <w:p w:rsidR="00247375" w:rsidRPr="00AC09F9" w:rsidRDefault="00247375" w:rsidP="00995D31">
      <w:r w:rsidRPr="00AC09F9">
        <w:rPr>
          <w:rtl/>
        </w:rPr>
        <w:t xml:space="preserve">   - بعد انتهاء التعارف، يُمكن للمشرف دعوة المشاركين لمشاركة أي ملاحظات ممتعة أو مفاجآت اكتشفوها عن زملائهم.  </w:t>
      </w:r>
    </w:p>
    <w:p w:rsidR="00247375" w:rsidRDefault="00247375" w:rsidP="00995D31">
      <w:r w:rsidRPr="00AC09F9">
        <w:rPr>
          <w:rtl/>
        </w:rPr>
        <w:t xml:space="preserve">   - شجع المشاركين على التعليق أو طرح أسئلة إضافية لزيادة التفاعل.  </w:t>
      </w:r>
    </w:p>
    <w:p w:rsidR="00995D31" w:rsidRDefault="00995D31" w:rsidP="00995D31"/>
    <w:p w:rsidR="00995D31" w:rsidRDefault="00995D31" w:rsidP="00995D31"/>
    <w:p w:rsidR="00995D31" w:rsidRDefault="00995D31" w:rsidP="00995D31"/>
    <w:p w:rsidR="00995D31" w:rsidRPr="00AC09F9" w:rsidRDefault="00995D31" w:rsidP="00995D31">
      <w:pPr>
        <w:jc w:val="center"/>
      </w:pPr>
      <w:r w:rsidRPr="00F131A0">
        <w:rPr>
          <w:noProof/>
        </w:rPr>
        <w:drawing>
          <wp:inline distT="0" distB="0" distL="0" distR="0" wp14:anchorId="4910DBF4" wp14:editId="26D2F5BC">
            <wp:extent cx="1501775" cy="1397000"/>
            <wp:effectExtent l="0" t="0" r="0" b="0"/>
            <wp:docPr id="1452062346"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247375" w:rsidRDefault="00247375" w:rsidP="00247375">
      <w:pPr>
        <w:rPr>
          <w:rFonts w:ascii="Sakkal Majalla" w:hAnsi="Sakkal Majalla"/>
          <w:sz w:val="32"/>
          <w:szCs w:val="32"/>
          <w:rtl/>
        </w:rPr>
      </w:pPr>
      <w:r>
        <w:rPr>
          <w:rFonts w:ascii="Sakkal Majalla" w:hAnsi="Sakkal Majalla"/>
          <w:sz w:val="32"/>
          <w:szCs w:val="32"/>
          <w:rtl/>
        </w:rPr>
        <w:br w:type="page"/>
      </w:r>
    </w:p>
    <w:p w:rsidR="00084372" w:rsidRDefault="00084372" w:rsidP="00084372">
      <w:r w:rsidRPr="002A078C">
        <w:rPr>
          <w:rFonts w:ascii="Sakkal Majalla" w:hAnsi="Sakkal Majalla"/>
          <w:noProof/>
          <w:color w:val="002060"/>
          <w:sz w:val="34"/>
        </w:rPr>
        <w:lastRenderedPageBreak/>
        <mc:AlternateContent>
          <mc:Choice Requires="wpg">
            <w:drawing>
              <wp:inline distT="0" distB="0" distL="0" distR="0" wp14:anchorId="35FA997A" wp14:editId="735EA70A">
                <wp:extent cx="5731510" cy="895350"/>
                <wp:effectExtent l="0" t="0" r="21590" b="19050"/>
                <wp:docPr id="18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2"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3" name="مجموعة 39"/>
                        <wpg:cNvGrpSpPr/>
                        <wpg:grpSpPr>
                          <a:xfrm>
                            <a:off x="0" y="0"/>
                            <a:ext cx="5731510" cy="895350"/>
                            <a:chOff x="0" y="0"/>
                            <a:chExt cx="5878196" cy="918845"/>
                          </a:xfrm>
                        </wpg:grpSpPr>
                        <wpg:grpSp>
                          <wpg:cNvPr id="184" name="مجموعة 40"/>
                          <wpg:cNvGrpSpPr/>
                          <wpg:grpSpPr>
                            <a:xfrm>
                              <a:off x="0" y="0"/>
                              <a:ext cx="5878196" cy="918845"/>
                              <a:chOff x="0" y="0"/>
                              <a:chExt cx="6240348" cy="919070"/>
                            </a:xfrm>
                          </wpg:grpSpPr>
                          <wpg:grpSp>
                            <wpg:cNvPr id="190" name="مجموعة 41"/>
                            <wpg:cNvGrpSpPr/>
                            <wpg:grpSpPr>
                              <a:xfrm>
                                <a:off x="0" y="169208"/>
                                <a:ext cx="5433072" cy="580613"/>
                                <a:chOff x="0" y="169208"/>
                                <a:chExt cx="5433072" cy="580613"/>
                              </a:xfrm>
                            </wpg:grpSpPr>
                            <wps:wsp>
                              <wps:cNvPr id="19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9" name="مربع نص 41"/>
                          <wps:cNvSpPr txBox="1"/>
                          <wps:spPr>
                            <a:xfrm>
                              <a:off x="204484" y="256983"/>
                              <a:ext cx="4616071" cy="387740"/>
                            </a:xfrm>
                            <a:prstGeom prst="rect">
                              <a:avLst/>
                            </a:prstGeom>
                            <a:noFill/>
                          </wps:spPr>
                          <wps:txbx>
                            <w:txbxContent>
                              <w:p w:rsidR="00084372" w:rsidRPr="00995D31" w:rsidRDefault="00995D31" w:rsidP="00995D31">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مفهوم الصحة النفسية والمهنية وأهميت</w:t>
                                </w:r>
                                <w:r w:rsidRPr="00995D31">
                                  <w:rPr>
                                    <w:rFonts w:eastAsia="Calibri" w:hAnsi="Adobe Arabic" w:cs="Adobe Arabic" w:hint="cs"/>
                                    <w:b/>
                                    <w:bCs/>
                                    <w:color w:val="FFFFFF"/>
                                    <w:kern w:val="24"/>
                                    <w:sz w:val="36"/>
                                    <w:szCs w:val="36"/>
                                    <w:rtl/>
                                    <w:lang w:bidi="ar-EG"/>
                                  </w:rPr>
                                  <w:t>ها</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FA997A" id="_x0000_s10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">
                <v:shape id="صورة 38" o:spid="_x0000_s1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">
                  <v:imagedata r:id="rId69" o:title=""/>
                </v:shape>
                <v:group id="مجموعة 39" o:spid="_x0000_s1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group id="مجموعة 40" o:spid="_x0000_s1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1" o:spid="_x0000_s1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شكل حر 42" o:spid="_x0000_s1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" fillcolor="#168489" stroked="f" strokeweight="1pt">
                        <v:stroke joinstyle="miter"/>
                      </v:roundrect>
                    </v:group>
                    <v:oval id="شكل بيضاوي 44" o:spid="_x0000_s1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" filled="f" strokecolor="#a5a5a5 [2092]" strokeweight="1pt">
                      <v:stroke joinstyle="miter"/>
                    </v:oval>
                  </v:group>
                  <v:shape id="مربع نص 41" o:spid="_x0000_s109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" filled="f" stroked="f">
                    <v:textbox style="mso-fit-shape-to-text:t">
                      <w:txbxContent>
                        <w:p w14:paraId="4220C17C" w14:textId="01836038" w:rsidR="00084372" w:rsidRPr="00995D31" w:rsidRDefault="00995D31" w:rsidP="00995D31">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مفهوم الصحة النفسية والمهنية وأهميت</w:t>
                          </w:r>
                          <w:r w:rsidRPr="00995D31">
                            <w:rPr>
                              <w:rFonts w:eastAsia="Calibri" w:hAnsi="Adobe Arabic" w:cs="Adobe Arabic" w:hint="cs"/>
                              <w:b/>
                              <w:bCs/>
                              <w:color w:val="FFFFFF"/>
                              <w:kern w:val="24"/>
                              <w:sz w:val="36"/>
                              <w:szCs w:val="36"/>
                              <w:rtl/>
                              <w:lang w:bidi="ar-EG"/>
                            </w:rPr>
                            <w:t>ها</w:t>
                          </w:r>
                        </w:p>
                      </w:txbxContent>
                    </v:textbox>
                  </v:shape>
                </v:group>
                <w10:anchorlock/>
              </v:group>
            </w:pict>
          </mc:Fallback>
        </mc:AlternateContent>
      </w:r>
    </w:p>
    <w:p w:rsidR="00247375" w:rsidRPr="00D67CBA" w:rsidRDefault="00247375" w:rsidP="00084372">
      <w:r w:rsidRPr="00995D31">
        <w:rPr>
          <w:color w:val="C00000"/>
          <w:rtl/>
        </w:rPr>
        <w:t>أولا</w:t>
      </w:r>
      <w:r w:rsidRPr="00995D31">
        <w:rPr>
          <w:rFonts w:hint="cs"/>
          <w:color w:val="C00000"/>
          <w:rtl/>
        </w:rPr>
        <w:t>ً</w:t>
      </w:r>
      <w:r w:rsidRPr="00995D31">
        <w:rPr>
          <w:color w:val="C00000"/>
          <w:rtl/>
        </w:rPr>
        <w:t xml:space="preserve">: </w:t>
      </w:r>
      <w:r w:rsidRPr="00995D31">
        <w:rPr>
          <w:color w:val="168489"/>
          <w:rtl/>
        </w:rPr>
        <w:t>مفهوم الصحة النفسية</w:t>
      </w:r>
    </w:p>
    <w:p w:rsidR="00247375" w:rsidRPr="00AC09F9" w:rsidRDefault="00995D31" w:rsidP="00084372">
      <w:r>
        <w:rPr>
          <w:noProof/>
        </w:rPr>
        <w:drawing>
          <wp:anchor distT="0" distB="0" distL="114300" distR="114300" simplePos="0" relativeHeight="252812288" behindDoc="0" locked="0" layoutInCell="1" allowOverlap="1" wp14:anchorId="03C52A6A" wp14:editId="51318240">
            <wp:simplePos x="0" y="0"/>
            <wp:positionH relativeFrom="margin">
              <wp:align>left</wp:align>
            </wp:positionH>
            <wp:positionV relativeFrom="paragraph">
              <wp:posOffset>11158</wp:posOffset>
            </wp:positionV>
            <wp:extent cx="1833189" cy="1769424"/>
            <wp:effectExtent l="0" t="0" r="0" b="2540"/>
            <wp:wrapSquare wrapText="bothSides"/>
            <wp:docPr id="1608692625" name="Picture 160869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6217" t="8080" r="4898" b="6135"/>
                    <a:stretch/>
                  </pic:blipFill>
                  <pic:spPr bwMode="auto">
                    <a:xfrm>
                      <a:off x="0" y="0"/>
                      <a:ext cx="1833189" cy="176942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75" w:rsidRPr="00D67CBA">
        <w:rPr>
          <w:rtl/>
        </w:rPr>
        <w:t>الصحة النفسية</w:t>
      </w:r>
      <w:r w:rsidR="00247375" w:rsidRPr="00AC09F9">
        <w:rPr>
          <w:rtl/>
        </w:rPr>
        <w:t xml:space="preserve"> تعني حالة من التوازن النفسي والعقلي والاجتماعي التي ت</w:t>
      </w:r>
      <w:r w:rsidR="00247375">
        <w:rPr>
          <w:rFonts w:hint="cs"/>
          <w:rtl/>
        </w:rPr>
        <w:t>ُ</w:t>
      </w:r>
      <w:r w:rsidR="00247375" w:rsidRPr="00AC09F9">
        <w:rPr>
          <w:rtl/>
        </w:rPr>
        <w:t>مك</w:t>
      </w:r>
      <w:r w:rsidR="00247375">
        <w:rPr>
          <w:rFonts w:hint="cs"/>
          <w:rtl/>
        </w:rPr>
        <w:t>ّ</w:t>
      </w:r>
      <w:r w:rsidR="00247375" w:rsidRPr="00AC09F9">
        <w:rPr>
          <w:rtl/>
        </w:rPr>
        <w:t>ن الفرد من التعامل بفعالية مع ضغوط الحياة اليومية، والعمل بشكل منتج، والمساهمة في المجتمع. يمكن تعريفها أيضا</w:t>
      </w:r>
      <w:r w:rsidR="00247375">
        <w:rPr>
          <w:rFonts w:hint="cs"/>
          <w:rtl/>
        </w:rPr>
        <w:t>ً</w:t>
      </w:r>
      <w:r w:rsidR="00247375" w:rsidRPr="00AC09F9">
        <w:rPr>
          <w:rtl/>
        </w:rPr>
        <w:t xml:space="preserve"> بأنها قدرة الشخص على التمتع بحياة ذات جودة عالية من حيث التوازن بين العاطفة، التفكير، والسلوك.</w:t>
      </w:r>
      <w:r w:rsidRPr="00995D31">
        <w:t xml:space="preserve"> </w:t>
      </w:r>
    </w:p>
    <w:p w:rsidR="00247375" w:rsidRPr="00995D31" w:rsidRDefault="00247375" w:rsidP="00084372">
      <w:pPr>
        <w:rPr>
          <w:color w:val="168489"/>
        </w:rPr>
      </w:pPr>
      <w:r w:rsidRPr="00995D31">
        <w:rPr>
          <w:color w:val="168489"/>
          <w:rtl/>
        </w:rPr>
        <w:t>تشمل الصحة النفسية الجوانب التالية:</w:t>
      </w:r>
    </w:p>
    <w:p w:rsidR="00247375" w:rsidRPr="00AC09F9" w:rsidRDefault="00247375" w:rsidP="00084372">
      <w:r w:rsidRPr="00AC09F9">
        <w:rPr>
          <w:rtl/>
        </w:rPr>
        <w:t>- الجانب العقلي: القدرة على التفكير بوضوح واتخاذ قرارات سليمة.</w:t>
      </w:r>
    </w:p>
    <w:p w:rsidR="00247375" w:rsidRPr="00AC09F9" w:rsidRDefault="00247375" w:rsidP="00084372">
      <w:r w:rsidRPr="00AC09F9">
        <w:rPr>
          <w:rtl/>
        </w:rPr>
        <w:t>- الجانب العاطفي: التحكم بالمشاعر والتعبير عنها بطريقة صحية.</w:t>
      </w:r>
    </w:p>
    <w:p w:rsidR="00247375" w:rsidRPr="00AC09F9" w:rsidRDefault="00247375" w:rsidP="00995D31">
      <w:r w:rsidRPr="00AC09F9">
        <w:rPr>
          <w:rtl/>
        </w:rPr>
        <w:t>- الجانب الاجتماعي: إقامة علاقات إيجابية مع الآخرين والتفاعل بشكل فعّال.</w:t>
      </w:r>
    </w:p>
    <w:p w:rsidR="00247375" w:rsidRPr="00D67CBA" w:rsidRDefault="00247375" w:rsidP="00084372">
      <w:r w:rsidRPr="00995D31">
        <w:rPr>
          <w:color w:val="C00000"/>
          <w:rtl/>
        </w:rPr>
        <w:t>ثانيا</w:t>
      </w:r>
      <w:r w:rsidRPr="00995D31">
        <w:rPr>
          <w:rFonts w:hint="cs"/>
          <w:color w:val="C00000"/>
          <w:rtl/>
        </w:rPr>
        <w:t>ً</w:t>
      </w:r>
      <w:r w:rsidRPr="00995D31">
        <w:rPr>
          <w:color w:val="C00000"/>
          <w:rtl/>
        </w:rPr>
        <w:t xml:space="preserve">: </w:t>
      </w:r>
      <w:r w:rsidRPr="00995D31">
        <w:rPr>
          <w:color w:val="168489"/>
          <w:rtl/>
        </w:rPr>
        <w:t>مفهوم الصحة المهنية</w:t>
      </w:r>
    </w:p>
    <w:p w:rsidR="00247375" w:rsidRPr="00AC09F9" w:rsidRDefault="00247375" w:rsidP="00084372">
      <w:r w:rsidRPr="00AC09F9">
        <w:rPr>
          <w:rtl/>
        </w:rPr>
        <w:t>ت</w:t>
      </w:r>
      <w:r>
        <w:rPr>
          <w:rFonts w:hint="cs"/>
          <w:rtl/>
        </w:rPr>
        <w:t>ُ</w:t>
      </w:r>
      <w:r w:rsidRPr="00AC09F9">
        <w:rPr>
          <w:rtl/>
        </w:rPr>
        <w:t xml:space="preserve">شير </w:t>
      </w:r>
      <w:r w:rsidRPr="00D67CBA">
        <w:rPr>
          <w:rtl/>
        </w:rPr>
        <w:t>الصحة المهنية</w:t>
      </w:r>
      <w:r w:rsidRPr="00AC09F9">
        <w:rPr>
          <w:rtl/>
        </w:rPr>
        <w:t xml:space="preserve"> إلى الاهتمام بصحة وسلامة العاملين في مكان العمل، وتشمل الوقاية من الإصابات الجسدية والنفسية الناتجة عن ظروف العمل. تهدف الصحة المهنية إلى تحسين جودة بيئة العمل بما يضمن الحفاظ على رفاهية الموظفين وزياد</w:t>
      </w:r>
      <w:r w:rsidR="00995D31" w:rsidRPr="00995D31">
        <w:rPr>
          <w:noProof/>
        </w:rPr>
        <w:t xml:space="preserve"> </w:t>
      </w:r>
      <w:r w:rsidRPr="00AC09F9">
        <w:rPr>
          <w:rtl/>
        </w:rPr>
        <w:t>ة إنتاجيتهم.</w:t>
      </w:r>
    </w:p>
    <w:p w:rsidR="00247375" w:rsidRPr="00995D31" w:rsidRDefault="00995D31" w:rsidP="00084372">
      <w:pPr>
        <w:rPr>
          <w:color w:val="168489"/>
        </w:rPr>
      </w:pPr>
      <w:r>
        <w:rPr>
          <w:noProof/>
        </w:rPr>
        <w:drawing>
          <wp:anchor distT="0" distB="0" distL="114300" distR="114300" simplePos="0" relativeHeight="252814336" behindDoc="0" locked="0" layoutInCell="1" allowOverlap="1" wp14:anchorId="5FCB60D6" wp14:editId="4843DBE2">
            <wp:simplePos x="0" y="0"/>
            <wp:positionH relativeFrom="column">
              <wp:posOffset>141968</wp:posOffset>
            </wp:positionH>
            <wp:positionV relativeFrom="paragraph">
              <wp:posOffset>80142</wp:posOffset>
            </wp:positionV>
            <wp:extent cx="1671089" cy="1591293"/>
            <wp:effectExtent l="0" t="0" r="0" b="9525"/>
            <wp:wrapSquare wrapText="bothSides"/>
            <wp:docPr id="1608692626" name="Picture 160869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4766"/>
                    <a:stretch/>
                  </pic:blipFill>
                  <pic:spPr bwMode="auto">
                    <a:xfrm>
                      <a:off x="0" y="0"/>
                      <a:ext cx="1671089" cy="159129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75" w:rsidRPr="00995D31">
        <w:rPr>
          <w:color w:val="168489"/>
          <w:rtl/>
        </w:rPr>
        <w:t>تشمل الصحة المهنية:</w:t>
      </w:r>
    </w:p>
    <w:p w:rsidR="00247375" w:rsidRPr="00AC09F9" w:rsidRDefault="00247375" w:rsidP="00084372">
      <w:r w:rsidRPr="00AC09F9">
        <w:rPr>
          <w:rtl/>
        </w:rPr>
        <w:t>- توفير بيئة عمل آمنة وخالية من المخاطر.</w:t>
      </w:r>
      <w:r w:rsidR="00995D31" w:rsidRPr="00995D31">
        <w:t xml:space="preserve"> </w:t>
      </w:r>
    </w:p>
    <w:p w:rsidR="00247375" w:rsidRPr="00AC09F9" w:rsidRDefault="00247375" w:rsidP="00084372">
      <w:r w:rsidRPr="00AC09F9">
        <w:rPr>
          <w:rtl/>
        </w:rPr>
        <w:t>- تعزيز الصحة النفسية للعاملين من خلال تقليل التوتر وضغوط العمل.</w:t>
      </w:r>
    </w:p>
    <w:p w:rsidR="00247375" w:rsidRPr="00AC09F9" w:rsidRDefault="00247375" w:rsidP="00084372">
      <w:r w:rsidRPr="00AC09F9">
        <w:rPr>
          <w:rtl/>
        </w:rPr>
        <w:t>- تقديم الدعم والتدريب اللازمين للعاملين لتحسين صحتهم العامة.</w:t>
      </w:r>
    </w:p>
    <w:p w:rsidR="00247375" w:rsidRDefault="00247375" w:rsidP="00995D31">
      <w:pPr>
        <w:keepNext/>
        <w:rPr>
          <w:color w:val="168489"/>
        </w:rPr>
      </w:pPr>
      <w:r w:rsidRPr="00995D31">
        <w:rPr>
          <w:color w:val="168489"/>
          <w:rtl/>
        </w:rPr>
        <w:lastRenderedPageBreak/>
        <w:t>أهمية الصحة النفسية والمهنية</w:t>
      </w:r>
    </w:p>
    <w:p w:rsidR="00996856" w:rsidRPr="00995D31" w:rsidRDefault="00996856" w:rsidP="00996856">
      <w:pPr>
        <w:keepNext/>
        <w:bidi w:val="0"/>
        <w:rPr>
          <w:color w:val="168489"/>
          <w:rtl/>
        </w:rPr>
      </w:pPr>
      <w:r w:rsidRPr="00996856">
        <w:rPr>
          <w:noProof/>
          <w:color w:val="168489"/>
        </w:rPr>
        <mc:AlternateContent>
          <mc:Choice Requires="wpg">
            <w:drawing>
              <wp:inline distT="0" distB="0" distL="0" distR="0" wp14:anchorId="352DC48F" wp14:editId="23C37CBD">
                <wp:extent cx="5754248" cy="1529038"/>
                <wp:effectExtent l="0" t="0" r="0" b="14605"/>
                <wp:docPr id="1608692627" name="Group 6"/>
                <wp:cNvGraphicFramePr/>
                <a:graphic xmlns:a="http://schemas.openxmlformats.org/drawingml/2006/main">
                  <a:graphicData uri="http://schemas.microsoft.com/office/word/2010/wordprocessingGroup">
                    <wpg:wgp>
                      <wpg:cNvGrpSpPr/>
                      <wpg:grpSpPr>
                        <a:xfrm>
                          <a:off x="0" y="0"/>
                          <a:ext cx="5754248" cy="1529038"/>
                          <a:chOff x="0" y="0"/>
                          <a:chExt cx="5754248" cy="1529038"/>
                        </a:xfrm>
                      </wpg:grpSpPr>
                      <wpg:grpSp>
                        <wpg:cNvPr id="1608692628" name="مجموعة 88"/>
                        <wpg:cNvGrpSpPr/>
                        <wpg:grpSpPr>
                          <a:xfrm>
                            <a:off x="0" y="31793"/>
                            <a:ext cx="1115666" cy="1497245"/>
                            <a:chOff x="0" y="31793"/>
                            <a:chExt cx="1390650" cy="1866457"/>
                          </a:xfrm>
                        </wpg:grpSpPr>
                        <wpg:grpSp>
                          <wpg:cNvPr id="1608692629" name="مجموعة 89"/>
                          <wpg:cNvGrpSpPr/>
                          <wpg:grpSpPr>
                            <a:xfrm>
                              <a:off x="0" y="31793"/>
                              <a:ext cx="1390650" cy="1866457"/>
                              <a:chOff x="0" y="31793"/>
                              <a:chExt cx="1390650" cy="1866457"/>
                            </a:xfrm>
                          </wpg:grpSpPr>
                          <wps:wsp>
                            <wps:cNvPr id="1608692630" name="شكل بيضاوي 91"/>
                            <wps:cNvSpPr/>
                            <wps:spPr>
                              <a:xfrm>
                                <a:off x="311249"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31" name="شكل حر: شكل 92"/>
                            <wps:cNvSpPr/>
                            <wps:spPr>
                              <a:xfrm>
                                <a:off x="0" y="238193"/>
                                <a:ext cx="1390650" cy="1660057"/>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32" name="مربع نص 29"/>
                          <wps:cNvSpPr txBox="1"/>
                          <wps:spPr>
                            <a:xfrm>
                              <a:off x="78903" y="1012222"/>
                              <a:ext cx="1208638" cy="828002"/>
                            </a:xfrm>
                            <a:prstGeom prst="rect">
                              <a:avLst/>
                            </a:prstGeom>
                            <a:noFill/>
                          </wps:spPr>
                          <wps:txbx>
                            <w:txbxContent>
                              <w:p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التكي</w:t>
                                </w:r>
                                <w:r w:rsidRPr="00996856">
                                  <w:rPr>
                                    <w:rFonts w:hAnsi="Adobe Arabic" w:cs="Adobe Arabic" w:hint="cs"/>
                                    <w:b/>
                                    <w:bCs/>
                                    <w:kern w:val="24"/>
                                    <w:sz w:val="36"/>
                                    <w:szCs w:val="36"/>
                                    <w:rtl/>
                                    <w:lang w:bidi="ar-SY"/>
                                  </w:rPr>
                                  <w:t>ّ</w:t>
                                </w:r>
                                <w:r w:rsidRPr="00996856">
                                  <w:rPr>
                                    <w:rFonts w:hAnsi="Adobe Arabic" w:cs="Adobe Arabic"/>
                                    <w:b/>
                                    <w:bCs/>
                                    <w:kern w:val="24"/>
                                    <w:sz w:val="36"/>
                                    <w:szCs w:val="36"/>
                                    <w:rtl/>
                                    <w:lang w:bidi="ar-SY"/>
                                  </w:rPr>
                                  <w:t>ف مع التحديات</w:t>
                                </w:r>
                              </w:p>
                            </w:txbxContent>
                          </wps:txbx>
                          <wps:bodyPr wrap="square" rtlCol="1">
                            <a:spAutoFit/>
                          </wps:bodyPr>
                        </wps:wsp>
                      </wpg:grpSp>
                      <wps:wsp>
                        <wps:cNvPr id="1608692633" name="TextBox 6"/>
                        <wps:cNvSpPr txBox="1"/>
                        <wps:spPr>
                          <a:xfrm>
                            <a:off x="260082" y="0"/>
                            <a:ext cx="594995" cy="661670"/>
                          </a:xfrm>
                          <a:prstGeom prst="rect">
                            <a:avLst/>
                          </a:prstGeom>
                          <a:noFill/>
                        </wps:spPr>
                        <wps:txbx>
                          <w:txbxContent>
                            <w:p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2634" name="Group 1608692634"/>
                        <wpg:cNvGrpSpPr/>
                        <wpg:grpSpPr>
                          <a:xfrm>
                            <a:off x="1139928" y="12443"/>
                            <a:ext cx="4614320" cy="1516594"/>
                            <a:chOff x="1139928" y="12443"/>
                            <a:chExt cx="4614320" cy="1516594"/>
                          </a:xfrm>
                        </wpg:grpSpPr>
                        <wpg:grpSp>
                          <wpg:cNvPr id="1608692635" name="مجموعة 29"/>
                          <wpg:cNvGrpSpPr/>
                          <wpg:grpSpPr>
                            <a:xfrm>
                              <a:off x="4601852" y="31793"/>
                              <a:ext cx="1152396" cy="1497244"/>
                              <a:chOff x="4601752" y="31793"/>
                              <a:chExt cx="1436433" cy="1866457"/>
                            </a:xfrm>
                          </wpg:grpSpPr>
                          <wpg:grpSp>
                            <wpg:cNvPr id="1608692636" name="مجموعة 30"/>
                            <wpg:cNvGrpSpPr/>
                            <wpg:grpSpPr>
                              <a:xfrm>
                                <a:off x="4601752" y="31793"/>
                                <a:ext cx="1390650" cy="1866457"/>
                                <a:chOff x="4601752" y="31793"/>
                                <a:chExt cx="1390650" cy="1866457"/>
                              </a:xfrm>
                            </wpg:grpSpPr>
                            <wps:wsp>
                              <wps:cNvPr id="1608692637" name="شكل بيضاوي 64"/>
                              <wps:cNvSpPr/>
                              <wps:spPr>
                                <a:xfrm>
                                  <a:off x="4913514"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38" name="شكل حر: شكل 70"/>
                              <wps:cNvSpPr/>
                              <wps:spPr>
                                <a:xfrm>
                                  <a:off x="4601752" y="238194"/>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39" name="مربع نص 25"/>
                            <wps:cNvSpPr txBox="1"/>
                            <wps:spPr>
                              <a:xfrm>
                                <a:off x="4608715" y="1020117"/>
                                <a:ext cx="1429470" cy="820085"/>
                              </a:xfrm>
                              <a:prstGeom prst="rect">
                                <a:avLst/>
                              </a:prstGeom>
                              <a:noFill/>
                            </wps:spPr>
                            <wps:txbx>
                              <w:txbxContent>
                                <w:p w:rsidR="00996856" w:rsidRDefault="00996856" w:rsidP="00996856">
                                  <w:pPr>
                                    <w:bidi w:val="0"/>
                                    <w:spacing w:line="273" w:lineRule="auto"/>
                                    <w:jc w:val="center"/>
                                    <w:rPr>
                                      <w:rFonts w:hAnsi="Adobe Arabic" w:cs="Adobe Arabic"/>
                                      <w:b/>
                                      <w:bCs/>
                                      <w:kern w:val="24"/>
                                      <w:sz w:val="36"/>
                                      <w:szCs w:val="36"/>
                                      <w:lang w:bidi="ar-SY"/>
                                    </w:rPr>
                                  </w:pPr>
                                  <w:r w:rsidRPr="00996856">
                                    <w:rPr>
                                      <w:rFonts w:hAnsi="Adobe Arabic" w:cs="Adobe Arabic"/>
                                      <w:b/>
                                      <w:bCs/>
                                      <w:kern w:val="24"/>
                                      <w:sz w:val="36"/>
                                      <w:szCs w:val="36"/>
                                      <w:rtl/>
                                      <w:lang w:bidi="ar-SY"/>
                                    </w:rPr>
                                    <w:t>تحسين جودة الحياة</w:t>
                                  </w:r>
                                </w:p>
                              </w:txbxContent>
                            </wps:txbx>
                            <wps:bodyPr wrap="square" rtlCol="1">
                              <a:spAutoFit/>
                            </wps:bodyPr>
                          </wps:wsp>
                        </wpg:grpSp>
                        <wpg:grpSp>
                          <wpg:cNvPr id="1608692640" name="مجموعة 7"/>
                          <wpg:cNvGrpSpPr/>
                          <wpg:grpSpPr>
                            <a:xfrm>
                              <a:off x="2300926" y="31793"/>
                              <a:ext cx="1115665" cy="1497242"/>
                              <a:chOff x="2300875" y="31793"/>
                              <a:chExt cx="1390650" cy="1866456"/>
                            </a:xfrm>
                          </wpg:grpSpPr>
                          <wpg:grpSp>
                            <wpg:cNvPr id="1608692641" name="مجموعة 20"/>
                            <wpg:cNvGrpSpPr/>
                            <wpg:grpSpPr>
                              <a:xfrm>
                                <a:off x="2300875" y="31793"/>
                                <a:ext cx="1390650" cy="1866456"/>
                                <a:chOff x="2300875" y="31793"/>
                                <a:chExt cx="1390650" cy="1866456"/>
                              </a:xfrm>
                            </wpg:grpSpPr>
                            <wps:wsp>
                              <wps:cNvPr id="1608692642" name="شكل بيضاوي 22"/>
                              <wps:cNvSpPr/>
                              <wps:spPr>
                                <a:xfrm>
                                  <a:off x="2612380" y="3179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43" name="شكل حر: شكل 23"/>
                              <wps:cNvSpPr/>
                              <wps:spPr>
                                <a:xfrm>
                                  <a:off x="2300875" y="238193"/>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44" name="مربع نص 29"/>
                            <wps:cNvSpPr txBox="1"/>
                            <wps:spPr>
                              <a:xfrm>
                                <a:off x="2309472" y="957248"/>
                                <a:ext cx="1351903" cy="828003"/>
                              </a:xfrm>
                              <a:prstGeom prst="rect">
                                <a:avLst/>
                              </a:prstGeom>
                              <a:noFill/>
                            </wps:spPr>
                            <wps:txbx>
                              <w:txbxContent>
                                <w:p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الوقاية من الأمراض</w:t>
                                  </w:r>
                                </w:p>
                              </w:txbxContent>
                            </wps:txbx>
                            <wps:bodyPr wrap="square" rtlCol="1">
                              <a:spAutoFit/>
                            </wps:bodyPr>
                          </wps:wsp>
                        </wpg:grpSp>
                        <wpg:grpSp>
                          <wpg:cNvPr id="1608692645" name="مجموعة 93"/>
                          <wpg:cNvGrpSpPr/>
                          <wpg:grpSpPr>
                            <a:xfrm>
                              <a:off x="1139928" y="31793"/>
                              <a:ext cx="1131236" cy="1497244"/>
                              <a:chOff x="1139878" y="31793"/>
                              <a:chExt cx="1410062" cy="1866457"/>
                            </a:xfrm>
                          </wpg:grpSpPr>
                          <wpg:grpSp>
                            <wpg:cNvPr id="1608692646" name="مجموعة 94"/>
                            <wpg:cNvGrpSpPr/>
                            <wpg:grpSpPr>
                              <a:xfrm>
                                <a:off x="1159290" y="31793"/>
                                <a:ext cx="1390650" cy="1866457"/>
                                <a:chOff x="1159290" y="31793"/>
                                <a:chExt cx="1390650" cy="1866457"/>
                              </a:xfrm>
                            </wpg:grpSpPr>
                            <wps:wsp>
                              <wps:cNvPr id="1608692647" name="شكل بيضاوي 96"/>
                              <wps:cNvSpPr/>
                              <wps:spPr>
                                <a:xfrm>
                                  <a:off x="1470666" y="31793"/>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48" name="شكل حر: شكل 97"/>
                              <wps:cNvSpPr/>
                              <wps:spPr>
                                <a:xfrm>
                                  <a:off x="1159290" y="238194"/>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49" name="مربع نص 25"/>
                            <wps:cNvSpPr txBox="1"/>
                            <wps:spPr>
                              <a:xfrm>
                                <a:off x="1139878" y="1020137"/>
                                <a:ext cx="1378818" cy="828001"/>
                              </a:xfrm>
                              <a:prstGeom prst="rect">
                                <a:avLst/>
                              </a:prstGeom>
                              <a:noFill/>
                            </wps:spPr>
                            <wps:txbx>
                              <w:txbxContent>
                                <w:p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تعزيز العلاقات الاجتماعية</w:t>
                                  </w:r>
                                </w:p>
                              </w:txbxContent>
                            </wps:txbx>
                            <wps:bodyPr wrap="square" rtlCol="1">
                              <a:spAutoFit/>
                            </wps:bodyPr>
                          </wps:wsp>
                        </wpg:grpSp>
                        <wpg:grpSp>
                          <wpg:cNvPr id="1608692650" name="مجموعة 24"/>
                          <wpg:cNvGrpSpPr/>
                          <wpg:grpSpPr>
                            <a:xfrm>
                              <a:off x="3353879" y="31793"/>
                              <a:ext cx="1313180" cy="1497242"/>
                              <a:chOff x="3356659" y="31793"/>
                              <a:chExt cx="1636847" cy="1866456"/>
                            </a:xfrm>
                          </wpg:grpSpPr>
                          <wpg:grpSp>
                            <wpg:cNvPr id="1608692651" name="مجموعة 25"/>
                            <wpg:cNvGrpSpPr/>
                            <wpg:grpSpPr>
                              <a:xfrm>
                                <a:off x="3484488" y="31793"/>
                                <a:ext cx="1390650" cy="1866456"/>
                                <a:chOff x="3484488" y="31793"/>
                                <a:chExt cx="1390650" cy="1866456"/>
                              </a:xfrm>
                            </wpg:grpSpPr>
                            <wps:wsp>
                              <wps:cNvPr id="1608692652" name="شكل بيضاوي 27"/>
                              <wps:cNvSpPr/>
                              <wps:spPr>
                                <a:xfrm>
                                  <a:off x="3796121" y="31793"/>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653" name="شكل حر: شكل 28"/>
                              <wps:cNvSpPr/>
                              <wps:spPr>
                                <a:xfrm>
                                  <a:off x="3484488" y="238193"/>
                                  <a:ext cx="1390650" cy="1660056"/>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654" name="مربع نص 25"/>
                            <wps:cNvSpPr txBox="1"/>
                            <wps:spPr>
                              <a:xfrm>
                                <a:off x="3356659" y="1150549"/>
                                <a:ext cx="1636847" cy="470995"/>
                              </a:xfrm>
                              <a:prstGeom prst="rect">
                                <a:avLst/>
                              </a:prstGeom>
                            </wps:spPr>
                            <wps:txbx>
                              <w:txbxContent>
                                <w:p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زيادة الإنتاجية</w:t>
                                  </w:r>
                                </w:p>
                              </w:txbxContent>
                            </wps:txbx>
                            <wps:bodyPr wrap="square" rtlCol="1">
                              <a:spAutoFit/>
                            </wps:bodyPr>
                          </wps:wsp>
                        </wpg:grpSp>
                        <wps:wsp>
                          <wps:cNvPr id="1608692655" name="TextBox 6"/>
                          <wps:cNvSpPr txBox="1"/>
                          <wps:spPr>
                            <a:xfrm>
                              <a:off x="1406708" y="12443"/>
                              <a:ext cx="594995" cy="661670"/>
                            </a:xfrm>
                            <a:prstGeom prst="rect">
                              <a:avLst/>
                            </a:prstGeom>
                            <a:noFill/>
                          </wps:spPr>
                          <wps:txbx>
                            <w:txbxContent>
                              <w:p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2656" name="TextBox 6"/>
                          <wps:cNvSpPr txBox="1"/>
                          <wps:spPr>
                            <a:xfrm>
                              <a:off x="2556409" y="12443"/>
                              <a:ext cx="594995" cy="661670"/>
                            </a:xfrm>
                            <a:prstGeom prst="rect">
                              <a:avLst/>
                            </a:prstGeom>
                            <a:noFill/>
                          </wps:spPr>
                          <wps:txbx>
                            <w:txbxContent>
                              <w:p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2657" name="TextBox 6"/>
                          <wps:cNvSpPr txBox="1"/>
                          <wps:spPr>
                            <a:xfrm>
                              <a:off x="3703971" y="12443"/>
                              <a:ext cx="594995" cy="661670"/>
                            </a:xfrm>
                            <a:prstGeom prst="rect">
                              <a:avLst/>
                            </a:prstGeom>
                            <a:noFill/>
                          </wps:spPr>
                          <wps:txbx>
                            <w:txbxContent>
                              <w:p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2658" name="TextBox 6"/>
                          <wps:cNvSpPr txBox="1"/>
                          <wps:spPr>
                            <a:xfrm>
                              <a:off x="4851168" y="12443"/>
                              <a:ext cx="594995" cy="661670"/>
                            </a:xfrm>
                            <a:prstGeom prst="rect">
                              <a:avLst/>
                            </a:prstGeom>
                            <a:noFill/>
                          </wps:spPr>
                          <wps:txbx>
                            <w:txbxContent>
                              <w:p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2DC48F" id="Group 6" o:spid="_x0000_s1096" style="width:453.1pt;height:120.4pt;mso-position-horizontal-relative:char;mso-position-vertical-relative:line" coordsize="57542,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">
                <v:group id="مجموعة 88" o:spid="_x0000_s1097" style="position:absolute;top:317;width:11156;height:14973" coordorigin=",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">
                  <v:group id="مجموعة 89" o:spid="_x0000_s1098" style="position:absolute;top:317;width:13906;height:18665" coordorigin=",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">
                    <v:oval id="شكل بيضاوي 91" o:spid="_x0000_s1099" style="position:absolute;left:3112;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" fillcolor="#168489" strokecolor="#168489" strokeweight="4.5pt">
                      <v:stroke joinstyle="miter"/>
                    </v:oval>
                    <v:shape id="شكل حر: شكل 92" o:spid="_x0000_s1100" style="position:absolute;top:2381;width:13906;height:16601;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4852;695325,660505;1193265,64852;1187800,0;1205582,2145;1390650,273775;1390650,1382793;1158870,1660057;231780,1660057;0,1382793;0,273775;185068,2145;202850,0" o:connectangles="0,0,0,0,0,0,0,0,0,0,0,0,0,0"/>
                    </v:shape>
                  </v:group>
                  <v:shape id="مربع نص 29" o:spid="_x0000_s1101" type="#_x0000_t202" style="position:absolute;left:789;top:10122;width:12086;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" filled="f" stroked="f">
                    <v:textbox style="mso-fit-shape-to-text:t">
                      <w:txbxContent>
                        <w:p w14:paraId="7F8D1F7F" w14:textId="2F572E2C"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التكي</w:t>
                          </w:r>
                          <w:r w:rsidRPr="00996856">
                            <w:rPr>
                              <w:rFonts w:hAnsi="Adobe Arabic" w:cs="Adobe Arabic" w:hint="cs"/>
                              <w:b/>
                              <w:bCs/>
                              <w:kern w:val="24"/>
                              <w:sz w:val="36"/>
                              <w:szCs w:val="36"/>
                              <w:rtl/>
                              <w:lang w:bidi="ar-SY"/>
                            </w:rPr>
                            <w:t>ّ</w:t>
                          </w:r>
                          <w:r w:rsidRPr="00996856">
                            <w:rPr>
                              <w:rFonts w:hAnsi="Adobe Arabic" w:cs="Adobe Arabic"/>
                              <w:b/>
                              <w:bCs/>
                              <w:kern w:val="24"/>
                              <w:sz w:val="36"/>
                              <w:szCs w:val="36"/>
                              <w:rtl/>
                              <w:lang w:bidi="ar-SY"/>
                            </w:rPr>
                            <w:t>ف مع التحديات</w:t>
                          </w:r>
                        </w:p>
                      </w:txbxContent>
                    </v:textbox>
                  </v:shape>
                </v:group>
                <v:shape id="TextBox 6" o:spid="_x0000_s1102"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" filled="f" stroked="f">
                  <v:textbox style="mso-fit-shape-to-text:t">
                    <w:txbxContent>
                      <w:p w14:paraId="63FE53E1" w14:textId="77777777"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2634" o:spid="_x0000_s1103" style="position:absolute;left:11399;top:124;width:46143;height:15166" coordorigin="11399,124" coordsize="46143,15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">
                  <v:group id="مجموعة 29" o:spid="_x0000_s1104" style="position:absolute;left:46018;top:317;width:11524;height:14973" coordorigin="46017,317" coordsize="14364,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">
                    <v:group id="مجموعة 30" o:spid="_x0000_s1105" style="position:absolute;left:46017;top:317;width:13907;height:18665" coordorigin="46017,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">
                      <v:oval id="شكل بيضاوي 64" o:spid="_x0000_s1106" style="position:absolute;left:49135;top:317;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" fillcolor="#168489" strokecolor="#168489" strokeweight="4.5pt">
                        <v:stroke joinstyle="miter"/>
                      </v:oval>
                      <v:shape id="شكل حر: شكل 70" o:spid="_x0000_s1107" style="position:absolute;left:46017;top:2381;width:13907;height:16601;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5" o:spid="_x0000_s1108" type="#_x0000_t202" style="position:absolute;left:46087;top:10201;width:14294;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" filled="f" stroked="f">
                      <v:textbox style="mso-fit-shape-to-text:t">
                        <w:txbxContent>
                          <w:p w14:paraId="2EE4CB9C" w14:textId="33C9CB5E" w:rsidR="00996856" w:rsidRDefault="00996856" w:rsidP="00996856">
                            <w:pPr>
                              <w:bidi w:val="0"/>
                              <w:spacing w:line="273" w:lineRule="auto"/>
                              <w:jc w:val="center"/>
                              <w:rPr>
                                <w:rFonts w:hAnsi="Adobe Arabic" w:cs="Adobe Arabic"/>
                                <w:b/>
                                <w:bCs/>
                                <w:kern w:val="24"/>
                                <w:sz w:val="36"/>
                                <w:szCs w:val="36"/>
                                <w:lang w:bidi="ar-SY"/>
                              </w:rPr>
                            </w:pPr>
                            <w:r w:rsidRPr="00996856">
                              <w:rPr>
                                <w:rFonts w:hAnsi="Adobe Arabic" w:cs="Adobe Arabic"/>
                                <w:b/>
                                <w:bCs/>
                                <w:kern w:val="24"/>
                                <w:sz w:val="36"/>
                                <w:szCs w:val="36"/>
                                <w:rtl/>
                                <w:lang w:bidi="ar-SY"/>
                              </w:rPr>
                              <w:t>تحسين جودة الحياة</w:t>
                            </w:r>
                          </w:p>
                        </w:txbxContent>
                      </v:textbox>
                    </v:shape>
                  </v:group>
                  <v:group id="مجموعة 7" o:spid="_x0000_s1109" style="position:absolute;left:23009;top:317;width:11156;height:14973" coordorigin="23008,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">
                    <v:group id="مجموعة 20" o:spid="_x0000_s1110" style="position:absolute;left:23008;top:317;width:13907;height:18665" coordorigin="23008,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">
                      <v:oval id="شكل بيضاوي 22" o:spid="_x0000_s1111" style="position:absolute;left:26123;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" fillcolor="#ffd366" strokecolor="#ffd366" strokeweight="4.5pt">
                        <v:stroke joinstyle="miter"/>
                      </v:oval>
                      <v:shape id="شكل حر: شكل 23" o:spid="_x0000_s1112" style="position:absolute;left:23008;top:2381;width:13907;height:16601;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9" o:spid="_x0000_s1113" type="#_x0000_t202" style="position:absolute;left:23094;top:9572;width:13519;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" filled="f" stroked="f">
                      <v:textbox style="mso-fit-shape-to-text:t">
                        <w:txbxContent>
                          <w:p w14:paraId="07F7CD4F" w14:textId="2C0B0726"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الوقاية من الأمراض</w:t>
                            </w:r>
                          </w:p>
                        </w:txbxContent>
                      </v:textbox>
                    </v:shape>
                  </v:group>
                  <v:group id="مجموعة 93" o:spid="_x0000_s1114" style="position:absolute;left:11399;top:317;width:11312;height:14973" coordorigin="11398,317" coordsize="14100,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">
                    <v:group id="مجموعة 94" o:spid="_x0000_s1115" style="position:absolute;left:11592;top:317;width:13907;height:18665" coordorigin="11592,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">
                      <v:oval id="شكل بيضاوي 96" o:spid="_x0000_s1116" style="position:absolute;left:14706;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" fillcolor="#a0c9ca" strokecolor="#a0c9ca" strokeweight="4.5pt">
                        <v:stroke joinstyle="miter"/>
                      </v:oval>
                      <v:shape id="شكل حر: شكل 97" o:spid="_x0000_s1117" style="position:absolute;left:11592;top:2381;width:13907;height:16601;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5" o:spid="_x0000_s1118" type="#_x0000_t202" style="position:absolute;left:11398;top:10201;width:13788;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" filled="f" stroked="f">
                      <v:textbox style="mso-fit-shape-to-text:t">
                        <w:txbxContent>
                          <w:p w14:paraId="3F683B40" w14:textId="4257B844"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تعزيز العلاقات الاجتماعية</w:t>
                            </w:r>
                          </w:p>
                        </w:txbxContent>
                      </v:textbox>
                    </v:shape>
                  </v:group>
                  <v:group id="مجموعة 24" o:spid="_x0000_s1119" style="position:absolute;left:33538;top:317;width:13132;height:14973" coordorigin="33566,317" coordsize="16368,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">
                    <v:group id="مجموعة 25" o:spid="_x0000_s1120" style="position:absolute;left:34844;top:317;width:13907;height:18665" coordorigin="34844,317" coordsize="13906,1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">
                      <v:oval id="شكل بيضاوي 27" o:spid="_x0000_s1121" style="position:absolute;left:37961;top:317;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" fillcolor="#bfbfbf" strokecolor="#bfbfbf" strokeweight="4.5pt">
                        <v:stroke joinstyle="miter"/>
                      </v:oval>
                      <v:shape id="شكل حر: شكل 28" o:spid="_x0000_s1122" style="position:absolute;left:34844;top:2381;width:13907;height:16601;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64851;695325,660505;1193265,64851;1187800,0;1205582,2145;1390650,273775;1390650,1382793;1158870,1660056;231780,1660056;0,1382793;0,273775;185068,2145;202850,0" o:connectangles="0,0,0,0,0,0,0,0,0,0,0,0,0,0"/>
                      </v:shape>
                    </v:group>
                    <v:shape id="مربع نص 25" o:spid="_x0000_s1123" type="#_x0000_t202" style="position:absolute;left:33566;top:11505;width:16369;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" filled="f" stroked="f">
                      <v:textbox style="mso-fit-shape-to-text:t">
                        <w:txbxContent>
                          <w:p w14:paraId="099BF5EF" w14:textId="48E1CB67" w:rsidR="00996856" w:rsidRDefault="00996856" w:rsidP="00996856">
                            <w:pPr>
                              <w:bidi w:val="0"/>
                              <w:jc w:val="center"/>
                              <w:rPr>
                                <w:rFonts w:hAnsi="Adobe Arabic" w:cs="Adobe Arabic"/>
                                <w:b/>
                                <w:bCs/>
                                <w:kern w:val="24"/>
                                <w:sz w:val="36"/>
                                <w:szCs w:val="36"/>
                                <w:lang w:bidi="ar-SY"/>
                              </w:rPr>
                            </w:pPr>
                            <w:r w:rsidRPr="00996856">
                              <w:rPr>
                                <w:rFonts w:hAnsi="Adobe Arabic" w:cs="Adobe Arabic"/>
                                <w:b/>
                                <w:bCs/>
                                <w:kern w:val="24"/>
                                <w:sz w:val="36"/>
                                <w:szCs w:val="36"/>
                                <w:rtl/>
                                <w:lang w:bidi="ar-SY"/>
                              </w:rPr>
                              <w:t>زيادة الإنتاجية</w:t>
                            </w:r>
                          </w:p>
                        </w:txbxContent>
                      </v:textbox>
                    </v:shape>
                  </v:group>
                  <v:shape id="TextBox 6" o:spid="_x0000_s1124" type="#_x0000_t202" style="position:absolute;left:14067;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" filled="f" stroked="f">
                    <v:textbox style="mso-fit-shape-to-text:t">
                      <w:txbxContent>
                        <w:p w14:paraId="2B3FBA27" w14:textId="77777777"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1125" type="#_x0000_t202" style="position:absolute;left:25564;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" filled="f" stroked="f">
                    <v:textbox style="mso-fit-shape-to-text:t">
                      <w:txbxContent>
                        <w:p w14:paraId="7C79CB19" w14:textId="77777777"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126" type="#_x0000_t202" style="position:absolute;left:37039;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" filled="f" stroked="f">
                    <v:textbox style="mso-fit-shape-to-text:t">
                      <w:txbxContent>
                        <w:p w14:paraId="052F4911" w14:textId="77777777"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127" type="#_x0000_t202" style="position:absolute;left:48511;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" filled="f" stroked="f">
                    <v:textbox style="mso-fit-shape-to-text:t">
                      <w:txbxContent>
                        <w:p w14:paraId="225A4B82" w14:textId="77777777" w:rsidR="00996856" w:rsidRDefault="00996856" w:rsidP="00996856">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rsidR="00084372" w:rsidRPr="00D67CBA" w:rsidRDefault="00084372" w:rsidP="00084372">
      <w:r w:rsidRPr="002A078C">
        <w:rPr>
          <w:rFonts w:ascii="Sakkal Majalla" w:hAnsi="Sakkal Majalla"/>
          <w:noProof/>
          <w:sz w:val="34"/>
        </w:rPr>
        <mc:AlternateContent>
          <mc:Choice Requires="wpg">
            <w:drawing>
              <wp:inline distT="0" distB="0" distL="0" distR="0" wp14:anchorId="438F7F41" wp14:editId="74A86C2A">
                <wp:extent cx="5731510" cy="892088"/>
                <wp:effectExtent l="0" t="0" r="2540" b="22860"/>
                <wp:docPr id="357007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9" name="مجموعة 47"/>
                        <wpg:cNvGrpSpPr/>
                        <wpg:grpSpPr>
                          <a:xfrm>
                            <a:off x="0" y="0"/>
                            <a:ext cx="5731510" cy="895351"/>
                            <a:chOff x="0" y="0"/>
                            <a:chExt cx="5878196" cy="918845"/>
                          </a:xfrm>
                        </wpg:grpSpPr>
                        <wpg:grpSp>
                          <wpg:cNvPr id="35700750" name="مجموعة 48"/>
                          <wpg:cNvGrpSpPr/>
                          <wpg:grpSpPr>
                            <a:xfrm>
                              <a:off x="0" y="0"/>
                              <a:ext cx="5878196" cy="918845"/>
                              <a:chOff x="0" y="0"/>
                              <a:chExt cx="6240348" cy="919070"/>
                            </a:xfrm>
                          </wpg:grpSpPr>
                          <wpg:grpSp>
                            <wpg:cNvPr id="35700751" name="مجموعة 49"/>
                            <wpg:cNvGrpSpPr/>
                            <wpg:grpSpPr>
                              <a:xfrm>
                                <a:off x="0" y="169208"/>
                                <a:ext cx="5433072" cy="580613"/>
                                <a:chOff x="0" y="169208"/>
                                <a:chExt cx="5433072" cy="580613"/>
                              </a:xfrm>
                            </wpg:grpSpPr>
                            <wps:wsp>
                              <wps:cNvPr id="357007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5" name="مربع نص 41"/>
                          <wps:cNvSpPr txBox="1"/>
                          <wps:spPr>
                            <a:xfrm>
                              <a:off x="204466" y="256739"/>
                              <a:ext cx="4615440" cy="389157"/>
                            </a:xfrm>
                            <a:prstGeom prst="rect">
                              <a:avLst/>
                            </a:prstGeom>
                            <a:noFill/>
                          </wps:spPr>
                          <wps:txbx>
                            <w:txbxContent>
                              <w:p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تحسين جودة الحياة:</w:t>
                                </w:r>
                              </w:p>
                            </w:txbxContent>
                          </wps:txbx>
                          <wps:bodyPr wrap="square" rtlCol="1">
                            <a:spAutoFit/>
                          </wps:bodyPr>
                        </wps:wsp>
                      </wpg:grpSp>
                      <pic:pic xmlns:pic="http://schemas.openxmlformats.org/drawingml/2006/picture">
                        <pic:nvPicPr>
                          <pic:cNvPr id="3570075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38F7F41" id="مجموعة 22" o:spid="_x0000_s11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gS6D/bQcAAO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1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">
                  <v:group id="مجموعة 48" o:spid="_x0000_s11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">
                    <v:group id="مجموعة 49" o:spid="_x0000_s11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">
                      <v:shape id="شكل حر 50" o:spid="_x0000_s11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" fillcolor="#a5a5a5 [2092]" stroked="f" strokeweight="1pt">
                        <v:stroke joinstyle="miter"/>
                      </v:roundrect>
                    </v:group>
                    <v:oval id="شكل بيضاوي 52" o:spid="_x0000_s11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" filled="f" strokecolor="#168489" strokeweight="1pt">
                      <v:stroke joinstyle="miter"/>
                    </v:oval>
                  </v:group>
                  <v:shape id="مربع نص 41" o:spid="_x0000_s113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" filled="f" stroked="f">
                    <v:textbox style="mso-fit-shape-to-text:t">
                      <w:txbxContent>
                        <w:p w14:paraId="21C43E7C" w14:textId="1246DB05"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تحسين جودة الحياة:</w:t>
                          </w:r>
                        </w:p>
                      </w:txbxContent>
                    </v:textbox>
                  </v:shape>
                </v:group>
                <v:shape id="صورة 54" o:spid="_x0000_s11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">
                  <v:imagedata r:id="rId78" o:title=""/>
                </v:shape>
                <w10:anchorlock/>
              </v:group>
            </w:pict>
          </mc:Fallback>
        </mc:AlternateContent>
      </w:r>
    </w:p>
    <w:p w:rsidR="00247375" w:rsidRPr="00AC09F9" w:rsidRDefault="00247375" w:rsidP="00084372">
      <w:r w:rsidRPr="00AC09F9">
        <w:rPr>
          <w:rtl/>
        </w:rPr>
        <w:t xml:space="preserve">   - الصحة النفسية تدعم التوازن النفسي والعاطفي، مما ينعكس إيجابا</w:t>
      </w:r>
      <w:r>
        <w:rPr>
          <w:rFonts w:hint="cs"/>
          <w:rtl/>
        </w:rPr>
        <w:t>ً</w:t>
      </w:r>
      <w:r w:rsidRPr="00AC09F9">
        <w:rPr>
          <w:rtl/>
        </w:rPr>
        <w:t xml:space="preserve"> على جودة حياة الفرد.</w:t>
      </w:r>
    </w:p>
    <w:p w:rsidR="00247375" w:rsidRPr="00AC09F9" w:rsidRDefault="00247375" w:rsidP="00084372">
      <w:r w:rsidRPr="00AC09F9">
        <w:rPr>
          <w:rtl/>
        </w:rPr>
        <w:t xml:space="preserve">   - الصحة المهنية توفر بيئة عمل مريحة وآمنة، مما يساعد على تحسين حياة الموظفين.</w:t>
      </w:r>
    </w:p>
    <w:p w:rsidR="00247375" w:rsidRPr="00AC09F9" w:rsidRDefault="00084372" w:rsidP="00084372">
      <w:r w:rsidRPr="002A078C">
        <w:rPr>
          <w:rFonts w:ascii="Sakkal Majalla" w:hAnsi="Sakkal Majalla"/>
          <w:noProof/>
          <w:sz w:val="34"/>
        </w:rPr>
        <mc:AlternateContent>
          <mc:Choice Requires="wpg">
            <w:drawing>
              <wp:inline distT="0" distB="0" distL="0" distR="0" wp14:anchorId="573D2CA3" wp14:editId="4E0A11F6">
                <wp:extent cx="5731510" cy="892088"/>
                <wp:effectExtent l="0" t="0" r="2540" b="22860"/>
                <wp:docPr id="357007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40" name="مجموعة 47"/>
                        <wpg:cNvGrpSpPr/>
                        <wpg:grpSpPr>
                          <a:xfrm>
                            <a:off x="0" y="0"/>
                            <a:ext cx="5731510" cy="895351"/>
                            <a:chOff x="0" y="0"/>
                            <a:chExt cx="5878196" cy="918845"/>
                          </a:xfrm>
                        </wpg:grpSpPr>
                        <wpg:grpSp>
                          <wpg:cNvPr id="35700741" name="مجموعة 48"/>
                          <wpg:cNvGrpSpPr/>
                          <wpg:grpSpPr>
                            <a:xfrm>
                              <a:off x="0" y="0"/>
                              <a:ext cx="5878196" cy="918845"/>
                              <a:chOff x="0" y="0"/>
                              <a:chExt cx="6240348" cy="919070"/>
                            </a:xfrm>
                          </wpg:grpSpPr>
                          <wpg:grpSp>
                            <wpg:cNvPr id="35700742" name="مجموعة 49"/>
                            <wpg:cNvGrpSpPr/>
                            <wpg:grpSpPr>
                              <a:xfrm>
                                <a:off x="0" y="169208"/>
                                <a:ext cx="5433072" cy="580613"/>
                                <a:chOff x="0" y="169208"/>
                                <a:chExt cx="5433072" cy="580613"/>
                              </a:xfrm>
                            </wpg:grpSpPr>
                            <wps:wsp>
                              <wps:cNvPr id="35700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6" name="مربع نص 41"/>
                          <wps:cNvSpPr txBox="1"/>
                          <wps:spPr>
                            <a:xfrm>
                              <a:off x="204466" y="256739"/>
                              <a:ext cx="4615440" cy="389157"/>
                            </a:xfrm>
                            <a:prstGeom prst="rect">
                              <a:avLst/>
                            </a:prstGeom>
                            <a:noFill/>
                          </wps:spPr>
                          <wps:txbx>
                            <w:txbxContent>
                              <w:p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زيادة الإنتاجية:</w:t>
                                </w:r>
                              </w:p>
                            </w:txbxContent>
                          </wps:txbx>
                          <wps:bodyPr wrap="square" rtlCol="1">
                            <a:spAutoFit/>
                          </wps:bodyPr>
                        </wps:wsp>
                      </wpg:grpSp>
                      <pic:pic xmlns:pic="http://schemas.openxmlformats.org/drawingml/2006/picture">
                        <pic:nvPicPr>
                          <pic:cNvPr id="3570074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73D2CA3" id="_x0000_s11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mAQhPcAcAAOw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1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">
                  <v:group id="مجموعة 48" o:spid="_x0000_s11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">
                    <v:group id="مجموعة 49" o:spid="_x0000_s11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">
                      <v:shape id="شكل حر 50" o:spid="_x0000_s11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" fillcolor="#a5a5a5 [2092]" stroked="f" strokeweight="1pt">
                        <v:stroke joinstyle="miter"/>
                      </v:roundrect>
                    </v:group>
                    <v:oval id="شكل بيضاوي 52" o:spid="_x0000_s11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" filled="f" strokecolor="#168489" strokeweight="1pt">
                      <v:stroke joinstyle="miter"/>
                    </v:oval>
                  </v:group>
                  <v:shape id="مربع نص 41" o:spid="_x0000_s114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" filled="f" stroked="f">
                    <v:textbox style="mso-fit-shape-to-text:t">
                      <w:txbxContent>
                        <w:p w14:paraId="6440B3DD" w14:textId="356218F7"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زيادة الإنتاجية:</w:t>
                          </w:r>
                        </w:p>
                      </w:txbxContent>
                    </v:textbox>
                  </v:shape>
                </v:group>
                <v:shape id="صورة 54" o:spid="_x0000_s11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">
                  <v:imagedata r:id="rId78" o:title=""/>
                </v:shape>
                <w10:anchorlock/>
              </v:group>
            </w:pict>
          </mc:Fallback>
        </mc:AlternateContent>
      </w:r>
    </w:p>
    <w:p w:rsidR="00247375" w:rsidRPr="00AC09F9" w:rsidRDefault="00247375" w:rsidP="00084372">
      <w:r w:rsidRPr="00AC09F9">
        <w:rPr>
          <w:rtl/>
        </w:rPr>
        <w:t xml:space="preserve">   - الأفراد الذين يتمتعون بصحة نفسية جيدة يكونون أكثر قدرة على التركيز والإبداع.</w:t>
      </w:r>
    </w:p>
    <w:p w:rsidR="00247375" w:rsidRDefault="00247375" w:rsidP="00084372">
      <w:pPr>
        <w:rPr>
          <w:rtl/>
        </w:rPr>
      </w:pPr>
      <w:r w:rsidRPr="00AC09F9">
        <w:rPr>
          <w:rtl/>
        </w:rPr>
        <w:t xml:space="preserve">   - بيئة </w:t>
      </w:r>
      <w:r>
        <w:rPr>
          <w:rFonts w:hint="cs"/>
          <w:rtl/>
        </w:rPr>
        <w:t>ال</w:t>
      </w:r>
      <w:r w:rsidRPr="00AC09F9">
        <w:rPr>
          <w:rtl/>
        </w:rPr>
        <w:t xml:space="preserve">عمل </w:t>
      </w:r>
      <w:r>
        <w:rPr>
          <w:rFonts w:hint="cs"/>
          <w:rtl/>
        </w:rPr>
        <w:t>ال</w:t>
      </w:r>
      <w:r w:rsidRPr="00AC09F9">
        <w:rPr>
          <w:rtl/>
        </w:rPr>
        <w:t>صحية تقلل من معدلات الغياب والإرهاق، مما يرفع مستوى الأداء العام.</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A94F7EA" wp14:editId="768B9785">
                <wp:extent cx="5731510" cy="892088"/>
                <wp:effectExtent l="0" t="0" r="2540" b="22860"/>
                <wp:docPr id="41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78" name="مجموعة 47"/>
                        <wpg:cNvGrpSpPr/>
                        <wpg:grpSpPr>
                          <a:xfrm>
                            <a:off x="0" y="0"/>
                            <a:ext cx="5731510" cy="895351"/>
                            <a:chOff x="0" y="0"/>
                            <a:chExt cx="5878196" cy="918845"/>
                          </a:xfrm>
                        </wpg:grpSpPr>
                        <wpg:grpSp>
                          <wpg:cNvPr id="388507693" name="مجموعة 48"/>
                          <wpg:cNvGrpSpPr/>
                          <wpg:grpSpPr>
                            <a:xfrm>
                              <a:off x="0" y="0"/>
                              <a:ext cx="5878196" cy="918845"/>
                              <a:chOff x="0" y="0"/>
                              <a:chExt cx="6240348" cy="919070"/>
                            </a:xfrm>
                          </wpg:grpSpPr>
                          <wpg:grpSp>
                            <wpg:cNvPr id="388507703" name="مجموعة 49"/>
                            <wpg:cNvGrpSpPr/>
                            <wpg:grpSpPr>
                              <a:xfrm>
                                <a:off x="0" y="169208"/>
                                <a:ext cx="5433072" cy="580613"/>
                                <a:chOff x="0" y="169208"/>
                                <a:chExt cx="5433072" cy="580613"/>
                              </a:xfrm>
                            </wpg:grpSpPr>
                            <wps:wsp>
                              <wps:cNvPr id="3885077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7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7" name="مربع نص 41"/>
                          <wps:cNvSpPr txBox="1"/>
                          <wps:spPr>
                            <a:xfrm>
                              <a:off x="204466" y="256739"/>
                              <a:ext cx="4615440" cy="389157"/>
                            </a:xfrm>
                            <a:prstGeom prst="rect">
                              <a:avLst/>
                            </a:prstGeom>
                            <a:noFill/>
                          </wps:spPr>
                          <wps:txbx>
                            <w:txbxContent>
                              <w:p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الوقاية من الأمراض:</w:t>
                                </w:r>
                              </w:p>
                            </w:txbxContent>
                          </wps:txbx>
                          <wps:bodyPr wrap="square" rtlCol="1">
                            <a:spAutoFit/>
                          </wps:bodyPr>
                        </wps:wsp>
                      </wpg:grpSp>
                      <pic:pic xmlns:pic="http://schemas.openxmlformats.org/drawingml/2006/picture">
                        <pic:nvPicPr>
                          <pic:cNvPr id="3570073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A94F7EA" id="_x0000_s11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XNgEp4BwAA8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1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">
                  <v:group id="مجموعة 48" o:spid="_x0000_s11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">
                    <v:group id="مجموعة 49" o:spid="_x0000_s11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">
                      <v:shape id="شكل حر 50" o:spid="_x0000_s11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" fillcolor="#a5a5a5 [2092]" stroked="f" strokeweight="1pt">
                        <v:stroke joinstyle="miter"/>
                      </v:roundrect>
                    </v:group>
                    <v:oval id="شكل بيضاوي 52" o:spid="_x0000_s11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" filled="f" strokecolor="#168489" strokeweight="1pt">
                      <v:stroke joinstyle="miter"/>
                    </v:oval>
                  </v:group>
                  <v:shape id="مربع نص 41" o:spid="_x0000_s115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" filled="f" stroked="f">
                    <v:textbox style="mso-fit-shape-to-text:t">
                      <w:txbxContent>
                        <w:p w14:paraId="1C955C4B" w14:textId="78E2B5DA"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الوقاية من الأمراض:</w:t>
                          </w:r>
                        </w:p>
                      </w:txbxContent>
                    </v:textbox>
                  </v:shape>
                </v:group>
                <v:shape id="صورة 54" o:spid="_x0000_s11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">
                  <v:imagedata r:id="rId78" o:title=""/>
                </v:shape>
                <w10:anchorlock/>
              </v:group>
            </w:pict>
          </mc:Fallback>
        </mc:AlternateContent>
      </w:r>
    </w:p>
    <w:p w:rsidR="00247375" w:rsidRPr="00AC09F9" w:rsidRDefault="00247375" w:rsidP="00084372">
      <w:r w:rsidRPr="00AC09F9">
        <w:rPr>
          <w:rtl/>
        </w:rPr>
        <w:t xml:space="preserve">   - الصحة النفسية تساعد على تقليل مخاطر الإصابة بالاكتئاب والقلق.</w:t>
      </w:r>
    </w:p>
    <w:p w:rsidR="00247375" w:rsidRDefault="00247375" w:rsidP="00084372">
      <w:pPr>
        <w:rPr>
          <w:rtl/>
        </w:rPr>
      </w:pPr>
      <w:r w:rsidRPr="00AC09F9">
        <w:rPr>
          <w:rtl/>
        </w:rPr>
        <w:t xml:space="preserve">   - الصحة المهنية تقلل من الإصابات المتعلقة بالعمل، مثل الإجهاد البدني أو الأمراض المهنية.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4F50705" wp14:editId="790C6CD7">
                <wp:extent cx="5731510" cy="892088"/>
                <wp:effectExtent l="0" t="0" r="2540" b="22860"/>
                <wp:docPr id="41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151" name="مجموعة 47"/>
                        <wpg:cNvGrpSpPr/>
                        <wpg:grpSpPr>
                          <a:xfrm>
                            <a:off x="0" y="0"/>
                            <a:ext cx="5731510" cy="895351"/>
                            <a:chOff x="0" y="0"/>
                            <a:chExt cx="5878196" cy="918845"/>
                          </a:xfrm>
                        </wpg:grpSpPr>
                        <wpg:grpSp>
                          <wpg:cNvPr id="4152" name="مجموعة 48"/>
                          <wpg:cNvGrpSpPr/>
                          <wpg:grpSpPr>
                            <a:xfrm>
                              <a:off x="0" y="0"/>
                              <a:ext cx="5878196" cy="918845"/>
                              <a:chOff x="0" y="0"/>
                              <a:chExt cx="6240348" cy="919070"/>
                            </a:xfrm>
                          </wpg:grpSpPr>
                          <wpg:grpSp>
                            <wpg:cNvPr id="4153" name="مجموعة 49"/>
                            <wpg:cNvGrpSpPr/>
                            <wpg:grpSpPr>
                              <a:xfrm>
                                <a:off x="0" y="169208"/>
                                <a:ext cx="5433072" cy="580613"/>
                                <a:chOff x="0" y="169208"/>
                                <a:chExt cx="5433072" cy="580613"/>
                              </a:xfrm>
                            </wpg:grpSpPr>
                            <wps:wsp>
                              <wps:cNvPr id="41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7" name="مربع نص 41"/>
                          <wps:cNvSpPr txBox="1"/>
                          <wps:spPr>
                            <a:xfrm>
                              <a:off x="204466" y="256739"/>
                              <a:ext cx="4615440" cy="389157"/>
                            </a:xfrm>
                            <a:prstGeom prst="rect">
                              <a:avLst/>
                            </a:prstGeom>
                            <a:noFill/>
                          </wps:spPr>
                          <wps:txbx>
                            <w:txbxContent>
                              <w:p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تعزيز العلاقات الاجتماعية:</w:t>
                                </w:r>
                              </w:p>
                            </w:txbxContent>
                          </wps:txbx>
                          <wps:bodyPr wrap="square" rtlCol="1">
                            <a:spAutoFit/>
                          </wps:bodyPr>
                        </wps:wsp>
                      </wpg:grpSp>
                      <pic:pic xmlns:pic="http://schemas.openxmlformats.org/drawingml/2006/picture">
                        <pic:nvPicPr>
                          <pic:cNvPr id="415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4F50705" id="_x0000_s11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IkjfXQHAADM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1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">
                  <v:group id="مجموعة 48" o:spid="_x0000_s11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PU8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0gX8vglPQK5/AAAA//8DAFBLAQItABQABgAIAAAAIQDb4fbL7gAAAIUBAAATAAAAAAAA&#10;AAAAAAAAAAAAAABbQ29udGVudF9UeXBlc10ueG1sUEsBAi0AFAAGAAgAAAAhAFr0LFu/AAAAFQEA&#10;AAsAAAAAAAAAAAAAAAAAHwEAAF9yZWxzLy5yZWxzUEsBAi0AFAAGAAgAAAAhAB7o9TzHAAAA3QAA&#10;AA8AAAAAAAAAAAAAAAAABwIAAGRycy9kb3ducmV2LnhtbFBLBQYAAAAAAwADALcAAAD7AgAAAAA=&#10;">
                    <v:group id="مجموعة 49" o:spid="_x0000_s11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">
                      <v:shape id="شكل حر 50" o:spid="_x0000_s11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" fillcolor="#a5a5a5 [2092]" stroked="f" strokeweight="1pt">
                        <v:stroke joinstyle="miter"/>
                      </v:roundrect>
                    </v:group>
                    <v:oval id="شكل بيضاوي 52" o:spid="_x0000_s11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" filled="f" strokecolor="#168489" strokeweight="1pt">
                      <v:stroke joinstyle="miter"/>
                    </v:oval>
                  </v:group>
                  <v:shape id="مربع نص 41" o:spid="_x0000_s116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" filled="f" stroked="f">
                    <v:textbox style="mso-fit-shape-to-text:t">
                      <w:txbxContent>
                        <w:p w14:paraId="5C99506B" w14:textId="5BD56A30"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تعزيز العلاقات الاجتماعية:</w:t>
                          </w:r>
                        </w:p>
                      </w:txbxContent>
                    </v:textbox>
                  </v:shape>
                </v:group>
                <v:shape id="صورة 54" o:spid="_x0000_s11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">
                  <v:imagedata r:id="rId78" o:title=""/>
                </v:shape>
                <w10:anchorlock/>
              </v:group>
            </w:pict>
          </mc:Fallback>
        </mc:AlternateContent>
      </w:r>
    </w:p>
    <w:p w:rsidR="00247375" w:rsidRPr="00AC09F9" w:rsidRDefault="00247375" w:rsidP="00084372">
      <w:r w:rsidRPr="00AC09F9">
        <w:rPr>
          <w:rtl/>
        </w:rPr>
        <w:t xml:space="preserve">   - الصحة النفسية الجيدة تساهم في بناء علاقات إيجابية مع الأسرة والزملاء.</w:t>
      </w:r>
    </w:p>
    <w:p w:rsidR="00247375" w:rsidRDefault="00247375" w:rsidP="00084372">
      <w:pPr>
        <w:rPr>
          <w:rtl/>
        </w:rPr>
      </w:pPr>
      <w:r w:rsidRPr="00AC09F9">
        <w:rPr>
          <w:rtl/>
        </w:rPr>
        <w:t xml:space="preserve">   - بيئة </w:t>
      </w:r>
      <w:r>
        <w:rPr>
          <w:rFonts w:hint="cs"/>
          <w:rtl/>
        </w:rPr>
        <w:t>ال</w:t>
      </w:r>
      <w:r w:rsidRPr="00AC09F9">
        <w:rPr>
          <w:rtl/>
        </w:rPr>
        <w:t>عم</w:t>
      </w:r>
      <w:r>
        <w:rPr>
          <w:rFonts w:hint="cs"/>
          <w:rtl/>
        </w:rPr>
        <w:t>ل</w:t>
      </w:r>
      <w:r w:rsidRPr="00AC09F9">
        <w:rPr>
          <w:rtl/>
        </w:rPr>
        <w:t xml:space="preserve"> </w:t>
      </w:r>
      <w:r>
        <w:rPr>
          <w:rFonts w:hint="cs"/>
          <w:rtl/>
        </w:rPr>
        <w:t>ال</w:t>
      </w:r>
      <w:r w:rsidRPr="00AC09F9">
        <w:rPr>
          <w:rtl/>
        </w:rPr>
        <w:t>صحية تعزز العمل الجماعي وتطوير روح الفريق.</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3C377E75" wp14:editId="5BF4DF3D">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التكي</w:t>
                                </w:r>
                                <w:r w:rsidRPr="00995D31">
                                  <w:rPr>
                                    <w:rFonts w:eastAsia="Calibri" w:hAnsi="Adobe Arabic" w:cs="Adobe Arabic" w:hint="cs"/>
                                    <w:b/>
                                    <w:bCs/>
                                    <w:color w:val="FFFFFF"/>
                                    <w:kern w:val="24"/>
                                    <w:sz w:val="36"/>
                                    <w:szCs w:val="36"/>
                                    <w:rtl/>
                                    <w:lang w:bidi="ar-EG"/>
                                  </w:rPr>
                                  <w:t>ّ</w:t>
                                </w:r>
                                <w:r w:rsidRPr="00995D31">
                                  <w:rPr>
                                    <w:rFonts w:eastAsia="Calibri" w:hAnsi="Adobe Arabic" w:cs="Adobe Arabic"/>
                                    <w:b/>
                                    <w:bCs/>
                                    <w:color w:val="FFFFFF"/>
                                    <w:kern w:val="24"/>
                                    <w:sz w:val="36"/>
                                    <w:szCs w:val="36"/>
                                    <w:rtl/>
                                    <w:lang w:bidi="ar-EG"/>
                                  </w:rPr>
                                  <w:t>ف مع التحديات:</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377E75" id="_x0000_s11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oxI7XcHAAD0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1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1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1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1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1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17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64F10541" w14:textId="01C1CFF5" w:rsidR="00084372" w:rsidRDefault="00995D31" w:rsidP="00084372">
                          <w:pPr>
                            <w:rPr>
                              <w:rFonts w:eastAsia="Calibri" w:hAnsi="Adobe Arabic" w:cs="Adobe Arabic"/>
                              <w:b/>
                              <w:bCs/>
                              <w:color w:val="FFFFFF"/>
                              <w:kern w:val="24"/>
                              <w:sz w:val="36"/>
                              <w:szCs w:val="36"/>
                              <w:lang w:bidi="ar-EG"/>
                            </w:rPr>
                          </w:pPr>
                          <w:r w:rsidRPr="00995D31">
                            <w:rPr>
                              <w:rFonts w:eastAsia="Calibri" w:hAnsi="Adobe Arabic" w:cs="Adobe Arabic"/>
                              <w:b/>
                              <w:bCs/>
                              <w:color w:val="FFFFFF"/>
                              <w:kern w:val="24"/>
                              <w:sz w:val="36"/>
                              <w:szCs w:val="36"/>
                              <w:rtl/>
                              <w:lang w:bidi="ar-EG"/>
                            </w:rPr>
                            <w:t>التكي</w:t>
                          </w:r>
                          <w:r w:rsidRPr="00995D31">
                            <w:rPr>
                              <w:rFonts w:eastAsia="Calibri" w:hAnsi="Adobe Arabic" w:cs="Adobe Arabic" w:hint="cs"/>
                              <w:b/>
                              <w:bCs/>
                              <w:color w:val="FFFFFF"/>
                              <w:kern w:val="24"/>
                              <w:sz w:val="36"/>
                              <w:szCs w:val="36"/>
                              <w:rtl/>
                              <w:lang w:bidi="ar-EG"/>
                            </w:rPr>
                            <w:t>ّ</w:t>
                          </w:r>
                          <w:r w:rsidRPr="00995D31">
                            <w:rPr>
                              <w:rFonts w:eastAsia="Calibri" w:hAnsi="Adobe Arabic" w:cs="Adobe Arabic"/>
                              <w:b/>
                              <w:bCs/>
                              <w:color w:val="FFFFFF"/>
                              <w:kern w:val="24"/>
                              <w:sz w:val="36"/>
                              <w:szCs w:val="36"/>
                              <w:rtl/>
                              <w:lang w:bidi="ar-EG"/>
                            </w:rPr>
                            <w:t>ف مع التحديات:</w:t>
                          </w:r>
                        </w:p>
                      </w:txbxContent>
                    </v:textbox>
                  </v:shape>
                </v:group>
                <v:shape id="صورة 54" o:spid="_x0000_s11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xml:space="preserve">   - الصحة النفسية الجيدة تعزز قدرة الأفراد على مواجهة التحديات اليومية والتغلب على الضغوط.</w:t>
      </w:r>
    </w:p>
    <w:p w:rsidR="00247375" w:rsidRPr="00AC09F9" w:rsidRDefault="00247375" w:rsidP="00084372">
      <w:r w:rsidRPr="00AC09F9">
        <w:rPr>
          <w:rtl/>
        </w:rPr>
        <w:t xml:space="preserve">   - الصحة المهنية تساعد على تقليل تأثير التوتر الناتج عن بيئة العمل وضغوطها.</w:t>
      </w:r>
    </w:p>
    <w:p w:rsidR="00247375" w:rsidRPr="00AC09F9" w:rsidRDefault="00247375" w:rsidP="00084372">
      <w:r>
        <w:rPr>
          <w:rFonts w:hint="cs"/>
          <w:rtl/>
        </w:rPr>
        <w:t xml:space="preserve">باختصار، </w:t>
      </w:r>
      <w:r w:rsidRPr="00AC09F9">
        <w:rPr>
          <w:rtl/>
        </w:rPr>
        <w:t>الصحة النفسية والمهنية هما جزءان لا يتجزآن من حياة الإنسان، حيث يؤثر كل منهما على الآخر. تحقيق التوازن بينهما يساهم في بناء أفراد ومجتمعات أكثر صحة وسعادة.</w:t>
      </w:r>
    </w:p>
    <w:p w:rsidR="00247375" w:rsidRDefault="00084372" w:rsidP="00084372">
      <w:pPr>
        <w:rPr>
          <w:rtl/>
        </w:rPr>
      </w:pPr>
      <w:r w:rsidRPr="002A078C">
        <w:rPr>
          <w:rFonts w:ascii="Sakkal Majalla" w:hAnsi="Sakkal Majalla"/>
          <w:noProof/>
          <w:color w:val="002060"/>
          <w:sz w:val="34"/>
        </w:rPr>
        <mc:AlternateContent>
          <mc:Choice Requires="wpg">
            <w:drawing>
              <wp:inline distT="0" distB="0" distL="0" distR="0" wp14:anchorId="67D0826F" wp14:editId="7099A3E5">
                <wp:extent cx="5731510" cy="895350"/>
                <wp:effectExtent l="0" t="0" r="21590" b="19050"/>
                <wp:docPr id="14656982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48"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49" name="مجموعة 39"/>
                        <wpg:cNvGrpSpPr/>
                        <wpg:grpSpPr>
                          <a:xfrm>
                            <a:off x="0" y="0"/>
                            <a:ext cx="5731510" cy="895350"/>
                            <a:chOff x="0" y="0"/>
                            <a:chExt cx="5878196" cy="918845"/>
                          </a:xfrm>
                        </wpg:grpSpPr>
                        <wpg:grpSp>
                          <wpg:cNvPr id="2051" name="مجموعة 40"/>
                          <wpg:cNvGrpSpPr/>
                          <wpg:grpSpPr>
                            <a:xfrm>
                              <a:off x="0" y="0"/>
                              <a:ext cx="5878196" cy="918845"/>
                              <a:chOff x="0" y="0"/>
                              <a:chExt cx="6240348" cy="919070"/>
                            </a:xfrm>
                          </wpg:grpSpPr>
                          <wpg:grpSp>
                            <wpg:cNvPr id="2052" name="مجموعة 41"/>
                            <wpg:cNvGrpSpPr/>
                            <wpg:grpSpPr>
                              <a:xfrm>
                                <a:off x="0" y="169208"/>
                                <a:ext cx="5433072" cy="580613"/>
                                <a:chOff x="0" y="169208"/>
                                <a:chExt cx="5433072" cy="580613"/>
                              </a:xfrm>
                            </wpg:grpSpPr>
                            <wps:wsp>
                              <wps:cNvPr id="205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6" name="مربع نص 41"/>
                          <wps:cNvSpPr txBox="1"/>
                          <wps:spPr>
                            <a:xfrm>
                              <a:off x="204484" y="256983"/>
                              <a:ext cx="4616071" cy="387740"/>
                            </a:xfrm>
                            <a:prstGeom prst="rect">
                              <a:avLst/>
                            </a:prstGeom>
                            <a:noFill/>
                          </wps:spPr>
                          <wps:txbx>
                            <w:txbxContent>
                              <w:p w:rsidR="00084372" w:rsidRPr="00996856" w:rsidRDefault="00996856"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العلاقة بين الصحة النفسية والإنتاجية في العمل</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7D0826F" id="_x0000_s11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2tjgQcAAIs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Sy2tjgQcAAIsc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11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">
                  <v:imagedata r:id="rId69" o:title=""/>
                </v:shape>
                <v:group id="مجموعة 39" o:spid="_x0000_s1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group id="مجموعة 40" o:spid="_x0000_s1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">
                    <v:group id="مجموعة 41" o:spid="_x0000_s1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شكل حر 42" o:spid="_x0000_s1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" fillcolor="#168489" stroked="f" strokeweight="1pt">
                        <v:stroke joinstyle="miter"/>
                      </v:roundrect>
                    </v:group>
                    <v:oval id="شكل بيضاوي 44" o:spid="_x0000_s1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" filled="f" strokecolor="#a5a5a5 [2092]" strokeweight="1pt">
                      <v:stroke joinstyle="miter"/>
                    </v:oval>
                  </v:group>
                  <v:shape id="مربع نص 41" o:spid="_x0000_s11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" filled="f" stroked="f">
                    <v:textbox style="mso-fit-shape-to-text:t">
                      <w:txbxContent>
                        <w:p w14:paraId="5DED28AD" w14:textId="57C25E77" w:rsidR="00084372" w:rsidRPr="00996856" w:rsidRDefault="00996856"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العلاقة بين الصحة النفسية والإنتاجية في العمل</w:t>
                          </w:r>
                        </w:p>
                      </w:txbxContent>
                    </v:textbox>
                  </v:shape>
                </v:group>
                <w10:anchorlock/>
              </v:group>
            </w:pict>
          </mc:Fallback>
        </mc:AlternateContent>
      </w:r>
    </w:p>
    <w:p w:rsidR="00247375" w:rsidRDefault="00247375" w:rsidP="00084372">
      <w:r w:rsidRPr="00AC09F9">
        <w:rPr>
          <w:rtl/>
        </w:rPr>
        <w:t>الصحة النفسية والإنتاجية في العمل مرتبطتان ارتباط</w:t>
      </w:r>
      <w:r>
        <w:rPr>
          <w:rFonts w:hint="cs"/>
          <w:rtl/>
        </w:rPr>
        <w:t>اً</w:t>
      </w:r>
      <w:r w:rsidRPr="00AC09F9">
        <w:rPr>
          <w:rtl/>
        </w:rPr>
        <w:t xml:space="preserve"> وثيقا</w:t>
      </w:r>
      <w:r>
        <w:rPr>
          <w:rFonts w:hint="cs"/>
          <w:rtl/>
        </w:rPr>
        <w:t>ً</w:t>
      </w:r>
      <w:r w:rsidRPr="00AC09F9">
        <w:rPr>
          <w:rtl/>
        </w:rPr>
        <w:t>، حيث تؤثر الحالة النفسية للموظف على قدرته على الأداء، الإبداع، وتحقيق الأهداف المهنية. يمكن تلخيص العلاقة بينهما في النقاط التالية:</w:t>
      </w:r>
    </w:p>
    <w:p w:rsidR="00996856" w:rsidRDefault="00996856" w:rsidP="00996856">
      <w:pPr>
        <w:rPr>
          <w:rtl/>
        </w:rPr>
      </w:pPr>
      <w:r w:rsidRPr="00996856">
        <w:rPr>
          <w:noProof/>
        </w:rPr>
        <mc:AlternateContent>
          <mc:Choice Requires="wpg">
            <w:drawing>
              <wp:inline distT="0" distB="0" distL="0" distR="0" wp14:anchorId="1503595E" wp14:editId="17CBF87E">
                <wp:extent cx="5778135" cy="1425038"/>
                <wp:effectExtent l="0" t="0" r="13335" b="3810"/>
                <wp:docPr id="1608692659" name="Group 3"/>
                <wp:cNvGraphicFramePr/>
                <a:graphic xmlns:a="http://schemas.openxmlformats.org/drawingml/2006/main">
                  <a:graphicData uri="http://schemas.microsoft.com/office/word/2010/wordprocessingGroup">
                    <wpg:wgp>
                      <wpg:cNvGrpSpPr/>
                      <wpg:grpSpPr>
                        <a:xfrm>
                          <a:off x="0" y="0"/>
                          <a:ext cx="5778135" cy="1425038"/>
                          <a:chOff x="0" y="0"/>
                          <a:chExt cx="5957713" cy="1469742"/>
                        </a:xfrm>
                      </wpg:grpSpPr>
                      <wpg:grpSp>
                        <wpg:cNvPr id="1608692660" name="Group 1608692660"/>
                        <wpg:cNvGrpSpPr/>
                        <wpg:grpSpPr>
                          <a:xfrm>
                            <a:off x="0" y="0"/>
                            <a:ext cx="1432998" cy="1432999"/>
                            <a:chOff x="0" y="0"/>
                            <a:chExt cx="1432998" cy="1432999"/>
                          </a:xfrm>
                        </wpg:grpSpPr>
                        <wpg:grpSp>
                          <wpg:cNvPr id="1608692661" name="Group 1608692661"/>
                          <wpg:cNvGrpSpPr/>
                          <wpg:grpSpPr>
                            <a:xfrm>
                              <a:off x="0" y="0"/>
                              <a:ext cx="1432998" cy="1432999"/>
                              <a:chOff x="0" y="0"/>
                              <a:chExt cx="1714500" cy="1714500"/>
                            </a:xfrm>
                          </wpg:grpSpPr>
                          <wps:wsp>
                            <wps:cNvPr id="1608692662" name="Rectangle: Diagonal Corners Rounded 1608692662"/>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663" name="Oval 1608692663"/>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664" name="TextBox 4101"/>
                          <wps:cNvSpPr txBox="1"/>
                          <wps:spPr>
                            <a:xfrm>
                              <a:off x="38418" y="228772"/>
                              <a:ext cx="1355724" cy="1106370"/>
                            </a:xfrm>
                            <a:prstGeom prst="rect">
                              <a:avLst/>
                            </a:prstGeom>
                            <a:noFill/>
                          </wps:spPr>
                          <wps:txbx>
                            <w:txbxContent>
                              <w:p w:rsidR="00996856" w:rsidRP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الإنتاجية كوسيلة لتعزيز الصحة النفسية</w:t>
                                </w:r>
                              </w:p>
                              <w:p w:rsidR="00996856" w:rsidRDefault="00996856" w:rsidP="00996856">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1608692665" name="Group 1608692665"/>
                        <wpg:cNvGrpSpPr/>
                        <wpg:grpSpPr>
                          <a:xfrm>
                            <a:off x="1508238" y="0"/>
                            <a:ext cx="4449475" cy="1469742"/>
                            <a:chOff x="1508238" y="0"/>
                            <a:chExt cx="4449475" cy="1469742"/>
                          </a:xfrm>
                        </wpg:grpSpPr>
                        <wpg:grpSp>
                          <wpg:cNvPr id="1608692666" name="Group 1608692666"/>
                          <wpg:cNvGrpSpPr/>
                          <wpg:grpSpPr>
                            <a:xfrm>
                              <a:off x="3016476" y="0"/>
                              <a:ext cx="1432998" cy="1432999"/>
                              <a:chOff x="3016476" y="0"/>
                              <a:chExt cx="1432998" cy="1432999"/>
                            </a:xfrm>
                          </wpg:grpSpPr>
                          <wpg:grpSp>
                            <wpg:cNvPr id="1608692667" name="Group 1608692667"/>
                            <wpg:cNvGrpSpPr/>
                            <wpg:grpSpPr>
                              <a:xfrm>
                                <a:off x="3016476" y="0"/>
                                <a:ext cx="1432998" cy="1432999"/>
                                <a:chOff x="3016478" y="0"/>
                                <a:chExt cx="1714500" cy="1714500"/>
                              </a:xfrm>
                            </wpg:grpSpPr>
                            <wps:wsp>
                              <wps:cNvPr id="1608692668" name="Rectangle: Diagonal Corners Rounded 1608692668"/>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669" name="Oval 1608692669"/>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670" name="TextBox 67"/>
                            <wps:cNvSpPr txBox="1"/>
                            <wps:spPr>
                              <a:xfrm>
                                <a:off x="3054539" y="253039"/>
                                <a:ext cx="1355724" cy="1106474"/>
                              </a:xfrm>
                              <a:prstGeom prst="rect">
                                <a:avLst/>
                              </a:prstGeom>
                              <a:noFill/>
                            </wps:spPr>
                            <wps:txbx>
                              <w:txbxContent>
                                <w:p w:rsid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الصحة النفسية تحد من الإرهاق المهني</w:t>
                                  </w:r>
                                </w:p>
                              </w:txbxContent>
                            </wps:txbx>
                            <wps:bodyPr wrap="square" rtlCol="0">
                              <a:noAutofit/>
                            </wps:bodyPr>
                          </wps:wsp>
                        </wpg:grpSp>
                        <wpg:grpSp>
                          <wpg:cNvPr id="1608692671" name="Group 1608692671"/>
                          <wpg:cNvGrpSpPr/>
                          <wpg:grpSpPr>
                            <a:xfrm>
                              <a:off x="1508238" y="0"/>
                              <a:ext cx="1432998" cy="1432999"/>
                              <a:chOff x="1508238" y="0"/>
                              <a:chExt cx="1432998" cy="1432999"/>
                            </a:xfrm>
                          </wpg:grpSpPr>
                          <wpg:grpSp>
                            <wpg:cNvPr id="745445504" name="Group 745445504"/>
                            <wpg:cNvGrpSpPr/>
                            <wpg:grpSpPr>
                              <a:xfrm>
                                <a:off x="1508238" y="0"/>
                                <a:ext cx="1432998" cy="1432999"/>
                                <a:chOff x="1508239" y="0"/>
                                <a:chExt cx="1714500" cy="1714500"/>
                              </a:xfrm>
                            </wpg:grpSpPr>
                            <wps:wsp>
                              <wps:cNvPr id="745445505" name="Rectangle: Diagonal Corners Rounded 745445505"/>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07" name="Oval 745445507"/>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5445508" name="TextBox 71"/>
                            <wps:cNvSpPr txBox="1"/>
                            <wps:spPr>
                              <a:xfrm>
                                <a:off x="1546550" y="204235"/>
                                <a:ext cx="1355724" cy="1155361"/>
                              </a:xfrm>
                              <a:prstGeom prst="rect">
                                <a:avLst/>
                              </a:prstGeom>
                              <a:noFill/>
                            </wps:spPr>
                            <wps:txbx>
                              <w:txbxContent>
                                <w:p w:rsidR="00996856" w:rsidRP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بيئة العمل ودورها في تعزيز الصحة النفسية والإنتاجية</w:t>
                                  </w:r>
                                </w:p>
                                <w:p w:rsidR="00996856" w:rsidRDefault="00996856" w:rsidP="00996856">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745445509" name="Group 745445509"/>
                          <wpg:cNvGrpSpPr/>
                          <wpg:grpSpPr>
                            <a:xfrm>
                              <a:off x="4524715" y="0"/>
                              <a:ext cx="1432998" cy="1469742"/>
                              <a:chOff x="4524715" y="0"/>
                              <a:chExt cx="1432998" cy="1469742"/>
                            </a:xfrm>
                          </wpg:grpSpPr>
                          <wpg:grpSp>
                            <wpg:cNvPr id="745445510" name="Group 745445510"/>
                            <wpg:cNvGrpSpPr/>
                            <wpg:grpSpPr>
                              <a:xfrm>
                                <a:off x="4524715" y="0"/>
                                <a:ext cx="1432998" cy="1432999"/>
                                <a:chOff x="4524717" y="0"/>
                                <a:chExt cx="1714500" cy="1714500"/>
                              </a:xfrm>
                            </wpg:grpSpPr>
                            <wps:wsp>
                              <wps:cNvPr id="745445511" name="Rectangle: Diagonal Corners Rounded 745445511"/>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12" name="Oval 745445512"/>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5445513" name="TextBox 4142"/>
                            <wps:cNvSpPr txBox="1"/>
                            <wps:spPr>
                              <a:xfrm>
                                <a:off x="4562599" y="228666"/>
                                <a:ext cx="1355724" cy="1241076"/>
                              </a:xfrm>
                              <a:prstGeom prst="rect">
                                <a:avLst/>
                              </a:prstGeom>
                              <a:noFill/>
                            </wps:spPr>
                            <wps:txbx>
                              <w:txbxContent>
                                <w:p w:rsidR="00996856" w:rsidRP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تأثير الصحة النفسية على الإنتاجية</w:t>
                                  </w:r>
                                </w:p>
                                <w:p w:rsidR="00996856" w:rsidRDefault="00996856" w:rsidP="00996856">
                                  <w:pPr>
                                    <w:bidi w:val="0"/>
                                    <w:jc w:val="center"/>
                                    <w:rPr>
                                      <w:rFonts w:ascii="Adobe Arabic" w:hAnsi="Adobe Arabic" w:cs="Adobe Arabic"/>
                                      <w:b/>
                                      <w:bCs/>
                                      <w:kern w:val="24"/>
                                      <w:sz w:val="40"/>
                                      <w:szCs w:val="40"/>
                                      <w:lang w:bidi="ar-SY"/>
                                    </w:rPr>
                                  </w:pPr>
                                </w:p>
                              </w:txbxContent>
                            </wps:txbx>
                            <wps:bodyPr wrap="square" rtlCol="0">
                              <a:no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03595E" id="_x0000_s1182" style="width:454.95pt;height:112.2pt;mso-position-horizontal-relative:char;mso-position-vertical-relative:line" coordsize="59577,14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">
                <v:group id="Group 1608692660" o:spid="_x0000_s1183"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">
                  <v:group id="Group 1608692661" o:spid="_x0000_s1184"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">
                    <v:shape id="Rectangle: Diagonal Corners Rounded 1608692662" o:spid="_x0000_s1185"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1608692663" o:spid="_x0000_s1186"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" fillcolor="white [3212]" strokecolor="#a0c9ca" strokeweight="1pt">
                      <v:stroke joinstyle="miter"/>
                    </v:oval>
                  </v:group>
                  <v:shape id="TextBox 4101" o:spid="_x0000_s1187" type="#_x0000_t202" style="position:absolute;left:384;top:2287;width:13557;height:1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" filled="f" stroked="f">
                    <v:textbox>
                      <w:txbxContent>
                        <w:p w14:paraId="0D60538E" w14:textId="77777777" w:rsidR="00996856" w:rsidRP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الإنتاجية كوسيلة لتعزيز الصحة النفسية</w:t>
                          </w:r>
                        </w:p>
                        <w:p w14:paraId="1FC2484D" w14:textId="3107A561" w:rsidR="00996856" w:rsidRDefault="00996856" w:rsidP="00996856">
                          <w:pPr>
                            <w:bidi w:val="0"/>
                            <w:jc w:val="center"/>
                            <w:rPr>
                              <w:rFonts w:ascii="Adobe Arabic" w:hAnsi="Adobe Arabic" w:cs="Adobe Arabic"/>
                              <w:b/>
                              <w:bCs/>
                              <w:kern w:val="24"/>
                              <w:sz w:val="40"/>
                              <w:szCs w:val="40"/>
                              <w:lang w:bidi="ar-SY"/>
                            </w:rPr>
                          </w:pPr>
                        </w:p>
                      </w:txbxContent>
                    </v:textbox>
                  </v:shape>
                </v:group>
                <v:group id="Group 1608692665" o:spid="_x0000_s1188" style="position:absolute;left:15082;width:44495;height:14697" coordorigin="15082" coordsize="44494,14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">
                  <v:group id="Group 1608692666" o:spid="_x0000_s1189"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">
                    <v:group id="Group 1608692667" o:spid="_x0000_s1190"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">
                      <v:shape id="Rectangle: Diagonal Corners Rounded 1608692668" o:spid="_x0000_s1191"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608692669" o:spid="_x0000_s1192"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" fillcolor="white [3212]" strokecolor="#bfbfbf" strokeweight="1pt">
                        <v:stroke joinstyle="miter"/>
                      </v:oval>
                    </v:group>
                    <v:shape id="TextBox 67" o:spid="_x0000_s1193" type="#_x0000_t202" style="position:absolute;left:30545;top:2530;width:13557;height:1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" filled="f" stroked="f">
                      <v:textbox>
                        <w:txbxContent>
                          <w:p w14:paraId="26449511" w14:textId="6E2235EE" w:rsid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الصحة النفسية تحد من الإرهاق المهني</w:t>
                            </w:r>
                          </w:p>
                        </w:txbxContent>
                      </v:textbox>
                    </v:shape>
                  </v:group>
                  <v:group id="Group 1608692671" o:spid="_x0000_s1194"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">
                    <v:group id="Group 745445504" o:spid="_x0000_s1195"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">
                      <v:shape id="Rectangle: Diagonal Corners Rounded 745445505" o:spid="_x0000_s1196"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745445507" o:spid="_x0000_s1197"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" fillcolor="white [3212]" strokecolor="#ffd366" strokeweight="1pt">
                        <v:stroke joinstyle="miter"/>
                      </v:oval>
                    </v:group>
                    <v:shape id="TextBox 71" o:spid="_x0000_s1198" type="#_x0000_t202" style="position:absolute;left:15465;top:2042;width:13557;height:11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" filled="f" stroked="f">
                      <v:textbox>
                        <w:txbxContent>
                          <w:p w14:paraId="4EB9BF55" w14:textId="77777777" w:rsidR="00996856" w:rsidRP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بيئة العمل ودورها في تعزيز الصحة النفسية والإنتاجية</w:t>
                            </w:r>
                          </w:p>
                          <w:p w14:paraId="0F700F7A" w14:textId="12F7FD36" w:rsidR="00996856" w:rsidRDefault="00996856" w:rsidP="00996856">
                            <w:pPr>
                              <w:bidi w:val="0"/>
                              <w:jc w:val="center"/>
                              <w:rPr>
                                <w:rFonts w:ascii="Adobe Arabic" w:hAnsi="Adobe Arabic" w:cs="Adobe Arabic"/>
                                <w:b/>
                                <w:bCs/>
                                <w:kern w:val="24"/>
                                <w:sz w:val="40"/>
                                <w:szCs w:val="40"/>
                                <w:lang w:bidi="ar-SY"/>
                              </w:rPr>
                            </w:pPr>
                          </w:p>
                        </w:txbxContent>
                      </v:textbox>
                    </v:shape>
                  </v:group>
                  <v:group id="Group 745445509" o:spid="_x0000_s1199" style="position:absolute;left:45247;width:14330;height:14697" coordorigin="45247" coordsize="14329,14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">
                    <v:group id="Group 745445510" o:spid="_x0000_s1200"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">
                      <v:shape id="Rectangle: Diagonal Corners Rounded 745445511" o:spid="_x0000_s1201"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745445512" o:spid="_x0000_s1202"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" fillcolor="white [3212]" strokecolor="#168489" strokeweight="1pt">
                        <v:stroke joinstyle="miter"/>
                      </v:oval>
                    </v:group>
                    <v:shape id="TextBox 4142" o:spid="_x0000_s1203" type="#_x0000_t202" style="position:absolute;left:45625;top:2286;width:13558;height:1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" filled="f" stroked="f">
                      <v:textbox>
                        <w:txbxContent>
                          <w:p w14:paraId="01843E35" w14:textId="77777777" w:rsidR="00996856" w:rsidRPr="00996856" w:rsidRDefault="00996856" w:rsidP="00996856">
                            <w:pPr>
                              <w:bidi w:val="0"/>
                              <w:jc w:val="center"/>
                              <w:rPr>
                                <w:rFonts w:ascii="Adobe Arabic" w:hAnsi="Adobe Arabic" w:cs="Adobe Arabic"/>
                                <w:b/>
                                <w:bCs/>
                                <w:kern w:val="24"/>
                                <w:sz w:val="40"/>
                                <w:szCs w:val="40"/>
                                <w:lang w:bidi="ar-SY"/>
                              </w:rPr>
                            </w:pPr>
                            <w:r w:rsidRPr="00996856">
                              <w:rPr>
                                <w:rFonts w:ascii="Adobe Arabic" w:hAnsi="Adobe Arabic" w:cs="Adobe Arabic"/>
                                <w:b/>
                                <w:bCs/>
                                <w:kern w:val="24"/>
                                <w:sz w:val="40"/>
                                <w:szCs w:val="40"/>
                                <w:rtl/>
                                <w:lang w:bidi="ar-SY"/>
                              </w:rPr>
                              <w:t>تأثير الصحة النفسية على الإنتاجية</w:t>
                            </w:r>
                          </w:p>
                          <w:p w14:paraId="19FC96F0" w14:textId="39C2CECC" w:rsidR="00996856" w:rsidRDefault="00996856" w:rsidP="00996856">
                            <w:pPr>
                              <w:bidi w:val="0"/>
                              <w:jc w:val="center"/>
                              <w:rPr>
                                <w:rFonts w:ascii="Adobe Arabic" w:hAnsi="Adobe Arabic" w:cs="Adobe Arabic"/>
                                <w:b/>
                                <w:bCs/>
                                <w:kern w:val="24"/>
                                <w:sz w:val="40"/>
                                <w:szCs w:val="40"/>
                                <w:lang w:bidi="ar-SY"/>
                              </w:rPr>
                            </w:pPr>
                          </w:p>
                        </w:txbxContent>
                      </v:textbox>
                    </v:shape>
                  </v:group>
                </v:group>
                <w10:anchorlock/>
              </v:group>
            </w:pict>
          </mc:Fallback>
        </mc:AlternateContent>
      </w:r>
    </w:p>
    <w:p w:rsidR="00084372" w:rsidRPr="00AC09F9" w:rsidRDefault="00084372" w:rsidP="00996856">
      <w:pPr>
        <w:pageBreakBefore/>
      </w:pPr>
      <w:r w:rsidRPr="002A078C">
        <w:rPr>
          <w:rFonts w:ascii="Sakkal Majalla" w:hAnsi="Sakkal Majalla"/>
          <w:noProof/>
          <w:sz w:val="34"/>
        </w:rPr>
        <w:lastRenderedPageBreak/>
        <mc:AlternateContent>
          <mc:Choice Requires="wpg">
            <w:drawing>
              <wp:inline distT="0" distB="0" distL="0" distR="0" wp14:anchorId="0E6172B1" wp14:editId="4E71C00D">
                <wp:extent cx="5731510" cy="892088"/>
                <wp:effectExtent l="0" t="0" r="2540" b="22860"/>
                <wp:docPr id="357007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59" name="مجموعة 47"/>
                        <wpg:cNvGrpSpPr/>
                        <wpg:grpSpPr>
                          <a:xfrm>
                            <a:off x="0" y="0"/>
                            <a:ext cx="5731510" cy="895351"/>
                            <a:chOff x="0" y="0"/>
                            <a:chExt cx="5878196" cy="918845"/>
                          </a:xfrm>
                        </wpg:grpSpPr>
                        <wpg:grpSp>
                          <wpg:cNvPr id="35700760" name="مجموعة 48"/>
                          <wpg:cNvGrpSpPr/>
                          <wpg:grpSpPr>
                            <a:xfrm>
                              <a:off x="0" y="0"/>
                              <a:ext cx="5878196" cy="918845"/>
                              <a:chOff x="0" y="0"/>
                              <a:chExt cx="6240348" cy="919070"/>
                            </a:xfrm>
                          </wpg:grpSpPr>
                          <wpg:grpSp>
                            <wpg:cNvPr id="35700761" name="مجموعة 49"/>
                            <wpg:cNvGrpSpPr/>
                            <wpg:grpSpPr>
                              <a:xfrm>
                                <a:off x="0" y="169208"/>
                                <a:ext cx="5433072" cy="580613"/>
                                <a:chOff x="0" y="169208"/>
                                <a:chExt cx="5433072" cy="580613"/>
                              </a:xfrm>
                            </wpg:grpSpPr>
                            <wps:wsp>
                              <wps:cNvPr id="35700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5"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تأثير الصحة النفسية على الإنتاجية</w:t>
                                </w:r>
                              </w:p>
                            </w:txbxContent>
                          </wps:txbx>
                          <wps:bodyPr wrap="square" rtlCol="1">
                            <a:spAutoFit/>
                          </wps:bodyPr>
                        </wps:wsp>
                      </wpg:grpSp>
                      <pic:pic xmlns:pic="http://schemas.openxmlformats.org/drawingml/2006/picture">
                        <pic:nvPicPr>
                          <pic:cNvPr id="3570076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E6172B1" id="_x0000_s12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89WqNsBwAA7B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rSI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">
                  <v:group id="مجموعة 48" o:spid="_x0000_s1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">
                    <v:group id="مجموعة 49" o:spid="_x0000_s1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">
                      <v:shape id="شكل حر 50" o:spid="_x0000_s1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" fillcolor="#a5a5a5 [2092]" stroked="f" strokeweight="1pt">
                        <v:stroke joinstyle="miter"/>
                      </v:roundrect>
                    </v:group>
                    <v:oval id="شكل بيضاوي 52" o:spid="_x0000_s1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" filled="f" strokecolor="#168489" strokeweight="1pt">
                      <v:stroke joinstyle="miter"/>
                    </v:oval>
                  </v:group>
                  <v:shape id="مربع نص 41" o:spid="_x0000_s121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" filled="f" stroked="f">
                    <v:textbox style="mso-fit-shape-to-text:t">
                      <w:txbxContent>
                        <w:p w14:paraId="47DA0F8B" w14:textId="24350FCB"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تأثير الصحة النفسية على الإنتاجية</w:t>
                          </w:r>
                        </w:p>
                      </w:txbxContent>
                    </v:textbox>
                  </v:shape>
                </v:group>
                <v:shape id="صورة 54" o:spid="_x0000_s12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">
                  <v:imagedata r:id="rId78" o:title=""/>
                </v:shape>
                <w10:anchorlock/>
              </v:group>
            </w:pict>
          </mc:Fallback>
        </mc:AlternateContent>
      </w:r>
    </w:p>
    <w:p w:rsidR="00247375" w:rsidRPr="00AC09F9" w:rsidRDefault="00247375" w:rsidP="00996856">
      <w:r w:rsidRPr="00AC09F9">
        <w:rPr>
          <w:rtl/>
        </w:rPr>
        <w:t>الصحة النفسية الجيدة هي أساس تحقيق إنتاجية عالية في العمل. عندما يتمتع الموظف بحالة نفسية مستقرة، فإنه يكون أكثر قدرة على التركيز، اتخاذ القرارات، والعمل بكفاءة. على العكس، ضعف الصحة النفسية يؤثر سلبا</w:t>
      </w:r>
      <w:r>
        <w:rPr>
          <w:rFonts w:hint="cs"/>
          <w:rtl/>
        </w:rPr>
        <w:t>ً</w:t>
      </w:r>
      <w:r w:rsidRPr="00AC09F9">
        <w:rPr>
          <w:rtl/>
        </w:rPr>
        <w:t xml:space="preserve"> على الأداء. </w:t>
      </w:r>
      <w:r w:rsidRPr="00D67CBA">
        <w:rPr>
          <w:b/>
          <w:bCs/>
          <w:rtl/>
        </w:rPr>
        <w:t>وفيما يلي أبرز التأثيرات:</w:t>
      </w:r>
    </w:p>
    <w:p w:rsidR="00247375" w:rsidRPr="00996856" w:rsidRDefault="00247375" w:rsidP="00084372">
      <w:pPr>
        <w:rPr>
          <w:color w:val="168489"/>
        </w:rPr>
      </w:pPr>
      <w:r w:rsidRPr="00996856">
        <w:rPr>
          <w:rFonts w:hint="cs"/>
          <w:color w:val="168489"/>
          <w:rtl/>
        </w:rPr>
        <w:t xml:space="preserve">1. </w:t>
      </w:r>
      <w:r w:rsidRPr="00996856">
        <w:rPr>
          <w:color w:val="168489"/>
          <w:rtl/>
        </w:rPr>
        <w:t>زيادة التركيز والإبداع:</w:t>
      </w:r>
    </w:p>
    <w:p w:rsidR="00247375" w:rsidRPr="00AC09F9" w:rsidRDefault="00247375" w:rsidP="00084372">
      <w:r w:rsidRPr="00AC09F9">
        <w:rPr>
          <w:rtl/>
        </w:rPr>
        <w:t xml:space="preserve">  - الصحة النفسية الجيدة تعزز التفكير الواضح والإبداع في حل المشكلات، مما يؤدي إلى أداء أفضل.</w:t>
      </w:r>
    </w:p>
    <w:p w:rsidR="00247375" w:rsidRPr="00AC09F9" w:rsidRDefault="00247375" w:rsidP="00084372">
      <w:r w:rsidRPr="00AC09F9">
        <w:rPr>
          <w:rtl/>
        </w:rPr>
        <w:t xml:space="preserve">  - عندما يعاني الموظف من القلق أو الاكتئاب، فإن قدرته على التركيز تنخفض، مما يؤثر على جودة العمل.</w:t>
      </w:r>
    </w:p>
    <w:p w:rsidR="00247375" w:rsidRPr="00996856" w:rsidRDefault="00247375" w:rsidP="00084372">
      <w:pPr>
        <w:rPr>
          <w:color w:val="168489"/>
        </w:rPr>
      </w:pPr>
      <w:r w:rsidRPr="00996856">
        <w:rPr>
          <w:rFonts w:hint="cs"/>
          <w:color w:val="168489"/>
          <w:rtl/>
        </w:rPr>
        <w:t xml:space="preserve">2. </w:t>
      </w:r>
      <w:r w:rsidRPr="00996856">
        <w:rPr>
          <w:color w:val="168489"/>
          <w:rtl/>
        </w:rPr>
        <w:t>تحسين القدرة على التكي</w:t>
      </w:r>
      <w:r w:rsidRPr="00996856">
        <w:rPr>
          <w:rFonts w:hint="cs"/>
          <w:color w:val="168489"/>
          <w:rtl/>
        </w:rPr>
        <w:t>ّ</w:t>
      </w:r>
      <w:r w:rsidRPr="00996856">
        <w:rPr>
          <w:color w:val="168489"/>
          <w:rtl/>
        </w:rPr>
        <w:t>ف مع التحديات:</w:t>
      </w:r>
    </w:p>
    <w:p w:rsidR="00247375" w:rsidRPr="00AC09F9" w:rsidRDefault="00247375" w:rsidP="00084372">
      <w:r w:rsidRPr="00AC09F9">
        <w:rPr>
          <w:rtl/>
        </w:rPr>
        <w:t xml:space="preserve">  - الأفراد الذين يتمتعون بصحة نفسية قوية يكونون أكثر قدرة على مواجهة ضغوط العمل والتحديات اليومية.</w:t>
      </w:r>
    </w:p>
    <w:p w:rsidR="00247375" w:rsidRPr="00AC09F9" w:rsidRDefault="00247375" w:rsidP="00084372">
      <w:r w:rsidRPr="00AC09F9">
        <w:rPr>
          <w:rtl/>
        </w:rPr>
        <w:t xml:space="preserve">  - في المقابل، تردّي الحالة النفسية يؤدي إلى الشعور بالعجز أمام التحديات المهنية.</w:t>
      </w:r>
    </w:p>
    <w:p w:rsidR="00247375" w:rsidRPr="00996856" w:rsidRDefault="00247375" w:rsidP="00084372">
      <w:pPr>
        <w:rPr>
          <w:color w:val="168489"/>
        </w:rPr>
      </w:pPr>
      <w:r w:rsidRPr="00996856">
        <w:rPr>
          <w:rFonts w:hint="cs"/>
          <w:color w:val="168489"/>
          <w:rtl/>
        </w:rPr>
        <w:t>3.</w:t>
      </w:r>
      <w:r w:rsidRPr="00996856">
        <w:rPr>
          <w:color w:val="168489"/>
          <w:rtl/>
        </w:rPr>
        <w:t xml:space="preserve"> تقليل الغياب عن العمل:</w:t>
      </w:r>
    </w:p>
    <w:p w:rsidR="00247375" w:rsidRPr="00AC09F9" w:rsidRDefault="00247375" w:rsidP="00084372">
      <w:r w:rsidRPr="00AC09F9">
        <w:rPr>
          <w:rtl/>
        </w:rPr>
        <w:t xml:space="preserve">  - الموظفون الذين يعانون من مشاكل نفسية مثل القلق أو الاكتئاب يكونون أكثر عرضة للتغيب عن العمل، مما يقلل من الإنتاجية الإجمالية للشركة.</w:t>
      </w:r>
    </w:p>
    <w:p w:rsidR="00247375" w:rsidRPr="00AC09F9" w:rsidRDefault="00084372" w:rsidP="00084372">
      <w:r w:rsidRPr="002A078C">
        <w:rPr>
          <w:rFonts w:ascii="Sakkal Majalla" w:hAnsi="Sakkal Majalla"/>
          <w:noProof/>
          <w:sz w:val="34"/>
        </w:rPr>
        <mc:AlternateContent>
          <mc:Choice Requires="wpg">
            <w:drawing>
              <wp:inline distT="0" distB="0" distL="0" distR="0" wp14:anchorId="18ABC6C2" wp14:editId="30001443">
                <wp:extent cx="5731510" cy="892088"/>
                <wp:effectExtent l="0" t="0" r="2540" b="22860"/>
                <wp:docPr id="357007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68" name="مجموعة 47"/>
                        <wpg:cNvGrpSpPr/>
                        <wpg:grpSpPr>
                          <a:xfrm>
                            <a:off x="0" y="0"/>
                            <a:ext cx="5731510" cy="895351"/>
                            <a:chOff x="0" y="0"/>
                            <a:chExt cx="5878196" cy="918845"/>
                          </a:xfrm>
                        </wpg:grpSpPr>
                        <wpg:grpSp>
                          <wpg:cNvPr id="35700769" name="مجموعة 48"/>
                          <wpg:cNvGrpSpPr/>
                          <wpg:grpSpPr>
                            <a:xfrm>
                              <a:off x="0" y="0"/>
                              <a:ext cx="5878196" cy="918845"/>
                              <a:chOff x="0" y="0"/>
                              <a:chExt cx="6240348" cy="919070"/>
                            </a:xfrm>
                          </wpg:grpSpPr>
                          <wpg:grpSp>
                            <wpg:cNvPr id="35700770" name="مجموعة 49"/>
                            <wpg:cNvGrpSpPr/>
                            <wpg:grpSpPr>
                              <a:xfrm>
                                <a:off x="0" y="169208"/>
                                <a:ext cx="5433072" cy="580613"/>
                                <a:chOff x="0" y="169208"/>
                                <a:chExt cx="5433072" cy="580613"/>
                              </a:xfrm>
                            </wpg:grpSpPr>
                            <wps:wsp>
                              <wps:cNvPr id="35700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4"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الصحة النفسية تحد من الإرهاق المهني</w:t>
                                </w:r>
                              </w:p>
                            </w:txbxContent>
                          </wps:txbx>
                          <wps:bodyPr wrap="square" rtlCol="1">
                            <a:spAutoFit/>
                          </wps:bodyPr>
                        </wps:wsp>
                      </wpg:grpSp>
                      <pic:pic xmlns:pic="http://schemas.openxmlformats.org/drawingml/2006/picture">
                        <pic:nvPicPr>
                          <pic:cNvPr id="3570077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8ABC6C2" id="_x0000_s12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&#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d4YUlsBwAA7B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2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">
                  <v:group id="مجموعة 48" o:spid="_x0000_s12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n41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">
                    <v:group id="مجموعة 49" o:spid="_x0000_s12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">
                      <v:shape id="شكل حر 50" o:spid="_x0000_s12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" fillcolor="#a5a5a5 [2092]" stroked="f" strokeweight="1pt">
                        <v:stroke joinstyle="miter"/>
                      </v:roundrect>
                    </v:group>
                    <v:oval id="شكل بيضاوي 52" o:spid="_x0000_s12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" filled="f" strokecolor="#168489" strokeweight="1pt">
                      <v:stroke joinstyle="miter"/>
                    </v:oval>
                  </v:group>
                  <v:shape id="مربع نص 41" o:spid="_x0000_s122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" filled="f" stroked="f">
                    <v:textbox style="mso-fit-shape-to-text:t">
                      <w:txbxContent>
                        <w:p w14:paraId="7CE19DDE" w14:textId="28773792"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الصحة النفسية تحد من الإرهاق المهني</w:t>
                          </w:r>
                        </w:p>
                      </w:txbxContent>
                    </v:textbox>
                  </v:shape>
                </v:group>
                <v:shape id="صورة 54" o:spid="_x0000_s12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">
                  <v:imagedata r:id="rId78" o:title=""/>
                </v:shape>
                <w10:anchorlock/>
              </v:group>
            </w:pict>
          </mc:Fallback>
        </mc:AlternateContent>
      </w:r>
    </w:p>
    <w:p w:rsidR="00247375" w:rsidRPr="00AC09F9" w:rsidRDefault="00247375" w:rsidP="00084372">
      <w:r w:rsidRPr="00AC09F9">
        <w:rPr>
          <w:rtl/>
        </w:rPr>
        <w:t>الإرهاق المهني</w:t>
      </w:r>
      <w:r w:rsidRPr="00AC09F9">
        <w:t xml:space="preserve">Burnout) </w:t>
      </w:r>
      <w:r>
        <w:rPr>
          <w:rFonts w:hint="cs"/>
          <w:rtl/>
        </w:rPr>
        <w:t xml:space="preserve">) </w:t>
      </w:r>
      <w:r w:rsidRPr="00AC09F9">
        <w:rPr>
          <w:rtl/>
        </w:rPr>
        <w:t>هو ظاهرة شائعة في بيئات العمل المجهدة، وهو مرتبط بشكل مباشر بالحالة النفسية. عندما لا يتم التعامل مع الضغوط النفسية بشكل صحيح، فإن ذلك يؤدي إلى:</w:t>
      </w:r>
    </w:p>
    <w:p w:rsidR="00247375" w:rsidRPr="00AC09F9" w:rsidRDefault="00247375" w:rsidP="00084372">
      <w:r w:rsidRPr="00AC09F9">
        <w:rPr>
          <w:rtl/>
        </w:rPr>
        <w:t>- انخفاض مستوى الطاقة والحافز.</w:t>
      </w:r>
    </w:p>
    <w:p w:rsidR="00247375" w:rsidRPr="00AC09F9" w:rsidRDefault="00247375" w:rsidP="00084372">
      <w:r w:rsidRPr="00AC09F9">
        <w:rPr>
          <w:rtl/>
        </w:rPr>
        <w:t>- ضعف الأداء الوظيفي.</w:t>
      </w:r>
    </w:p>
    <w:p w:rsidR="00247375" w:rsidRPr="00AC09F9" w:rsidRDefault="00247375" w:rsidP="00084372">
      <w:r w:rsidRPr="00AC09F9">
        <w:rPr>
          <w:rtl/>
        </w:rPr>
        <w:t>- ارتفاع معدلات الأخطاء في العمل.</w:t>
      </w:r>
    </w:p>
    <w:p w:rsidR="00247375" w:rsidRPr="00AC09F9" w:rsidRDefault="00247375" w:rsidP="00084372">
      <w:r w:rsidRPr="00AC09F9">
        <w:rPr>
          <w:rtl/>
        </w:rPr>
        <w:lastRenderedPageBreak/>
        <w:t>الصحة النفسية الجيدة تساعد على الوقاية من الإرهاق المهني من خلال تعزيز التوازن بين العمل والحياة الشخصية.</w:t>
      </w:r>
    </w:p>
    <w:p w:rsidR="00247375" w:rsidRPr="00AC09F9" w:rsidRDefault="00084372" w:rsidP="00084372">
      <w:r w:rsidRPr="002A078C">
        <w:rPr>
          <w:rFonts w:ascii="Sakkal Majalla" w:hAnsi="Sakkal Majalla"/>
          <w:noProof/>
          <w:sz w:val="34"/>
        </w:rPr>
        <mc:AlternateContent>
          <mc:Choice Requires="wpg">
            <w:drawing>
              <wp:inline distT="0" distB="0" distL="0" distR="0" wp14:anchorId="7684A9D6" wp14:editId="3A5732B0">
                <wp:extent cx="5731510" cy="892088"/>
                <wp:effectExtent l="0" t="0" r="2540" b="22860"/>
                <wp:docPr id="357007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77" name="مجموعة 47"/>
                        <wpg:cNvGrpSpPr/>
                        <wpg:grpSpPr>
                          <a:xfrm>
                            <a:off x="0" y="0"/>
                            <a:ext cx="5731510" cy="895351"/>
                            <a:chOff x="0" y="0"/>
                            <a:chExt cx="5878196" cy="918845"/>
                          </a:xfrm>
                        </wpg:grpSpPr>
                        <wpg:grpSp>
                          <wpg:cNvPr id="35700778" name="مجموعة 48"/>
                          <wpg:cNvGrpSpPr/>
                          <wpg:grpSpPr>
                            <a:xfrm>
                              <a:off x="0" y="0"/>
                              <a:ext cx="5878196" cy="918845"/>
                              <a:chOff x="0" y="0"/>
                              <a:chExt cx="6240348" cy="919070"/>
                            </a:xfrm>
                          </wpg:grpSpPr>
                          <wpg:grpSp>
                            <wpg:cNvPr id="35700779" name="مجموعة 49"/>
                            <wpg:cNvGrpSpPr/>
                            <wpg:grpSpPr>
                              <a:xfrm>
                                <a:off x="0" y="169208"/>
                                <a:ext cx="5433072" cy="580613"/>
                                <a:chOff x="0" y="169208"/>
                                <a:chExt cx="5433072" cy="580613"/>
                              </a:xfrm>
                            </wpg:grpSpPr>
                            <wps:wsp>
                              <wps:cNvPr id="35700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83"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بيئة العمل ودورها في تعزيز الصحة النفسية والإنتاجية</w:t>
                                </w:r>
                              </w:p>
                            </w:txbxContent>
                          </wps:txbx>
                          <wps:bodyPr wrap="square" rtlCol="1">
                            <a:spAutoFit/>
                          </wps:bodyPr>
                        </wps:wsp>
                      </wpg:grpSp>
                      <pic:pic xmlns:pic="http://schemas.openxmlformats.org/drawingml/2006/picture">
                        <pic:nvPicPr>
                          <pic:cNvPr id="3570078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684A9D6" id="_x0000_s12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ShjhW4HAADs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2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">
                  <v:group id="مجموعة 48" o:spid="_x0000_s12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">
                    <v:group id="مجموعة 49" o:spid="_x0000_s12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">
                      <v:shape id="شكل حر 50" o:spid="_x0000_s12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" fillcolor="#a5a5a5 [2092]" stroked="f" strokeweight="1pt">
                        <v:stroke joinstyle="miter"/>
                      </v:roundrect>
                    </v:group>
                    <v:oval id="شكل بيضاوي 52" o:spid="_x0000_s12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" filled="f" strokecolor="#168489" strokeweight="1pt">
                      <v:stroke joinstyle="miter"/>
                    </v:oval>
                  </v:group>
                  <v:shape id="مربع نص 41" o:spid="_x0000_s122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" filled="f" stroked="f">
                    <v:textbox style="mso-fit-shape-to-text:t">
                      <w:txbxContent>
                        <w:p w14:paraId="0E160EEE" w14:textId="21543BAB"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بيئة العمل ودورها في تعزيز الصحة النفسية والإنتاجية</w:t>
                          </w:r>
                        </w:p>
                      </w:txbxContent>
                    </v:textbox>
                  </v:shape>
                </v:group>
                <v:shape id="صورة 54" o:spid="_x0000_s12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">
                  <v:imagedata r:id="rId78" o:title=""/>
                </v:shape>
                <w10:anchorlock/>
              </v:group>
            </w:pict>
          </mc:Fallback>
        </mc:AlternateContent>
      </w:r>
    </w:p>
    <w:p w:rsidR="00247375" w:rsidRPr="00AC09F9" w:rsidRDefault="00247375" w:rsidP="00084372">
      <w:r w:rsidRPr="00AC09F9">
        <w:rPr>
          <w:rtl/>
        </w:rPr>
        <w:t>بيئة العمل لها دور كبير في التأثير على الصحة النفسية والإنتاجية. بيئة عمل إيجابية تعزز رفاهية الموظفين وتزيد من إنتاجيتهم، بينما البيئة السلبية قد تؤدي إلى عكس ذلك. تشمل العوامل المؤثرة:</w:t>
      </w:r>
    </w:p>
    <w:p w:rsidR="00247375" w:rsidRPr="00AC09F9" w:rsidRDefault="00247375" w:rsidP="00084372">
      <w:r w:rsidRPr="00AC09F9">
        <w:rPr>
          <w:rtl/>
        </w:rPr>
        <w:t>- الدعم النفسي والاجتماعي: وجود مديرين داعمين وزملاء متعاونين يساعد على تحسين الحالة النفسية.</w:t>
      </w:r>
    </w:p>
    <w:p w:rsidR="00247375" w:rsidRPr="00AC09F9" w:rsidRDefault="00247375" w:rsidP="00084372">
      <w:r w:rsidRPr="00AC09F9">
        <w:rPr>
          <w:rtl/>
        </w:rPr>
        <w:t>- المرونة في العمل: تقليل الضغوط من خلال توفير خيارات مرنة للعمل، مثل العمل عن بُعد أو ساعات عمل مرنة.</w:t>
      </w:r>
    </w:p>
    <w:p w:rsidR="00247375" w:rsidRPr="00AC09F9" w:rsidRDefault="00247375" w:rsidP="00084372">
      <w:r w:rsidRPr="00AC09F9">
        <w:rPr>
          <w:rtl/>
        </w:rPr>
        <w:t>- الشعور بالتقدير: الموظفون الذين يشعرون بالتقدير والاعتراف بجهودهم يكونون أكثر حماسا</w:t>
      </w:r>
      <w:r>
        <w:rPr>
          <w:rFonts w:hint="cs"/>
          <w:rtl/>
        </w:rPr>
        <w:t>ً</w:t>
      </w:r>
      <w:r w:rsidRPr="00AC09F9">
        <w:rPr>
          <w:rtl/>
        </w:rPr>
        <w:t xml:space="preserve"> وإنتاجية.</w:t>
      </w:r>
    </w:p>
    <w:p w:rsidR="00247375" w:rsidRPr="00AC09F9" w:rsidRDefault="00084372" w:rsidP="00084372">
      <w:r w:rsidRPr="002A078C">
        <w:rPr>
          <w:rFonts w:ascii="Sakkal Majalla" w:hAnsi="Sakkal Majalla"/>
          <w:noProof/>
          <w:sz w:val="34"/>
        </w:rPr>
        <mc:AlternateContent>
          <mc:Choice Requires="wpg">
            <w:drawing>
              <wp:inline distT="0" distB="0" distL="0" distR="0" wp14:anchorId="1AB6EFBE" wp14:editId="2D557B7D">
                <wp:extent cx="5731510" cy="892088"/>
                <wp:effectExtent l="0" t="0" r="2540" b="22860"/>
                <wp:docPr id="357007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86" name="مجموعة 47"/>
                        <wpg:cNvGrpSpPr/>
                        <wpg:grpSpPr>
                          <a:xfrm>
                            <a:off x="0" y="0"/>
                            <a:ext cx="5731510" cy="895351"/>
                            <a:chOff x="0" y="0"/>
                            <a:chExt cx="5878196" cy="918845"/>
                          </a:xfrm>
                        </wpg:grpSpPr>
                        <wpg:grpSp>
                          <wpg:cNvPr id="35700787" name="مجموعة 48"/>
                          <wpg:cNvGrpSpPr/>
                          <wpg:grpSpPr>
                            <a:xfrm>
                              <a:off x="0" y="0"/>
                              <a:ext cx="5878196" cy="918845"/>
                              <a:chOff x="0" y="0"/>
                              <a:chExt cx="6240348" cy="919070"/>
                            </a:xfrm>
                          </wpg:grpSpPr>
                          <wpg:grpSp>
                            <wpg:cNvPr id="35700788" name="مجموعة 49"/>
                            <wpg:cNvGrpSpPr/>
                            <wpg:grpSpPr>
                              <a:xfrm>
                                <a:off x="0" y="169208"/>
                                <a:ext cx="5433072" cy="580613"/>
                                <a:chOff x="0" y="169208"/>
                                <a:chExt cx="5433072" cy="580613"/>
                              </a:xfrm>
                            </wpg:grpSpPr>
                            <wps:wsp>
                              <wps:cNvPr id="357007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2"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كوسيلة لتعزيز الصحة النفسية</w:t>
                                </w:r>
                              </w:p>
                            </w:txbxContent>
                          </wps:txbx>
                          <wps:bodyPr wrap="square" rtlCol="1">
                            <a:spAutoFit/>
                          </wps:bodyPr>
                        </wps:wsp>
                      </wpg:grpSp>
                      <pic:pic xmlns:pic="http://schemas.openxmlformats.org/drawingml/2006/picture">
                        <pic:nvPicPr>
                          <pic:cNvPr id="3570079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AB6EFBE" id="_x0000_s12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UNaYBbQcAAO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2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">
                  <v:group id="مجموعة 48" o:spid="_x0000_s1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">
                    <v:group id="مجموعة 49" o:spid="_x0000_s1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">
                      <v:shape id="شكل حر 50" o:spid="_x0000_s1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" fillcolor="#a5a5a5 [2092]" stroked="f" strokeweight="1pt">
                        <v:stroke joinstyle="miter"/>
                      </v:roundrect>
                    </v:group>
                    <v:oval id="شكل بيضاوي 52" o:spid="_x0000_s1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" filled="f" strokecolor="#168489" strokeweight="1pt">
                      <v:stroke joinstyle="miter"/>
                    </v:oval>
                  </v:group>
                  <v:shape id="مربع نص 41" o:spid="_x0000_s123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" filled="f" stroked="f">
                    <v:textbox style="mso-fit-shape-to-text:t">
                      <w:txbxContent>
                        <w:p w14:paraId="3E405863" w14:textId="7CA57260"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كوسيلة لتعزيز الصحة النفسية</w:t>
                          </w:r>
                        </w:p>
                      </w:txbxContent>
                    </v:textbox>
                  </v:shape>
                </v:group>
                <v:shape id="صورة 54" o:spid="_x0000_s12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">
                  <v:imagedata r:id="rId78" o:title=""/>
                </v:shape>
                <w10:anchorlock/>
              </v:group>
            </w:pict>
          </mc:Fallback>
        </mc:AlternateContent>
      </w:r>
    </w:p>
    <w:p w:rsidR="00247375" w:rsidRPr="00AC09F9" w:rsidRDefault="00247375" w:rsidP="00084372">
      <w:r w:rsidRPr="00AC09F9">
        <w:rPr>
          <w:rtl/>
        </w:rPr>
        <w:t>العلاقة بين الصحة النفسية والإنتاجية ليست أحادية الاتجاه. فكما تؤثر الصحة النفسية على الإنتاجية، يمكن للإنتاجية أيضا</w:t>
      </w:r>
      <w:r>
        <w:rPr>
          <w:rFonts w:hint="cs"/>
          <w:rtl/>
        </w:rPr>
        <w:t>ً</w:t>
      </w:r>
      <w:r w:rsidRPr="00AC09F9">
        <w:rPr>
          <w:rtl/>
        </w:rPr>
        <w:t xml:space="preserve"> أن تعزز الصحة النفسية من خلال:</w:t>
      </w:r>
    </w:p>
    <w:p w:rsidR="00247375" w:rsidRPr="00AC09F9" w:rsidRDefault="00247375" w:rsidP="00084372">
      <w:r w:rsidRPr="00AC09F9">
        <w:rPr>
          <w:rtl/>
        </w:rPr>
        <w:t>- تحقيق الإنجازات المهنية، مما يعزز الشعور بالرضا والثقة بالنفس.</w:t>
      </w:r>
    </w:p>
    <w:p w:rsidR="00247375" w:rsidRPr="00AC09F9" w:rsidRDefault="00247375" w:rsidP="00084372">
      <w:r w:rsidRPr="00AC09F9">
        <w:rPr>
          <w:rtl/>
        </w:rPr>
        <w:t>- التوازن بين الأداء المهني والحياة الشخصية، مما يقلل من التوتر ويحسن الحالة النفسية.</w:t>
      </w:r>
    </w:p>
    <w:p w:rsidR="00247375" w:rsidRPr="00AC09F9" w:rsidRDefault="00247375" w:rsidP="00084372">
      <w:r w:rsidRPr="00AC09F9">
        <w:rPr>
          <w:rtl/>
        </w:rPr>
        <w:t>خلاصة</w:t>
      </w:r>
      <w:r>
        <w:rPr>
          <w:rFonts w:hint="cs"/>
          <w:rtl/>
        </w:rPr>
        <w:t xml:space="preserve"> القول، </w:t>
      </w:r>
      <w:r w:rsidRPr="00AC09F9">
        <w:rPr>
          <w:rtl/>
        </w:rPr>
        <w:t>الصحة النفسية والإنتاجية في العمل هما جانبان متكاملان يؤثر كل منهما على الآخر. صحة نفسية جيدة تعني إنتاجية أعلى، بينما تؤدي الصحة النفسية الضعيفة إلى انخفاض الكفاءة وزيادة التكاليف على مستوى الفرد والمؤسسة. لذلك، من الضروري أن تستثمر المؤسسات في تعزيز الصحة النفسية للموظفين لضمان بيئة عمل أكثر نجاحا</w:t>
      </w:r>
      <w:r>
        <w:rPr>
          <w:rFonts w:hint="cs"/>
          <w:rtl/>
        </w:rPr>
        <w:t>ً</w:t>
      </w:r>
      <w:r w:rsidRPr="00AC09F9">
        <w:rPr>
          <w:rtl/>
        </w:rPr>
        <w:t xml:space="preserve"> وإبداعا</w:t>
      </w:r>
      <w:r>
        <w:rPr>
          <w:rFonts w:hint="cs"/>
          <w:rtl/>
        </w:rPr>
        <w:t>ً</w:t>
      </w:r>
      <w:r w:rsidRPr="00AC09F9">
        <w:rPr>
          <w:rtl/>
        </w:rPr>
        <w:t>.</w:t>
      </w:r>
    </w:p>
    <w:p w:rsidR="00247375" w:rsidRDefault="00084372" w:rsidP="00084372">
      <w:pPr>
        <w:rPr>
          <w:rtl/>
        </w:rPr>
      </w:pPr>
      <w:r w:rsidRPr="002A078C">
        <w:rPr>
          <w:rFonts w:ascii="Sakkal Majalla" w:hAnsi="Sakkal Majalla"/>
          <w:noProof/>
          <w:color w:val="002060"/>
          <w:sz w:val="34"/>
        </w:rPr>
        <w:lastRenderedPageBreak/>
        <mc:AlternateContent>
          <mc:Choice Requires="wpg">
            <w:drawing>
              <wp:inline distT="0" distB="0" distL="0" distR="0" wp14:anchorId="1360BA1E" wp14:editId="709DCBA0">
                <wp:extent cx="5731510" cy="895350"/>
                <wp:effectExtent l="0" t="0" r="21590" b="19050"/>
                <wp:docPr id="205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58"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59" name="مجموعة 39"/>
                        <wpg:cNvGrpSpPr/>
                        <wpg:grpSpPr>
                          <a:xfrm>
                            <a:off x="0" y="0"/>
                            <a:ext cx="5731510" cy="895350"/>
                            <a:chOff x="0" y="0"/>
                            <a:chExt cx="5878196" cy="918845"/>
                          </a:xfrm>
                        </wpg:grpSpPr>
                        <wpg:grpSp>
                          <wpg:cNvPr id="2060" name="مجموعة 40"/>
                          <wpg:cNvGrpSpPr/>
                          <wpg:grpSpPr>
                            <a:xfrm>
                              <a:off x="0" y="0"/>
                              <a:ext cx="5878196" cy="918845"/>
                              <a:chOff x="0" y="0"/>
                              <a:chExt cx="6240348" cy="919070"/>
                            </a:xfrm>
                          </wpg:grpSpPr>
                          <wpg:grpSp>
                            <wpg:cNvPr id="2061" name="مجموعة 41"/>
                            <wpg:cNvGrpSpPr/>
                            <wpg:grpSpPr>
                              <a:xfrm>
                                <a:off x="0" y="169208"/>
                                <a:ext cx="5433072" cy="580613"/>
                                <a:chOff x="0" y="169208"/>
                                <a:chExt cx="5433072" cy="580613"/>
                              </a:xfrm>
                            </wpg:grpSpPr>
                            <wps:wsp>
                              <wps:cNvPr id="206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5" name="مربع نص 41"/>
                          <wps:cNvSpPr txBox="1"/>
                          <wps:spPr>
                            <a:xfrm>
                              <a:off x="204484" y="256983"/>
                              <a:ext cx="4616071" cy="387740"/>
                            </a:xfrm>
                            <a:prstGeom prst="rect">
                              <a:avLst/>
                            </a:prstGeom>
                            <a:noFill/>
                          </wps:spPr>
                          <wps:txbx>
                            <w:txbxContent>
                              <w:p w:rsidR="00084372" w:rsidRPr="00996856" w:rsidRDefault="00996856"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علامات الصحة النفسية السليمة في بيئة العمل</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360BA1E" id="_x0000_s12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KpK8TeAcAAIsc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2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">
                  <v:imagedata r:id="rId69" o:title=""/>
                </v:shape>
                <v:group id="مجموعة 39" o:spid="_x0000_s12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ZLy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0xX8vglPQK5/AAAA//8DAFBLAQItABQABgAIAAAAIQDb4fbL7gAAAIUBAAATAAAAAAAA&#10;AAAAAAAAAAAAAABbQ29udGVudF9UeXBlc10ueG1sUEsBAi0AFAAGAAgAAAAhAFr0LFu/AAAAFQEA&#10;AAsAAAAAAAAAAAAAAAAAHwEAAF9yZWxzLy5yZWxzUEsBAi0AFAAGAAgAAAAhAJR5kvLHAAAA3QAA&#10;AA8AAAAAAAAAAAAAAAAABwIAAGRycy9kb3ducmV2LnhtbFBLBQYAAAAAAwADALcAAAD7AgAAAAA=&#10;">
                  <v:group id="مجموعة 40" o:spid="_x0000_s12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group id="مجموعة 41" o:spid="_x0000_s12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شكل حر 42" o:spid="_x0000_s12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" fillcolor="#168489" stroked="f" strokeweight="1pt">
                        <v:stroke joinstyle="miter"/>
                      </v:roundrect>
                    </v:group>
                    <v:oval id="شكل بيضاوي 44" o:spid="_x0000_s12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" filled="f" strokecolor="#a5a5a5 [2092]" strokeweight="1pt">
                      <v:stroke joinstyle="miter"/>
                    </v:oval>
                  </v:group>
                  <v:shape id="مربع نص 41" o:spid="_x0000_s124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" filled="f" stroked="f">
                    <v:textbox style="mso-fit-shape-to-text:t">
                      <w:txbxContent>
                        <w:p w14:paraId="0F2610ED" w14:textId="7CA26552" w:rsidR="00084372" w:rsidRPr="00996856" w:rsidRDefault="00996856" w:rsidP="00996856">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علامات الصحة النفسية السليمة في بيئة العمل</w:t>
                          </w:r>
                        </w:p>
                      </w:txbxContent>
                    </v:textbox>
                  </v:shape>
                </v:group>
                <w10:anchorlock/>
              </v:group>
            </w:pict>
          </mc:Fallback>
        </mc:AlternateContent>
      </w:r>
    </w:p>
    <w:p w:rsidR="00247375" w:rsidRDefault="00247375" w:rsidP="00084372">
      <w:r w:rsidRPr="00AC09F9">
        <w:rPr>
          <w:rtl/>
        </w:rPr>
        <w:t>تنعكس الصحة النفسية السليمة في بيئة العمل على الأفراد والمؤسسة ككل من خلال مجموعة من العلامات والمؤشرات الإيجابية. هذه العلامات تظهر في سلوك الموظفين، جودة عملهم، ومستوى تفاعلهم مع زملائهم وبيئة العمل. فيما يلي أهم علامات الصحة النفسية السليمة في بيئة العمل:</w:t>
      </w:r>
    </w:p>
    <w:p w:rsidR="00AD186B" w:rsidRDefault="00AD186B" w:rsidP="00AD186B">
      <w:pPr>
        <w:rPr>
          <w:rtl/>
        </w:rPr>
      </w:pPr>
      <w:r w:rsidRPr="00AD186B">
        <w:rPr>
          <w:noProof/>
        </w:rPr>
        <mc:AlternateContent>
          <mc:Choice Requires="wpg">
            <w:drawing>
              <wp:inline distT="0" distB="0" distL="0" distR="0" wp14:anchorId="3C8DECFF" wp14:editId="4D5C5370">
                <wp:extent cx="5915237" cy="3059691"/>
                <wp:effectExtent l="0" t="0" r="9525" b="0"/>
                <wp:docPr id="745445514" name="Group 49"/>
                <wp:cNvGraphicFramePr/>
                <a:graphic xmlns:a="http://schemas.openxmlformats.org/drawingml/2006/main">
                  <a:graphicData uri="http://schemas.microsoft.com/office/word/2010/wordprocessingGroup">
                    <wpg:wgp>
                      <wpg:cNvGrpSpPr/>
                      <wpg:grpSpPr>
                        <a:xfrm>
                          <a:off x="0" y="0"/>
                          <a:ext cx="5915237" cy="3059691"/>
                          <a:chOff x="0" y="0"/>
                          <a:chExt cx="5915237" cy="3059690"/>
                        </a:xfrm>
                      </wpg:grpSpPr>
                      <wpg:grpSp>
                        <wpg:cNvPr id="745445515" name="Group 745445515"/>
                        <wpg:cNvGrpSpPr/>
                        <wpg:grpSpPr>
                          <a:xfrm>
                            <a:off x="0" y="18549"/>
                            <a:ext cx="5915237" cy="3041141"/>
                            <a:chOff x="0" y="18549"/>
                            <a:chExt cx="5915237" cy="3041141"/>
                          </a:xfrm>
                        </wpg:grpSpPr>
                        <wpg:grpSp>
                          <wpg:cNvPr id="745445516" name="مجموعة 29"/>
                          <wpg:cNvGrpSpPr/>
                          <wpg:grpSpPr>
                            <a:xfrm>
                              <a:off x="4689687" y="1526589"/>
                              <a:ext cx="1191260" cy="1421320"/>
                              <a:chOff x="4689647" y="1526589"/>
                              <a:chExt cx="1484875" cy="1771811"/>
                            </a:xfrm>
                          </wpg:grpSpPr>
                          <wpg:grpSp>
                            <wpg:cNvPr id="745445517" name="مجموعة 30"/>
                            <wpg:cNvGrpSpPr/>
                            <wpg:grpSpPr>
                              <a:xfrm>
                                <a:off x="4732200" y="1526589"/>
                                <a:ext cx="1390650" cy="1771811"/>
                                <a:chOff x="4732200" y="1526589"/>
                                <a:chExt cx="1390650" cy="1771811"/>
                              </a:xfrm>
                            </wpg:grpSpPr>
                            <wps:wsp>
                              <wps:cNvPr id="745445518" name="شكل بيضاوي 64"/>
                              <wps:cNvSpPr/>
                              <wps:spPr>
                                <a:xfrm>
                                  <a:off x="5043448" y="152658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19" name="شكل حر: شكل 70"/>
                              <wps:cNvSpPr/>
                              <wps:spPr>
                                <a:xfrm>
                                  <a:off x="4732200"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20" name="مربع نص 25"/>
                            <wps:cNvSpPr txBox="1"/>
                            <wps:spPr>
                              <a:xfrm>
                                <a:off x="4689647" y="2419760"/>
                                <a:ext cx="1484875" cy="748051"/>
                              </a:xfrm>
                              <a:prstGeom prst="rect">
                                <a:avLst/>
                              </a:prstGeom>
                              <a:noFill/>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انخفاض معدلات الغياب والتأخير</w:t>
                                  </w:r>
                                </w:p>
                              </w:txbxContent>
                            </wps:txbx>
                            <wps:bodyPr wrap="square" rtlCol="1">
                              <a:spAutoFit/>
                            </wps:bodyPr>
                          </wps:wsp>
                        </wpg:grpSp>
                        <wpg:grpSp>
                          <wpg:cNvPr id="745445521" name="مجموعة 7"/>
                          <wpg:cNvGrpSpPr/>
                          <wpg:grpSpPr>
                            <a:xfrm>
                              <a:off x="2328026" y="1526589"/>
                              <a:ext cx="1252220" cy="1421320"/>
                              <a:chOff x="2328007" y="1526589"/>
                              <a:chExt cx="1560862" cy="1771811"/>
                            </a:xfrm>
                          </wpg:grpSpPr>
                          <wpg:grpSp>
                            <wpg:cNvPr id="745445522" name="مجموعة 20"/>
                            <wpg:cNvGrpSpPr/>
                            <wpg:grpSpPr>
                              <a:xfrm>
                                <a:off x="2446007" y="1526589"/>
                                <a:ext cx="1390650" cy="1771811"/>
                                <a:chOff x="2446007" y="1526589"/>
                                <a:chExt cx="1390650" cy="1771811"/>
                              </a:xfrm>
                            </wpg:grpSpPr>
                            <wps:wsp>
                              <wps:cNvPr id="745445523" name="شكل بيضاوي 22"/>
                              <wps:cNvSpPr/>
                              <wps:spPr>
                                <a:xfrm>
                                  <a:off x="2757255" y="1526589"/>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24" name="شكل حر: شكل 23"/>
                              <wps:cNvSpPr/>
                              <wps:spPr>
                                <a:xfrm>
                                  <a:off x="2446007"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25" name="مربع نص 29"/>
                            <wps:cNvSpPr txBox="1"/>
                            <wps:spPr>
                              <a:xfrm>
                                <a:off x="2328007" y="2450144"/>
                                <a:ext cx="1560862" cy="748051"/>
                              </a:xfrm>
                              <a:prstGeom prst="rect">
                                <a:avLst/>
                              </a:prstGeom>
                              <a:noFill/>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بالدافعية والابتكار</w:t>
                                  </w:r>
                                </w:p>
                              </w:txbxContent>
                            </wps:txbx>
                            <wps:bodyPr wrap="square" rtlCol="1">
                              <a:spAutoFit/>
                            </wps:bodyPr>
                          </wps:wsp>
                        </wpg:grpSp>
                        <wpg:grpSp>
                          <wpg:cNvPr id="745445526" name="مجموعة 93"/>
                          <wpg:cNvGrpSpPr/>
                          <wpg:grpSpPr>
                            <a:xfrm>
                              <a:off x="1215765" y="1526589"/>
                              <a:ext cx="1184275" cy="1533101"/>
                              <a:chOff x="1215755" y="1526589"/>
                              <a:chExt cx="1476179" cy="1911154"/>
                            </a:xfrm>
                          </wpg:grpSpPr>
                          <wpg:grpSp>
                            <wpg:cNvPr id="745445527" name="مجموعة 94"/>
                            <wpg:cNvGrpSpPr/>
                            <wpg:grpSpPr>
                              <a:xfrm>
                                <a:off x="1292281" y="1526589"/>
                                <a:ext cx="1390650" cy="1771811"/>
                                <a:chOff x="1292281" y="1526589"/>
                                <a:chExt cx="1390650" cy="1771811"/>
                              </a:xfrm>
                            </wpg:grpSpPr>
                            <wps:wsp>
                              <wps:cNvPr id="745445528" name="شكل بيضاوي 96"/>
                              <wps:cNvSpPr/>
                              <wps:spPr>
                                <a:xfrm>
                                  <a:off x="1603529" y="1526589"/>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29" name="شكل حر: شكل 97"/>
                              <wps:cNvSpPr/>
                              <wps:spPr>
                                <a:xfrm>
                                  <a:off x="1292281" y="1910667"/>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30" name="مربع نص 25"/>
                            <wps:cNvSpPr txBox="1"/>
                            <wps:spPr>
                              <a:xfrm>
                                <a:off x="1215755" y="2372267"/>
                                <a:ext cx="1476179" cy="1065476"/>
                              </a:xfrm>
                              <a:prstGeom prst="rect">
                                <a:avLst/>
                              </a:prstGeom>
                              <a:noFill/>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الحفاظ على التوازن بين العمل والحياة الشخصية</w:t>
                                  </w:r>
                                </w:p>
                              </w:txbxContent>
                            </wps:txbx>
                            <wps:bodyPr wrap="square" rtlCol="1">
                              <a:spAutoFit/>
                            </wps:bodyPr>
                          </wps:wsp>
                        </wpg:grpSp>
                        <wpg:grpSp>
                          <wpg:cNvPr id="745445531" name="مجموعة 24"/>
                          <wpg:cNvGrpSpPr/>
                          <wpg:grpSpPr>
                            <a:xfrm>
                              <a:off x="3578298" y="1526589"/>
                              <a:ext cx="1115666" cy="1421318"/>
                              <a:chOff x="3578298" y="1526589"/>
                              <a:chExt cx="1390650" cy="1771811"/>
                            </a:xfrm>
                          </wpg:grpSpPr>
                          <wpg:grpSp>
                            <wpg:cNvPr id="745445532" name="مجموعة 25"/>
                            <wpg:cNvGrpSpPr/>
                            <wpg:grpSpPr>
                              <a:xfrm>
                                <a:off x="3578298" y="1526589"/>
                                <a:ext cx="1390650" cy="1771811"/>
                                <a:chOff x="3578298" y="1526589"/>
                                <a:chExt cx="1390650" cy="1771811"/>
                              </a:xfrm>
                            </wpg:grpSpPr>
                            <wps:wsp>
                              <wps:cNvPr id="745445533" name="شكل بيضاوي 27"/>
                              <wps:cNvSpPr/>
                              <wps:spPr>
                                <a:xfrm>
                                  <a:off x="3889546" y="152658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34" name="شكل حر: شكل 28"/>
                              <wps:cNvSpPr/>
                              <wps:spPr>
                                <a:xfrm>
                                  <a:off x="3578298"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35" name="مربع نص 25"/>
                            <wps:cNvSpPr txBox="1"/>
                            <wps:spPr>
                              <a:xfrm>
                                <a:off x="3655326" y="2417321"/>
                                <a:ext cx="1299662" cy="748052"/>
                              </a:xfrm>
                              <a:prstGeom prst="rect">
                                <a:avLst/>
                              </a:prstGeom>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بثقة ووضوح</w:t>
                                  </w:r>
                                </w:p>
                              </w:txbxContent>
                            </wps:txbx>
                            <wps:bodyPr wrap="square" rtlCol="1">
                              <a:spAutoFit/>
                            </wps:bodyPr>
                          </wps:wsp>
                        </wpg:grpSp>
                        <wpg:grpSp>
                          <wpg:cNvPr id="745445536" name="مجموعة 88"/>
                          <wpg:cNvGrpSpPr/>
                          <wpg:grpSpPr>
                            <a:xfrm>
                              <a:off x="0" y="1526589"/>
                              <a:ext cx="1378585" cy="1421325"/>
                              <a:chOff x="0" y="1526589"/>
                              <a:chExt cx="1718374" cy="1771811"/>
                            </a:xfrm>
                          </wpg:grpSpPr>
                          <wpg:grpSp>
                            <wpg:cNvPr id="745445537" name="مجموعة 89"/>
                            <wpg:cNvGrpSpPr/>
                            <wpg:grpSpPr>
                              <a:xfrm>
                                <a:off x="151522" y="1526589"/>
                                <a:ext cx="1390650" cy="1771811"/>
                                <a:chOff x="151522" y="1526589"/>
                                <a:chExt cx="1390650" cy="1771811"/>
                              </a:xfrm>
                            </wpg:grpSpPr>
                            <wps:wsp>
                              <wps:cNvPr id="745445538" name="شكل بيضاوي 91"/>
                              <wps:cNvSpPr/>
                              <wps:spPr>
                                <a:xfrm>
                                  <a:off x="462770" y="152658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39" name="شكل حر: شكل 92"/>
                              <wps:cNvSpPr/>
                              <wps:spPr>
                                <a:xfrm>
                                  <a:off x="151522" y="191066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40" name="مربع نص 29"/>
                            <wps:cNvSpPr txBox="1"/>
                            <wps:spPr>
                              <a:xfrm>
                                <a:off x="0" y="2451319"/>
                                <a:ext cx="1718374" cy="748048"/>
                              </a:xfrm>
                              <a:prstGeom prst="rect">
                                <a:avLst/>
                              </a:prstGeom>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تقبل الملاحظات والتغذية الراجعة</w:t>
                                  </w:r>
                                </w:p>
                              </w:txbxContent>
                            </wps:txbx>
                            <wps:bodyPr wrap="square" rtlCol="1">
                              <a:spAutoFit/>
                            </wps:bodyPr>
                          </wps:wsp>
                        </wpg:grpSp>
                        <wpg:grpSp>
                          <wpg:cNvPr id="745445541" name="Group 745445541"/>
                          <wpg:cNvGrpSpPr/>
                          <wpg:grpSpPr>
                            <a:xfrm>
                              <a:off x="121560" y="18549"/>
                              <a:ext cx="5793677" cy="1421323"/>
                              <a:chOff x="121560" y="18549"/>
                              <a:chExt cx="5793677" cy="1421323"/>
                            </a:xfrm>
                          </wpg:grpSpPr>
                          <wpg:grpSp>
                            <wpg:cNvPr id="745445542" name="مجموعة 29"/>
                            <wpg:cNvGrpSpPr/>
                            <wpg:grpSpPr>
                              <a:xfrm>
                                <a:off x="4689687" y="18549"/>
                                <a:ext cx="1225550" cy="1421316"/>
                                <a:chOff x="4689646" y="18549"/>
                                <a:chExt cx="1527617" cy="1771811"/>
                              </a:xfrm>
                            </wpg:grpSpPr>
                            <wpg:grpSp>
                              <wpg:cNvPr id="745445543" name="مجموعة 30"/>
                              <wpg:cNvGrpSpPr/>
                              <wpg:grpSpPr>
                                <a:xfrm>
                                  <a:off x="4732198" y="18549"/>
                                  <a:ext cx="1390650" cy="1771811"/>
                                  <a:chOff x="4732198" y="18549"/>
                                  <a:chExt cx="1390650" cy="1771811"/>
                                </a:xfrm>
                              </wpg:grpSpPr>
                              <wps:wsp>
                                <wps:cNvPr id="745445544" name="شكل بيضاوي 64"/>
                                <wps:cNvSpPr/>
                                <wps:spPr>
                                  <a:xfrm>
                                    <a:off x="5043446" y="185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45" name="شكل حر: شكل 70"/>
                                <wps:cNvSpPr/>
                                <wps:spPr>
                                  <a:xfrm>
                                    <a:off x="4732198" y="40262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46" name="مربع نص 25"/>
                              <wps:cNvSpPr txBox="1"/>
                              <wps:spPr>
                                <a:xfrm>
                                  <a:off x="4689646" y="984886"/>
                                  <a:ext cx="1527617" cy="748053"/>
                                </a:xfrm>
                                <a:prstGeom prst="rect">
                                  <a:avLst/>
                                </a:prstGeom>
                                <a:noFill/>
                              </wps:spPr>
                              <wps:txbx>
                                <w:txbxContent>
                                  <w:p w:rsidR="00AD186B" w:rsidRDefault="00AD186B" w:rsidP="00AD186B">
                                    <w:pPr>
                                      <w:bidi w:val="0"/>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القدرة على التعامل مع ضغوط العمل</w:t>
                                    </w:r>
                                  </w:p>
                                </w:txbxContent>
                              </wps:txbx>
                              <wps:bodyPr wrap="square" rtlCol="1">
                                <a:spAutoFit/>
                              </wps:bodyPr>
                            </wps:wsp>
                          </wpg:grpSp>
                          <wpg:grpSp>
                            <wpg:cNvPr id="745445547" name="مجموعة 7"/>
                            <wpg:cNvGrpSpPr/>
                            <wpg:grpSpPr>
                              <a:xfrm>
                                <a:off x="2422692" y="18549"/>
                                <a:ext cx="1115665" cy="1421322"/>
                                <a:chOff x="2422692" y="18549"/>
                                <a:chExt cx="1390650" cy="1771811"/>
                              </a:xfrm>
                            </wpg:grpSpPr>
                            <wpg:grpSp>
                              <wpg:cNvPr id="745445548" name="مجموعة 20"/>
                              <wpg:cNvGrpSpPr/>
                              <wpg:grpSpPr>
                                <a:xfrm>
                                  <a:off x="2422692" y="18549"/>
                                  <a:ext cx="1390650" cy="1771811"/>
                                  <a:chOff x="2422692" y="18549"/>
                                  <a:chExt cx="1390650" cy="1771811"/>
                                </a:xfrm>
                              </wpg:grpSpPr>
                              <wps:wsp>
                                <wps:cNvPr id="745445549" name="شكل بيضاوي 22"/>
                                <wps:cNvSpPr/>
                                <wps:spPr>
                                  <a:xfrm>
                                    <a:off x="2733940" y="18549"/>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50" name="شكل حر: شكل 23"/>
                                <wps:cNvSpPr/>
                                <wps:spPr>
                                  <a:xfrm>
                                    <a:off x="2422692" y="40262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51" name="مربع نص 29"/>
                              <wps:cNvSpPr txBox="1"/>
                              <wps:spPr>
                                <a:xfrm>
                                  <a:off x="2431080" y="984881"/>
                                  <a:ext cx="1351112" cy="748050"/>
                                </a:xfrm>
                                <a:prstGeom prst="rect">
                                  <a:avLst/>
                                </a:prstGeom>
                                <a:noFill/>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التفاعل الإيجابي مع الزملاء</w:t>
                                    </w:r>
                                  </w:p>
                                </w:txbxContent>
                              </wps:txbx>
                              <wps:bodyPr wrap="square" rtlCol="1">
                                <a:spAutoFit/>
                              </wps:bodyPr>
                            </wps:wsp>
                          </wpg:grpSp>
                          <wpg:grpSp>
                            <wpg:cNvPr id="745445552" name="مجموعة 93"/>
                            <wpg:cNvGrpSpPr/>
                            <wpg:grpSpPr>
                              <a:xfrm>
                                <a:off x="1216170" y="18549"/>
                                <a:ext cx="1257935" cy="1421319"/>
                                <a:chOff x="1216159" y="18549"/>
                                <a:chExt cx="1567994" cy="1771811"/>
                              </a:xfrm>
                            </wpg:grpSpPr>
                            <wpg:grpSp>
                              <wpg:cNvPr id="745445553" name="مجموعة 94"/>
                              <wpg:cNvGrpSpPr/>
                              <wpg:grpSpPr>
                                <a:xfrm>
                                  <a:off x="1292181" y="18549"/>
                                  <a:ext cx="1390650" cy="1771811"/>
                                  <a:chOff x="1292181" y="18549"/>
                                  <a:chExt cx="1390650" cy="1771811"/>
                                </a:xfrm>
                              </wpg:grpSpPr>
                              <wps:wsp>
                                <wps:cNvPr id="745445554" name="شكل بيضاوي 96"/>
                                <wps:cNvSpPr/>
                                <wps:spPr>
                                  <a:xfrm>
                                    <a:off x="1603429" y="18549"/>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55" name="شكل حر: شكل 97"/>
                                <wps:cNvSpPr/>
                                <wps:spPr>
                                  <a:xfrm>
                                    <a:off x="1292181" y="402627"/>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56" name="مربع نص 25"/>
                              <wps:cNvSpPr txBox="1"/>
                              <wps:spPr>
                                <a:xfrm>
                                  <a:off x="1216159" y="1111528"/>
                                  <a:ext cx="1567994" cy="431416"/>
                                </a:xfrm>
                                <a:prstGeom prst="rect">
                                  <a:avLst/>
                                </a:prstGeom>
                                <a:noFill/>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الإنتاجية العالية</w:t>
                                    </w:r>
                                  </w:p>
                                </w:txbxContent>
                              </wps:txbx>
                              <wps:bodyPr wrap="square" rtlCol="1">
                                <a:spAutoFit/>
                              </wps:bodyPr>
                            </wps:wsp>
                          </wpg:grpSp>
                          <wpg:grpSp>
                            <wpg:cNvPr id="745445557" name="مجموعة 24"/>
                            <wpg:cNvGrpSpPr/>
                            <wpg:grpSpPr>
                              <a:xfrm>
                                <a:off x="3578296" y="18549"/>
                                <a:ext cx="1145192" cy="1421318"/>
                                <a:chOff x="3578297" y="18549"/>
                                <a:chExt cx="1427454" cy="1771811"/>
                              </a:xfrm>
                            </wpg:grpSpPr>
                            <wpg:grpSp>
                              <wpg:cNvPr id="745445558" name="مجموعة 25"/>
                              <wpg:cNvGrpSpPr/>
                              <wpg:grpSpPr>
                                <a:xfrm>
                                  <a:off x="3578297" y="18549"/>
                                  <a:ext cx="1390650" cy="1771811"/>
                                  <a:chOff x="3578297" y="18549"/>
                                  <a:chExt cx="1390650" cy="1771811"/>
                                </a:xfrm>
                              </wpg:grpSpPr>
                              <wps:wsp>
                                <wps:cNvPr id="745445559" name="شكل بيضاوي 27"/>
                                <wps:cNvSpPr/>
                                <wps:spPr>
                                  <a:xfrm>
                                    <a:off x="3889545" y="185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60" name="شكل حر: شكل 28"/>
                                <wps:cNvSpPr/>
                                <wps:spPr>
                                  <a:xfrm>
                                    <a:off x="3578297" y="402626"/>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61" name="مربع نص 25"/>
                              <wps:cNvSpPr txBox="1"/>
                              <wps:spPr>
                                <a:xfrm>
                                  <a:off x="3603984" y="984885"/>
                                  <a:ext cx="1401767" cy="748052"/>
                                </a:xfrm>
                                <a:prstGeom prst="rect">
                                  <a:avLst/>
                                </a:prstGeom>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بالرضا الوظيفي</w:t>
                                    </w:r>
                                  </w:p>
                                </w:txbxContent>
                              </wps:txbx>
                              <wps:bodyPr wrap="square" rtlCol="1">
                                <a:spAutoFit/>
                              </wps:bodyPr>
                            </wps:wsp>
                          </wpg:grpSp>
                          <wpg:grpSp>
                            <wpg:cNvPr id="745445562" name="مجموعة 88"/>
                            <wpg:cNvGrpSpPr/>
                            <wpg:grpSpPr>
                              <a:xfrm>
                                <a:off x="121560" y="18549"/>
                                <a:ext cx="1127607" cy="1421323"/>
                                <a:chOff x="121560" y="18549"/>
                                <a:chExt cx="1405537" cy="1771812"/>
                              </a:xfrm>
                            </wpg:grpSpPr>
                            <wpg:grpSp>
                              <wpg:cNvPr id="745445563" name="مجموعة 89"/>
                              <wpg:cNvGrpSpPr/>
                              <wpg:grpSpPr>
                                <a:xfrm>
                                  <a:off x="121560" y="18549"/>
                                  <a:ext cx="1390650" cy="1771812"/>
                                  <a:chOff x="121560" y="18549"/>
                                  <a:chExt cx="1390650" cy="1771812"/>
                                </a:xfrm>
                              </wpg:grpSpPr>
                              <wps:wsp>
                                <wps:cNvPr id="745445564" name="شكل بيضاوي 91"/>
                                <wps:cNvSpPr/>
                                <wps:spPr>
                                  <a:xfrm>
                                    <a:off x="432808" y="185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45445565" name="شكل حر: شكل 92"/>
                                <wps:cNvSpPr/>
                                <wps:spPr>
                                  <a:xfrm>
                                    <a:off x="121560" y="402626"/>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45445566" name="مربع نص 29"/>
                              <wps:cNvSpPr txBox="1"/>
                              <wps:spPr>
                                <a:xfrm>
                                  <a:off x="154613" y="984882"/>
                                  <a:ext cx="1372484" cy="748050"/>
                                </a:xfrm>
                                <a:prstGeom prst="rect">
                                  <a:avLst/>
                                </a:prstGeom>
                              </wps:spPr>
                              <wps:txbx>
                                <w:txbxContent>
                                  <w:p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التكيّف مع التغيرات</w:t>
                                    </w:r>
                                  </w:p>
                                </w:txbxContent>
                              </wps:txbx>
                              <wps:bodyPr wrap="square" rtlCol="1">
                                <a:spAutoFit/>
                              </wps:bodyPr>
                            </wps:wsp>
                          </wpg:grpSp>
                        </wpg:grpSp>
                      </wpg:grpSp>
                      <pic:pic xmlns:pic="http://schemas.openxmlformats.org/drawingml/2006/picture">
                        <pic:nvPicPr>
                          <pic:cNvPr id="745445567" name="Graphic 150" descr="Downward trend graph with solid fill"/>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0"/>
                              </a:ext>
                            </a:extLst>
                          </a:blip>
                          <a:stretch>
                            <a:fillRect/>
                          </a:stretch>
                        </pic:blipFill>
                        <pic:spPr>
                          <a:xfrm>
                            <a:off x="5008695" y="1591278"/>
                            <a:ext cx="528824" cy="528824"/>
                          </a:xfrm>
                          <a:prstGeom prst="rect">
                            <a:avLst/>
                          </a:prstGeom>
                        </pic:spPr>
                      </pic:pic>
                      <pic:pic xmlns:pic="http://schemas.openxmlformats.org/drawingml/2006/picture">
                        <pic:nvPicPr>
                          <pic:cNvPr id="1088653184" name="Graphic 39" descr="Person with idea with solid fill"/>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2"/>
                              </a:ext>
                            </a:extLst>
                          </a:blip>
                          <a:stretch>
                            <a:fillRect/>
                          </a:stretch>
                        </pic:blipFill>
                        <pic:spPr>
                          <a:xfrm>
                            <a:off x="434546" y="82177"/>
                            <a:ext cx="530808" cy="530806"/>
                          </a:xfrm>
                          <a:prstGeom prst="rect">
                            <a:avLst/>
                          </a:prstGeom>
                        </pic:spPr>
                      </pic:pic>
                      <pic:pic xmlns:pic="http://schemas.openxmlformats.org/drawingml/2006/picture">
                        <pic:nvPicPr>
                          <pic:cNvPr id="1088653185" name="Graphic 93" descr="Business Growth with solid fill"/>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4"/>
                              </a:ext>
                            </a:extLst>
                          </a:blip>
                          <a:stretch>
                            <a:fillRect/>
                          </a:stretch>
                        </pic:blipFill>
                        <pic:spPr>
                          <a:xfrm>
                            <a:off x="1580503" y="112654"/>
                            <a:ext cx="486440" cy="486418"/>
                          </a:xfrm>
                          <a:prstGeom prst="rect">
                            <a:avLst/>
                          </a:prstGeom>
                        </pic:spPr>
                      </pic:pic>
                      <pic:pic xmlns:pic="http://schemas.openxmlformats.org/drawingml/2006/picture">
                        <pic:nvPicPr>
                          <pic:cNvPr id="1088653186" name="Graphic 8" descr="Brain in head with solid fill"/>
                          <pic:cNvPicPr>
                            <a:picLocks noChangeAspect="1"/>
                          </pic:cNvPicPr>
                        </pic:nvPicPr>
                        <pic:blipFill>
                          <a:blip r:embed="rId8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6"/>
                              </a:ext>
                            </a:extLst>
                          </a:blip>
                          <a:stretch>
                            <a:fillRect/>
                          </a:stretch>
                        </pic:blipFill>
                        <pic:spPr>
                          <a:xfrm>
                            <a:off x="5021610" y="58034"/>
                            <a:ext cx="489094" cy="489087"/>
                          </a:xfrm>
                          <a:prstGeom prst="rect">
                            <a:avLst/>
                          </a:prstGeom>
                        </pic:spPr>
                      </pic:pic>
                      <pic:pic xmlns:pic="http://schemas.openxmlformats.org/drawingml/2006/picture">
                        <pic:nvPicPr>
                          <pic:cNvPr id="1088653187" name="Graphic 81" descr="Boardroom with solid fill"/>
                          <pic:cNvPicPr>
                            <a:picLocks noChangeAspect="1"/>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8"/>
                              </a:ext>
                            </a:extLst>
                          </a:blip>
                          <a:stretch>
                            <a:fillRect/>
                          </a:stretch>
                        </pic:blipFill>
                        <pic:spPr>
                          <a:xfrm>
                            <a:off x="2741486" y="42643"/>
                            <a:ext cx="534666" cy="534714"/>
                          </a:xfrm>
                          <a:prstGeom prst="roundRect">
                            <a:avLst/>
                          </a:prstGeom>
                        </pic:spPr>
                      </pic:pic>
                      <pic:pic xmlns:pic="http://schemas.openxmlformats.org/drawingml/2006/picture">
                        <pic:nvPicPr>
                          <pic:cNvPr id="1088653188" name="Graphic 73" descr="Checklist with solid fill"/>
                          <pic:cNvPicPr>
                            <a:picLocks noChangeAspect="1"/>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0"/>
                              </a:ext>
                            </a:extLst>
                          </a:blip>
                          <a:stretch>
                            <a:fillRect/>
                          </a:stretch>
                        </pic:blipFill>
                        <pic:spPr>
                          <a:xfrm>
                            <a:off x="3874114" y="1586201"/>
                            <a:ext cx="496996" cy="496975"/>
                          </a:xfrm>
                          <a:prstGeom prst="rect">
                            <a:avLst/>
                          </a:prstGeom>
                        </pic:spPr>
                      </pic:pic>
                      <pic:pic xmlns:pic="http://schemas.openxmlformats.org/drawingml/2006/picture">
                        <pic:nvPicPr>
                          <pic:cNvPr id="1088653189" name="Graphic 5" descr="Meeting with solid fill"/>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2"/>
                              </a:ext>
                            </a:extLst>
                          </a:blip>
                          <a:stretch>
                            <a:fillRect/>
                          </a:stretch>
                        </pic:blipFill>
                        <pic:spPr>
                          <a:xfrm>
                            <a:off x="1562607" y="1555857"/>
                            <a:ext cx="540403" cy="540403"/>
                          </a:xfrm>
                          <a:prstGeom prst="rect">
                            <a:avLst/>
                          </a:prstGeom>
                        </pic:spPr>
                      </pic:pic>
                      <pic:pic xmlns:pic="http://schemas.openxmlformats.org/drawingml/2006/picture">
                        <pic:nvPicPr>
                          <pic:cNvPr id="1088653190" name="Graphic 1088653190" descr="Questions with solid fill"/>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4"/>
                              </a:ext>
                            </a:extLst>
                          </a:blip>
                          <a:stretch>
                            <a:fillRect/>
                          </a:stretch>
                        </pic:blipFill>
                        <pic:spPr>
                          <a:xfrm>
                            <a:off x="2727661" y="1601870"/>
                            <a:ext cx="499178" cy="499178"/>
                          </a:xfrm>
                          <a:prstGeom prst="rect">
                            <a:avLst/>
                          </a:prstGeom>
                        </pic:spPr>
                      </pic:pic>
                      <pic:pic xmlns:pic="http://schemas.openxmlformats.org/drawingml/2006/picture">
                        <pic:nvPicPr>
                          <pic:cNvPr id="1088653191" name="Graphic 93" descr="Open book with solid fill"/>
                          <pic:cNvPicPr>
                            <a:picLocks noChangeAspect="1"/>
                          </pic:cNvPicPr>
                        </pic:nvPicPr>
                        <pic:blipFill>
                          <a:blip r:embed="rId9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6"/>
                              </a:ext>
                            </a:extLst>
                          </a:blip>
                          <a:stretch>
                            <a:fillRect/>
                          </a:stretch>
                        </pic:blipFill>
                        <pic:spPr>
                          <a:xfrm>
                            <a:off x="431481" y="1580692"/>
                            <a:ext cx="482351" cy="482330"/>
                          </a:xfrm>
                          <a:prstGeom prst="rect">
                            <a:avLst/>
                          </a:prstGeom>
                        </pic:spPr>
                      </pic:pic>
                      <pic:pic xmlns:pic="http://schemas.openxmlformats.org/drawingml/2006/picture">
                        <pic:nvPicPr>
                          <pic:cNvPr id="1088653192" name="Graphic 21" descr="Group brainstorm with solid fill"/>
                          <pic:cNvPicPr>
                            <a:picLocks noChangeAspect="1"/>
                          </pic:cNvPicPr>
                        </pic:nvPicPr>
                        <pic:blipFill>
                          <a:blip r:embed="rId9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8"/>
                              </a:ext>
                            </a:extLst>
                          </a:blip>
                          <a:stretch>
                            <a:fillRect/>
                          </a:stretch>
                        </pic:blipFill>
                        <pic:spPr>
                          <a:xfrm>
                            <a:off x="3861464" y="0"/>
                            <a:ext cx="565630" cy="565621"/>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8DECFF" id="Group 49" o:spid="_x0000_s1249" style="width:465.75pt;height:240.9pt;mso-position-horizontal-relative:char;mso-position-vertical-relative:line" coordsize="59152,3059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">
                <v:group id="Group 745445515" o:spid="_x0000_s1250" style="position:absolute;top:185;width:59152;height:30411" coordorigin=",185" coordsize="59152,30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">
                  <v:group id="مجموعة 29" o:spid="_x0000_s1251" style="position:absolute;left:46896;top:15265;width:11913;height:14214" coordorigin="46896,15265" coordsize="1484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">
                    <v:group id="مجموعة 30" o:spid="_x0000_s1252" style="position:absolute;left:47322;top:15265;width:13906;height:17719" coordorigin="47322,1526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">
                      <v:oval id="شكل بيضاوي 64" o:spid="_x0000_s1253" style="position:absolute;left:50434;top:15265;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" fillcolor="#168489" strokecolor="#168489" strokeweight="4.5pt">
                        <v:stroke joinstyle="miter"/>
                      </v:oval>
                      <v:shape id="شكل حر: شكل 70" o:spid="_x0000_s1254" style="position:absolute;left:47322;top:19106;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55" type="#_x0000_t202" style="position:absolute;left:46896;top:24197;width:14849;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" filled="f" stroked="f">
                      <v:textbox style="mso-fit-shape-to-text:t">
                        <w:txbxContent>
                          <w:p w14:paraId="7F3AB8D2"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انخفاض معدلات الغياب والتأخير</w:t>
                            </w:r>
                          </w:p>
                        </w:txbxContent>
                      </v:textbox>
                    </v:shape>
                  </v:group>
                  <v:group id="مجموعة 7" o:spid="_x0000_s1256" style="position:absolute;left:23280;top:15265;width:12522;height:14214" coordorigin="23280,15265" coordsize="15608,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7lP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">
                    <v:group id="مجموعة 20" o:spid="_x0000_s1257" style="position:absolute;left:24460;top:15265;width:13906;height:17719" coordorigin="24460,1526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">
                      <v:oval id="شكل بيضاوي 22" o:spid="_x0000_s1258" style="position:absolute;left:27572;top:15265;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" fillcolor="#bfbfbf" strokecolor="#bfbfbf" strokeweight="4.5pt">
                        <v:stroke joinstyle="miter"/>
                      </v:oval>
                      <v:shape id="شكل حر: شكل 23" o:spid="_x0000_s1259" style="position:absolute;left:24460;top:19106;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260" type="#_x0000_t202" style="position:absolute;left:23280;top:24501;width:15608;height:7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" filled="f" stroked="f">
                      <v:textbox style="mso-fit-shape-to-text:t">
                        <w:txbxContent>
                          <w:p w14:paraId="1B93BD51"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بالدافعية والابتكار</w:t>
                            </w:r>
                          </w:p>
                        </w:txbxContent>
                      </v:textbox>
                    </v:shape>
                  </v:group>
                  <v:group id="مجموعة 93" o:spid="_x0000_s1261" style="position:absolute;left:12157;top:15265;width:11843;height:15331" coordorigin="12157,15265" coordsize="14761,19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">
                    <v:group id="مجموعة 94" o:spid="_x0000_s1262" style="position:absolute;left:12922;top:15265;width:13907;height:17719" coordorigin="12922,1526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">
                      <v:oval id="شكل بيضاوي 96" o:spid="_x0000_s1263" style="position:absolute;left:16035;top:15265;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" fillcolor="#a0c9ca" strokecolor="#a0c9ca" strokeweight="4.5pt">
                        <v:stroke joinstyle="miter"/>
                      </v:oval>
                      <v:shape id="شكل حر: شكل 97" o:spid="_x0000_s1264" style="position:absolute;left:12922;top:19106;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1265" type="#_x0000_t202" style="position:absolute;left:12157;top:23722;width:14762;height:10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" filled="f" stroked="f">
                      <v:textbox style="mso-fit-shape-to-text:t">
                        <w:txbxContent>
                          <w:p w14:paraId="5F95B1AF"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الحفاظ على التوازن بين العمل والحياة الشخصية</w:t>
                            </w:r>
                          </w:p>
                        </w:txbxContent>
                      </v:textbox>
                    </v:shape>
                  </v:group>
                  <v:group id="مجموعة 24" o:spid="_x0000_s1266" style="position:absolute;left:35782;top:15265;width:11157;height:14214" coordorigin="35782,1526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S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">
                    <v:group id="مجموعة 25" o:spid="_x0000_s1267" style="position:absolute;left:35782;top:15265;width:13907;height:17719" coordorigin="35782,1526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">
                      <v:oval id="شكل بيضاوي 27" o:spid="_x0000_s1268" style="position:absolute;left:38895;top:15265;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" fillcolor="#ffd366" strokecolor="#ffd366" strokeweight="4.5pt">
                        <v:stroke joinstyle="miter"/>
                      </v:oval>
                      <v:shape id="شكل حر: شكل 28" o:spid="_x0000_s1269" style="position:absolute;left:35782;top:19106;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&#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70" type="#_x0000_t202" style="position:absolute;left:36553;top:24173;width:12996;height:7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" filled="f" stroked="f">
                      <v:textbox style="mso-fit-shape-to-text:t">
                        <w:txbxContent>
                          <w:p w14:paraId="65B16487"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اتخاذ القرارات بثقة ووضوح</w:t>
                            </w:r>
                          </w:p>
                        </w:txbxContent>
                      </v:textbox>
                    </v:shape>
                  </v:group>
                  <v:group id="مجموعة 88" o:spid="_x0000_s1271" style="position:absolute;top:15265;width:13785;height:14214" coordorigin=",15265" coordsize="17183,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7fm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">
                    <v:group id="مجموعة 89" o:spid="_x0000_s1272" style="position:absolute;left:1515;top:15265;width:13906;height:17719" coordorigin="1515,1526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J9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">
                      <v:oval id="شكل بيضاوي 91" o:spid="_x0000_s1273" style="position:absolute;left:4627;top:15265;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" fillcolor="#168489" strokecolor="#168489" strokeweight="4.5pt">
                        <v:stroke joinstyle="miter"/>
                      </v:oval>
                      <v:shape id="شكل حر: شكل 92" o:spid="_x0000_s1274" style="position:absolute;left:1515;top:19106;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275" type="#_x0000_t202" style="position:absolute;top:24513;width:17183;height:7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" filled="f" stroked="f">
                      <v:textbox style="mso-fit-shape-to-text:t">
                        <w:txbxContent>
                          <w:p w14:paraId="4FF7D634"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تقبل الملاحظات والتغذية الراجعة</w:t>
                            </w:r>
                          </w:p>
                        </w:txbxContent>
                      </v:textbox>
                    </v:shape>
                  </v:group>
                  <v:group id="Group 745445541" o:spid="_x0000_s1276" style="position:absolute;left:1215;top:185;width:57937;height:14213" coordorigin="1215,185" coordsize="57936,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">
                    <v:group id="مجموعة 29" o:spid="_x0000_s1277" style="position:absolute;left:46896;top:185;width:12256;height:14213" coordorigin="46896,185" coordsize="1527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">
                      <v:group id="مجموعة 30" o:spid="_x0000_s1278" style="position:absolute;left:47321;top:185;width:13907;height:17718" coordorigin="47321,18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">
                        <v:oval id="شكل بيضاوي 64" o:spid="_x0000_s1279" style="position:absolute;left:50434;top:185;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" fillcolor="#168489" strokecolor="#168489" strokeweight="4.5pt">
                          <v:stroke joinstyle="miter"/>
                        </v:oval>
                        <v:shape id="شكل حر: شكل 70" o:spid="_x0000_s1280" style="position:absolute;left:47321;top:4026;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81" type="#_x0000_t202" style="position:absolute;left:46896;top:9848;width:15276;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" filled="f" stroked="f">
                        <v:textbox style="mso-fit-shape-to-text:t">
                          <w:txbxContent>
                            <w:p w14:paraId="719AAED0" w14:textId="77777777" w:rsidR="00AD186B" w:rsidRDefault="00AD186B" w:rsidP="00AD186B">
                              <w:pPr>
                                <w:bidi w:val="0"/>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القدرة على التعامل مع ضغوط العمل</w:t>
                              </w:r>
                            </w:p>
                          </w:txbxContent>
                        </v:textbox>
                      </v:shape>
                    </v:group>
                    <v:group id="مجموعة 7" o:spid="_x0000_s1282" style="position:absolute;left:24226;top:185;width:11157;height:14213" coordorigin="24226,18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">
                      <v:group id="مجموعة 20" o:spid="_x0000_s1283" style="position:absolute;left:24226;top:185;width:13907;height:17718" coordorigin="24226,18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oval id="شكل بيضاوي 22" o:spid="_x0000_s1284" style="position:absolute;left:27339;top:185;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" fillcolor="#bfbfbf" strokecolor="#bfbfbf" strokeweight="4.5pt">
                          <v:stroke joinstyle="miter"/>
                        </v:oval>
                        <v:shape id="شكل حر: شكل 23" o:spid="_x0000_s1285" style="position:absolute;left:24226;top:4026;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286" type="#_x0000_t202" style="position:absolute;left:24310;top:9848;width:13511;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" filled="f" stroked="f">
                        <v:textbox style="mso-fit-shape-to-text:t">
                          <w:txbxContent>
                            <w:p w14:paraId="400A67BE"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التفاعل الإيجابي مع الزملاء</w:t>
                              </w:r>
                            </w:p>
                          </w:txbxContent>
                        </v:textbox>
                      </v:shape>
                    </v:group>
                    <v:group id="مجموعة 93" o:spid="_x0000_s1287" style="position:absolute;left:12161;top:185;width:12580;height:14213" coordorigin="12161,185" coordsize="15679,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">
                      <v:group id="مجموعة 94" o:spid="_x0000_s1288" style="position:absolute;left:12921;top:185;width:13907;height:17718" coordorigin="12921,18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">
                        <v:oval id="شكل بيضاوي 96" o:spid="_x0000_s1289" style="position:absolute;left:16034;top:185;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" fillcolor="#a0c9ca" strokecolor="#a0c9ca" strokeweight="4.5pt">
                          <v:stroke joinstyle="miter"/>
                        </v:oval>
                        <v:shape id="شكل حر: شكل 97" o:spid="_x0000_s1290" style="position:absolute;left:12921;top:4026;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1291" type="#_x0000_t202" style="position:absolute;left:12161;top:11115;width:15680;height: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" filled="f" stroked="f">
                        <v:textbox style="mso-fit-shape-to-text:t">
                          <w:txbxContent>
                            <w:p w14:paraId="6AA6B80D"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الإنتاجية العالية</w:t>
                              </w:r>
                            </w:p>
                          </w:txbxContent>
                        </v:textbox>
                      </v:shape>
                    </v:group>
                    <v:group id="مجموعة 24" o:spid="_x0000_s1292" style="position:absolute;left:35782;top:185;width:11452;height:14213" coordorigin="35782,185" coordsize="14274,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group id="مجموعة 25" o:spid="_x0000_s1293" style="position:absolute;left:35782;top:185;width:13907;height:17718" coordorigin="35782,18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">
                        <v:oval id="شكل بيضاوي 27" o:spid="_x0000_s1294" style="position:absolute;left:38895;top:185;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" fillcolor="#ffd366" strokecolor="#ffd366" strokeweight="4.5pt">
                          <v:stroke joinstyle="miter"/>
                        </v:oval>
                        <v:shape id="شكل حر: شكل 28" o:spid="_x0000_s1295" style="position:absolute;left:35782;top:4026;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296" type="#_x0000_t202" style="position:absolute;left:36039;top:9848;width:14018;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" filled="f" stroked="f">
                        <v:textbox style="mso-fit-shape-to-text:t">
                          <w:txbxContent>
                            <w:p w14:paraId="3DE4CA56"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الشعور بالرضا الوظيفي</w:t>
                              </w:r>
                            </w:p>
                          </w:txbxContent>
                        </v:textbox>
                      </v:shape>
                    </v:group>
                    <v:group id="مجموعة 88" o:spid="_x0000_s1297" style="position:absolute;left:1215;top:185;width:11276;height:14213" coordorigin="1215,185" coordsize="14055,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">
                      <v:group id="مجموعة 89" o:spid="_x0000_s1298" style="position:absolute;left:1215;top:185;width:13907;height:17718" coordorigin="1215,18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ztj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">
                        <v:oval id="شكل بيضاوي 91" o:spid="_x0000_s1299" style="position:absolute;left:4328;top:185;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" fillcolor="#168489" strokecolor="#168489" strokeweight="4.5pt">
                          <v:stroke joinstyle="miter"/>
                        </v:oval>
                        <v:shape id="شكل حر: شكل 92" o:spid="_x0000_s1300" style="position:absolute;left:1215;top:4026;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1301" type="#_x0000_t202" style="position:absolute;left:1546;top:9848;width:13724;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" filled="f" stroked="f">
                        <v:textbox style="mso-fit-shape-to-text:t">
                          <w:txbxContent>
                            <w:p w14:paraId="7D2DDAF2" w14:textId="77777777" w:rsidR="00AD186B" w:rsidRDefault="00AD186B" w:rsidP="00AD186B">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التكيّف مع التغيرات</w:t>
                              </w:r>
                            </w:p>
                          </w:txbxContent>
                        </v:textbox>
                      </v:shape>
                    </v:group>
                  </v:group>
                </v:group>
                <v:shape id="Graphic 150" o:spid="_x0000_s1302" type="#_x0000_t75" alt="Downward trend graph with solid fill" style="position:absolute;left:50086;top:15912;width:5289;height:5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">
                  <v:imagedata r:id="rId99" o:title="Downward trend graph with solid fill"/>
                </v:shape>
                <v:shape id="Graphic 39" o:spid="_x0000_s1303" type="#_x0000_t75" alt="Person with idea with solid fill" style="position:absolute;left:4345;top:821;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">
                  <v:imagedata r:id="rId100" o:title="Person with idea with solid fill"/>
                </v:shape>
                <v:shape id="Graphic 93" o:spid="_x0000_s1304" type="#_x0000_t75" alt="Business Growth with solid fill" style="position:absolute;left:15805;top:1126;width:4864;height:4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">
                  <v:imagedata r:id="rId101" o:title="Business Growth with solid fill"/>
                </v:shape>
                <v:shape id="Graphic 8" o:spid="_x0000_s1305" type="#_x0000_t75" alt="Brain in head with solid fill" style="position:absolute;left:50216;top:580;width:4891;height:4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">
                  <v:imagedata r:id="rId102" o:title="Brain in head with solid fill"/>
                </v:shape>
                <v:shape id="Graphic 81" o:spid="_x0000_s1306" type="#_x0000_t75" alt="Boardroom with solid fill" style="position:absolute;left:27414;top:426;width:5347;height:5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" adj="3600">
                  <v:imagedata r:id="rId103" o:title="Boardroom with solid fill"/>
                </v:shape>
                <v:shape id="Graphic 73" o:spid="_x0000_s1307" type="#_x0000_t75" alt="Checklist with solid fill" style="position:absolute;left:38741;top:15862;width:4970;height:4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">
                  <v:imagedata r:id="rId104" o:title="Checklist with solid fill"/>
                </v:shape>
                <v:shape id="Graphic 5" o:spid="_x0000_s1308" type="#_x0000_t75" alt="Meeting with solid fill" style="position:absolute;left:15626;top:15558;width:5404;height:5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">
                  <v:imagedata r:id="rId105" o:title="Meeting with solid fill"/>
                </v:shape>
                <v:shape id="Graphic 1088653190" o:spid="_x0000_s1309" type="#_x0000_t75" alt="Questions with solid fill" style="position:absolute;left:27276;top:16018;width:4992;height:4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">
                  <v:imagedata r:id="rId106" o:title="Questions with solid fill"/>
                </v:shape>
                <v:shape id="Graphic 93" o:spid="_x0000_s1310" type="#_x0000_t75" alt="Open book with solid fill" style="position:absolute;left:4314;top:15806;width:4824;height:4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">
                  <v:imagedata r:id="rId107" o:title="Open book with solid fill"/>
                </v:shape>
                <v:shape id="Graphic 21" o:spid="_x0000_s1311" type="#_x0000_t75" alt="Group brainstorm with solid fill" style="position:absolute;left:38614;width:5656;height:5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">
                  <v:imagedata r:id="rId108" o:title="Group brainstorm with solid fill"/>
                </v:shap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4E3E530A" wp14:editId="2FAA2714">
                <wp:extent cx="5731510" cy="892088"/>
                <wp:effectExtent l="0" t="0" r="2540" b="22860"/>
                <wp:docPr id="84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07" name="مجموعة 47"/>
                        <wpg:cNvGrpSpPr/>
                        <wpg:grpSpPr>
                          <a:xfrm>
                            <a:off x="0" y="0"/>
                            <a:ext cx="5731510" cy="895351"/>
                            <a:chOff x="0" y="0"/>
                            <a:chExt cx="5878196" cy="918845"/>
                          </a:xfrm>
                        </wpg:grpSpPr>
                        <wpg:grpSp>
                          <wpg:cNvPr id="8408" name="مجموعة 48"/>
                          <wpg:cNvGrpSpPr/>
                          <wpg:grpSpPr>
                            <a:xfrm>
                              <a:off x="0" y="0"/>
                              <a:ext cx="5878196" cy="918845"/>
                              <a:chOff x="0" y="0"/>
                              <a:chExt cx="6240348" cy="919070"/>
                            </a:xfrm>
                          </wpg:grpSpPr>
                          <wpg:grpSp>
                            <wpg:cNvPr id="8409" name="مجموعة 49"/>
                            <wpg:cNvGrpSpPr/>
                            <wpg:grpSpPr>
                              <a:xfrm>
                                <a:off x="0" y="169208"/>
                                <a:ext cx="5433072" cy="580613"/>
                                <a:chOff x="0" y="169208"/>
                                <a:chExt cx="5433072" cy="580613"/>
                              </a:xfrm>
                            </wpg:grpSpPr>
                            <wps:wsp>
                              <wps:cNvPr id="8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3"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القدرة على التعامل مع ضغوط العمل</w:t>
                                </w:r>
                              </w:p>
                            </w:txbxContent>
                          </wps:txbx>
                          <wps:bodyPr wrap="square" rtlCol="1">
                            <a:spAutoFit/>
                          </wps:bodyPr>
                        </wps:wsp>
                      </wpg:grpSp>
                      <pic:pic xmlns:pic="http://schemas.openxmlformats.org/drawingml/2006/picture">
                        <pic:nvPicPr>
                          <pic:cNvPr id="841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3E530A" id="_x0000_s13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">
                <v:group id="مجموعة 47" o:spid="_x0000_s13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94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0RL+3oQnINe/AAAA//8DAFBLAQItABQABgAIAAAAIQDb4fbL7gAAAIUBAAATAAAAAAAA&#10;AAAAAAAAAAAAAABbQ29udGVudF9UeXBlc10ueG1sUEsBAi0AFAAGAAgAAAAhAFr0LFu/AAAAFQEA&#10;AAsAAAAAAAAAAAAAAAAAHwEAAF9yZWxzLy5yZWxzUEsBAi0AFAAGAAgAAAAhAJTrL3jHAAAA3QAA&#10;AA8AAAAAAAAAAAAAAAAABwIAAGRycy9kb3ducmV2LnhtbFBLBQYAAAAAAwADALcAAAD7AgAAAAA=&#10;">
                  <v:group id="مجموعة 48" o:spid="_x0000_s13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">
                    <v:group id="مجموعة 49" o:spid="_x0000_s13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">
                      <v:shape id="شكل حر 50" o:spid="_x0000_s13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" fillcolor="#a5a5a5 [2092]" stroked="f" strokeweight="1pt">
                        <v:stroke joinstyle="miter"/>
                      </v:roundrect>
                    </v:group>
                    <v:oval id="شكل بيضاوي 52" o:spid="_x0000_s13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" filled="f" strokecolor="#168489" strokeweight="1pt">
                      <v:stroke joinstyle="miter"/>
                    </v:oval>
                  </v:group>
                  <v:shape id="مربع نص 41" o:spid="_x0000_s131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" filled="f" stroked="f">
                    <v:textbox style="mso-fit-shape-to-text:t">
                      <w:txbxContent>
                        <w:p w14:paraId="6B881EE5" w14:textId="50209E0A"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القدرة على التعامل مع ضغوط العمل</w:t>
                          </w:r>
                        </w:p>
                      </w:txbxContent>
                    </v:textbox>
                  </v:shape>
                </v:group>
                <v:shape id="صورة 54" o:spid="_x0000_s13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">
                  <v:imagedata r:id="rId78" o:title=""/>
                </v:shape>
                <w10:anchorlock/>
              </v:group>
            </w:pict>
          </mc:Fallback>
        </mc:AlternateContent>
      </w:r>
    </w:p>
    <w:p w:rsidR="00247375" w:rsidRPr="00AC09F9" w:rsidRDefault="00247375" w:rsidP="00084372">
      <w:r w:rsidRPr="00AC09F9">
        <w:rPr>
          <w:rtl/>
        </w:rPr>
        <w:t>- الموظفون الذين يتمتعون بصحة نفسية جيدة قادرون على إدارة المهام وضغوط العمل بطريقة فعّالة.</w:t>
      </w:r>
    </w:p>
    <w:p w:rsidR="00247375" w:rsidRDefault="00247375" w:rsidP="00084372">
      <w:pPr>
        <w:rPr>
          <w:rtl/>
        </w:rPr>
      </w:pPr>
      <w:r w:rsidRPr="00AC09F9">
        <w:rPr>
          <w:rtl/>
        </w:rPr>
        <w:t>- التعامل مع التحديات المهنية بهدوء واتزان دون الشعور بالإرهاق أو الانهيار.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91457BC" wp14:editId="7BD1C373">
                <wp:extent cx="5731510" cy="892088"/>
                <wp:effectExtent l="0" t="0" r="2540" b="22860"/>
                <wp:docPr id="83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98" name="مجموعة 47"/>
                        <wpg:cNvGrpSpPr/>
                        <wpg:grpSpPr>
                          <a:xfrm>
                            <a:off x="0" y="0"/>
                            <a:ext cx="5731510" cy="895351"/>
                            <a:chOff x="0" y="0"/>
                            <a:chExt cx="5878196" cy="918845"/>
                          </a:xfrm>
                        </wpg:grpSpPr>
                        <wpg:grpSp>
                          <wpg:cNvPr id="8399" name="مجموعة 48"/>
                          <wpg:cNvGrpSpPr/>
                          <wpg:grpSpPr>
                            <a:xfrm>
                              <a:off x="0" y="0"/>
                              <a:ext cx="5878196" cy="918845"/>
                              <a:chOff x="0" y="0"/>
                              <a:chExt cx="6240348" cy="919070"/>
                            </a:xfrm>
                          </wpg:grpSpPr>
                          <wpg:grpSp>
                            <wpg:cNvPr id="8400" name="مجموعة 49"/>
                            <wpg:cNvGrpSpPr/>
                            <wpg:grpSpPr>
                              <a:xfrm>
                                <a:off x="0" y="169208"/>
                                <a:ext cx="5433072" cy="580613"/>
                                <a:chOff x="0" y="169208"/>
                                <a:chExt cx="5433072" cy="580613"/>
                              </a:xfrm>
                            </wpg:grpSpPr>
                            <wps:wsp>
                              <wps:cNvPr id="84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بالرضا الوظيفي</w:t>
                                </w:r>
                              </w:p>
                            </w:txbxContent>
                          </wps:txbx>
                          <wps:bodyPr wrap="square" rtlCol="1">
                            <a:spAutoFit/>
                          </wps:bodyPr>
                        </wps:wsp>
                      </wpg:grpSp>
                      <pic:pic xmlns:pic="http://schemas.openxmlformats.org/drawingml/2006/picture">
                        <pic:nvPicPr>
                          <pic:cNvPr id="840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91457BC" id="_x0000_s13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WXiuW4HAADM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3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">
                  <v:group id="مجموعة 48" o:spid="_x0000_s13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9" o:spid="_x0000_s13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shape id="شكل حر 50" o:spid="_x0000_s13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" fillcolor="#a5a5a5 [2092]" stroked="f" strokeweight="1pt">
                        <v:stroke joinstyle="miter"/>
                      </v:roundrect>
                    </v:group>
                    <v:oval id="شكل بيضاوي 52" o:spid="_x0000_s13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" filled="f" strokecolor="#168489" strokeweight="1pt">
                      <v:stroke joinstyle="miter"/>
                    </v:oval>
                  </v:group>
                  <v:shape id="مربع نص 41" o:spid="_x0000_s132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" filled="f" stroked="f">
                    <v:textbox style="mso-fit-shape-to-text:t">
                      <w:txbxContent>
                        <w:p w14:paraId="6BD788FC" w14:textId="1E635C21"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بالرضا الوظيفي</w:t>
                          </w:r>
                        </w:p>
                      </w:txbxContent>
                    </v:textbox>
                  </v:shape>
                </v:group>
                <v:shape id="صورة 54" o:spid="_x0000_s13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">
                  <v:imagedata r:id="rId78" o:title=""/>
                </v:shape>
                <w10:anchorlock/>
              </v:group>
            </w:pict>
          </mc:Fallback>
        </mc:AlternateContent>
      </w:r>
    </w:p>
    <w:p w:rsidR="00247375" w:rsidRPr="00AC09F9" w:rsidRDefault="00247375" w:rsidP="00084372">
      <w:r w:rsidRPr="00AC09F9">
        <w:rPr>
          <w:rtl/>
        </w:rPr>
        <w:t>- الصحة النفسية السليمة تعكس شعور الموظف بالرضا عن دوره ومساهمته في العمل.</w:t>
      </w:r>
    </w:p>
    <w:p w:rsidR="00247375" w:rsidRDefault="00247375" w:rsidP="00084372">
      <w:pPr>
        <w:rPr>
          <w:rtl/>
        </w:rPr>
      </w:pPr>
      <w:r w:rsidRPr="00AC09F9">
        <w:rPr>
          <w:rtl/>
        </w:rPr>
        <w:lastRenderedPageBreak/>
        <w:t>- الإحساس بالانتماء إلى المؤسسة والاعتزاز بالعمل الذي يقوم به.</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98DFF4D" wp14:editId="537CA7A8">
                <wp:extent cx="5731510" cy="892088"/>
                <wp:effectExtent l="0" t="0" r="2540" b="22860"/>
                <wp:docPr id="83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89" name="مجموعة 47"/>
                        <wpg:cNvGrpSpPr/>
                        <wpg:grpSpPr>
                          <a:xfrm>
                            <a:off x="0" y="0"/>
                            <a:ext cx="5731510" cy="895351"/>
                            <a:chOff x="0" y="0"/>
                            <a:chExt cx="5878196" cy="918845"/>
                          </a:xfrm>
                        </wpg:grpSpPr>
                        <wpg:grpSp>
                          <wpg:cNvPr id="8390" name="مجموعة 48"/>
                          <wpg:cNvGrpSpPr/>
                          <wpg:grpSpPr>
                            <a:xfrm>
                              <a:off x="0" y="0"/>
                              <a:ext cx="5878196" cy="918845"/>
                              <a:chOff x="0" y="0"/>
                              <a:chExt cx="6240348" cy="919070"/>
                            </a:xfrm>
                          </wpg:grpSpPr>
                          <wpg:grpSp>
                            <wpg:cNvPr id="8391" name="مجموعة 49"/>
                            <wpg:cNvGrpSpPr/>
                            <wpg:grpSpPr>
                              <a:xfrm>
                                <a:off x="0" y="169208"/>
                                <a:ext cx="5433072" cy="580613"/>
                                <a:chOff x="0" y="169208"/>
                                <a:chExt cx="5433072" cy="580613"/>
                              </a:xfrm>
                            </wpg:grpSpPr>
                            <wps:wsp>
                              <wps:cNvPr id="83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التفاعل الإيجابي مع الزملاء</w:t>
                                </w:r>
                              </w:p>
                            </w:txbxContent>
                          </wps:txbx>
                          <wps:bodyPr wrap="square" rtlCol="1">
                            <a:spAutoFit/>
                          </wps:bodyPr>
                        </wps:wsp>
                      </wpg:grpSp>
                      <pic:pic xmlns:pic="http://schemas.openxmlformats.org/drawingml/2006/picture">
                        <pic:nvPicPr>
                          <pic:cNvPr id="839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98DFF4D" id="_x0000_s13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">
                <v:group id="مجموعة 47" o:spid="_x0000_s13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">
                  <v:group id="مجموعة 48" o:spid="_x0000_s13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">
                    <v:group id="مجموعة 49" o:spid="_x0000_s13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">
                      <v:shape id="شكل حر 50" o:spid="_x0000_s13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" fillcolor="#a5a5a5 [2092]" stroked="f" strokeweight="1pt">
                        <v:stroke joinstyle="miter"/>
                      </v:roundrect>
                    </v:group>
                    <v:oval id="شكل بيضاوي 52" o:spid="_x0000_s13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" filled="f" strokecolor="#168489" strokeweight="1pt">
                      <v:stroke joinstyle="miter"/>
                    </v:oval>
                  </v:group>
                  <v:shape id="مربع نص 41" o:spid="_x0000_s13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" filled="f" stroked="f">
                    <v:textbox style="mso-fit-shape-to-text:t">
                      <w:txbxContent>
                        <w:p w14:paraId="78EDC35A" w14:textId="150B5A99"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التفاعل الإيجابي مع الزملاء</w:t>
                          </w:r>
                        </w:p>
                      </w:txbxContent>
                    </v:textbox>
                  </v:shape>
                </v:group>
                <v:shape id="صورة 54" o:spid="_x0000_s13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">
                  <v:imagedata r:id="rId78" o:title=""/>
                </v:shape>
                <w10:anchorlock/>
              </v:group>
            </w:pict>
          </mc:Fallback>
        </mc:AlternateContent>
      </w:r>
    </w:p>
    <w:p w:rsidR="00247375" w:rsidRPr="00AC09F9" w:rsidRDefault="00247375" w:rsidP="00084372">
      <w:r w:rsidRPr="00AC09F9">
        <w:rPr>
          <w:rtl/>
        </w:rPr>
        <w:t>- العلاقات الجيدة بين الموظفين دليل على صحة نفسية سليمة، حيث تسود بيئة العمل مشاعر التعاون والاحترام المتبادل.</w:t>
      </w:r>
    </w:p>
    <w:p w:rsidR="00247375" w:rsidRDefault="00247375" w:rsidP="00084372">
      <w:pPr>
        <w:rPr>
          <w:rtl/>
        </w:rPr>
      </w:pPr>
      <w:r w:rsidRPr="00AC09F9">
        <w:rPr>
          <w:rtl/>
        </w:rPr>
        <w:t>- القدرة على حل النزاعات بطريقة بنّاءة وودية.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D54C801" wp14:editId="64C50AE0">
                <wp:extent cx="5731510" cy="892088"/>
                <wp:effectExtent l="0" t="0" r="2540" b="22860"/>
                <wp:docPr id="12799819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37" name="مجموعة 47"/>
                        <wpg:cNvGrpSpPr/>
                        <wpg:grpSpPr>
                          <a:xfrm>
                            <a:off x="0" y="0"/>
                            <a:ext cx="5731510" cy="895351"/>
                            <a:chOff x="0" y="0"/>
                            <a:chExt cx="5878196" cy="918845"/>
                          </a:xfrm>
                        </wpg:grpSpPr>
                        <wpg:grpSp>
                          <wpg:cNvPr id="1279981938" name="مجموعة 48"/>
                          <wpg:cNvGrpSpPr/>
                          <wpg:grpSpPr>
                            <a:xfrm>
                              <a:off x="0" y="0"/>
                              <a:ext cx="5878196" cy="918845"/>
                              <a:chOff x="0" y="0"/>
                              <a:chExt cx="6240348" cy="919070"/>
                            </a:xfrm>
                          </wpg:grpSpPr>
                          <wpg:grpSp>
                            <wpg:cNvPr id="1279981939" name="مجموعة 49"/>
                            <wpg:cNvGrpSpPr/>
                            <wpg:grpSpPr>
                              <a:xfrm>
                                <a:off x="0" y="169208"/>
                                <a:ext cx="5433072" cy="580613"/>
                                <a:chOff x="0" y="169208"/>
                                <a:chExt cx="5433072" cy="580613"/>
                              </a:xfrm>
                            </wpg:grpSpPr>
                            <wps:wsp>
                              <wps:cNvPr id="12799819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العالية</w:t>
                                </w:r>
                              </w:p>
                            </w:txbxContent>
                          </wps:txbx>
                          <wps:bodyPr wrap="square" rtlCol="1">
                            <a:spAutoFit/>
                          </wps:bodyPr>
                        </wps:wsp>
                      </wpg:grpSp>
                      <pic:pic xmlns:pic="http://schemas.openxmlformats.org/drawingml/2006/picture">
                        <pic:nvPicPr>
                          <pic:cNvPr id="838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D54C801" id="_x0000_s13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Y7acAcAAOQ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bfY7acAcAAOQ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3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">
                  <v:group id="مجموعة 48" o:spid="_x0000_s13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">
                    <v:group id="مجموعة 49" o:spid="_x0000_s13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">
                      <v:shape id="شكل حر 50" o:spid="_x0000_s13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" fillcolor="#a5a5a5 [2092]" stroked="f" strokeweight="1pt">
                        <v:stroke joinstyle="miter"/>
                      </v:roundrect>
                    </v:group>
                    <v:oval id="شكل بيضاوي 52" o:spid="_x0000_s13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" filled="f" strokecolor="#168489" strokeweight="1pt">
                      <v:stroke joinstyle="miter"/>
                    </v:oval>
                  </v:group>
                  <v:shape id="مربع نص 41" o:spid="_x0000_s13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" filled="f" stroked="f">
                    <v:textbox style="mso-fit-shape-to-text:t">
                      <w:txbxContent>
                        <w:p w14:paraId="4AA14354" w14:textId="27313CEF"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الإنتاجية العالية</w:t>
                          </w:r>
                        </w:p>
                      </w:txbxContent>
                    </v:textbox>
                  </v:shape>
                </v:group>
                <v:shape id="صورة 54" o:spid="_x0000_s13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">
                  <v:imagedata r:id="rId78" o:title=""/>
                </v:shap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w:t>
      </w:r>
      <w:r>
        <w:rPr>
          <w:rFonts w:hint="cs"/>
          <w:rtl/>
        </w:rPr>
        <w:t>ُ</w:t>
      </w:r>
      <w:r w:rsidRPr="00AC09F9">
        <w:rPr>
          <w:rtl/>
        </w:rPr>
        <w:t>ظهرون حماسا</w:t>
      </w:r>
      <w:r>
        <w:rPr>
          <w:rFonts w:hint="cs"/>
          <w:rtl/>
        </w:rPr>
        <w:t>ً</w:t>
      </w:r>
      <w:r w:rsidRPr="00AC09F9">
        <w:rPr>
          <w:rtl/>
        </w:rPr>
        <w:t xml:space="preserve"> وتحفيزا</w:t>
      </w:r>
      <w:r>
        <w:rPr>
          <w:rFonts w:hint="cs"/>
          <w:rtl/>
        </w:rPr>
        <w:t>ً</w:t>
      </w:r>
      <w:r w:rsidRPr="00AC09F9">
        <w:rPr>
          <w:rtl/>
        </w:rPr>
        <w:t xml:space="preserve"> في أداء مهامهم.</w:t>
      </w:r>
    </w:p>
    <w:p w:rsidR="00247375" w:rsidRDefault="00247375" w:rsidP="00084372">
      <w:pPr>
        <w:rPr>
          <w:rtl/>
        </w:rPr>
      </w:pPr>
      <w:r w:rsidRPr="00AC09F9">
        <w:rPr>
          <w:rtl/>
        </w:rPr>
        <w:t>- القدرة على التركيز وتحقيق الأهداف المهنية بكفاءة وفعالية.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85AD36" wp14:editId="6466859B">
                <wp:extent cx="5731510" cy="892088"/>
                <wp:effectExtent l="0" t="0" r="2540" b="22860"/>
                <wp:docPr id="12799819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28" name="مجموعة 47"/>
                        <wpg:cNvGrpSpPr/>
                        <wpg:grpSpPr>
                          <a:xfrm>
                            <a:off x="0" y="0"/>
                            <a:ext cx="5731510" cy="895351"/>
                            <a:chOff x="0" y="0"/>
                            <a:chExt cx="5878196" cy="918845"/>
                          </a:xfrm>
                        </wpg:grpSpPr>
                        <wpg:grpSp>
                          <wpg:cNvPr id="1279981929" name="مجموعة 48"/>
                          <wpg:cNvGrpSpPr/>
                          <wpg:grpSpPr>
                            <a:xfrm>
                              <a:off x="0" y="0"/>
                              <a:ext cx="5878196" cy="918845"/>
                              <a:chOff x="0" y="0"/>
                              <a:chExt cx="6240348" cy="919070"/>
                            </a:xfrm>
                          </wpg:grpSpPr>
                          <wpg:grpSp>
                            <wpg:cNvPr id="1279981930" name="مجموعة 49"/>
                            <wpg:cNvGrpSpPr/>
                            <wpg:grpSpPr>
                              <a:xfrm>
                                <a:off x="0" y="169208"/>
                                <a:ext cx="5433072" cy="580613"/>
                                <a:chOff x="0" y="169208"/>
                                <a:chExt cx="5433072" cy="580613"/>
                              </a:xfrm>
                            </wpg:grpSpPr>
                            <wps:wsp>
                              <wps:cNvPr id="12799819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4"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التكي</w:t>
                                </w:r>
                                <w:r w:rsidRPr="00996856">
                                  <w:rPr>
                                    <w:rFonts w:eastAsia="Calibri" w:hAnsi="Adobe Arabic" w:cs="Adobe Arabic" w:hint="cs"/>
                                    <w:b/>
                                    <w:bCs/>
                                    <w:color w:val="FFFFFF"/>
                                    <w:kern w:val="24"/>
                                    <w:sz w:val="36"/>
                                    <w:szCs w:val="36"/>
                                    <w:rtl/>
                                    <w:lang w:bidi="ar-EG"/>
                                  </w:rPr>
                                  <w:t>ّ</w:t>
                                </w:r>
                                <w:r w:rsidRPr="00996856">
                                  <w:rPr>
                                    <w:rFonts w:eastAsia="Calibri" w:hAnsi="Adobe Arabic" w:cs="Adobe Arabic"/>
                                    <w:b/>
                                    <w:bCs/>
                                    <w:color w:val="FFFFFF"/>
                                    <w:kern w:val="24"/>
                                    <w:sz w:val="36"/>
                                    <w:szCs w:val="36"/>
                                    <w:rtl/>
                                    <w:lang w:bidi="ar-EG"/>
                                  </w:rPr>
                                  <w:t>ف مع التغيرات</w:t>
                                </w:r>
                              </w:p>
                            </w:txbxContent>
                          </wps:txbx>
                          <wps:bodyPr wrap="square" rtlCol="1">
                            <a:spAutoFit/>
                          </wps:bodyPr>
                        </wps:wsp>
                      </wpg:grpSp>
                      <pic:pic xmlns:pic="http://schemas.openxmlformats.org/drawingml/2006/picture">
                        <pic:nvPicPr>
                          <pic:cNvPr id="127998193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85AD36" id="_x0000_s13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IelQcwcAAPw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XIelQ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3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">
                  <v:group id="مجموعة 48" o:spid="_x0000_s13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">
                    <v:group id="مجموعة 49" o:spid="_x0000_s13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">
                      <v:shape id="شكل حر 50" o:spid="_x0000_s13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" fillcolor="#a5a5a5 [2092]" stroked="f" strokeweight="1pt">
                        <v:stroke joinstyle="miter"/>
                      </v:roundrect>
                    </v:group>
                    <v:oval id="شكل بيضاوي 52" o:spid="_x0000_s13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" filled="f" strokecolor="#168489" strokeweight="1pt">
                      <v:stroke joinstyle="miter"/>
                    </v:oval>
                  </v:group>
                  <v:shape id="مربع نص 41" o:spid="_x0000_s135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" filled="f" stroked="f">
                    <v:textbox style="mso-fit-shape-to-text:t">
                      <w:txbxContent>
                        <w:p w14:paraId="233553F6" w14:textId="0CAB476B"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التكي</w:t>
                          </w:r>
                          <w:r w:rsidRPr="00996856">
                            <w:rPr>
                              <w:rFonts w:eastAsia="Calibri" w:hAnsi="Adobe Arabic" w:cs="Adobe Arabic" w:hint="cs"/>
                              <w:b/>
                              <w:bCs/>
                              <w:color w:val="FFFFFF"/>
                              <w:kern w:val="24"/>
                              <w:sz w:val="36"/>
                              <w:szCs w:val="36"/>
                              <w:rtl/>
                              <w:lang w:bidi="ar-EG"/>
                            </w:rPr>
                            <w:t>ّ</w:t>
                          </w:r>
                          <w:r w:rsidRPr="00996856">
                            <w:rPr>
                              <w:rFonts w:eastAsia="Calibri" w:hAnsi="Adobe Arabic" w:cs="Adobe Arabic"/>
                              <w:b/>
                              <w:bCs/>
                              <w:color w:val="FFFFFF"/>
                              <w:kern w:val="24"/>
                              <w:sz w:val="36"/>
                              <w:szCs w:val="36"/>
                              <w:rtl/>
                              <w:lang w:bidi="ar-EG"/>
                            </w:rPr>
                            <w:t>ف مع التغيرات</w:t>
                          </w:r>
                        </w:p>
                      </w:txbxContent>
                    </v:textbox>
                  </v:shape>
                </v:group>
                <v:shape id="صورة 54" o:spid="_x0000_s13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الصحة النفسية السليمة تجعل الموظف مرنا</w:t>
      </w:r>
      <w:r>
        <w:rPr>
          <w:rFonts w:hint="cs"/>
          <w:rtl/>
        </w:rPr>
        <w:t>ً</w:t>
      </w:r>
      <w:r w:rsidRPr="00AC09F9">
        <w:rPr>
          <w:rtl/>
        </w:rPr>
        <w:t xml:space="preserve"> وقادرا</w:t>
      </w:r>
      <w:r>
        <w:rPr>
          <w:rFonts w:hint="cs"/>
          <w:rtl/>
        </w:rPr>
        <w:t>ً</w:t>
      </w:r>
      <w:r w:rsidRPr="00AC09F9">
        <w:rPr>
          <w:rtl/>
        </w:rPr>
        <w:t xml:space="preserve"> على التكي</w:t>
      </w:r>
      <w:r>
        <w:rPr>
          <w:rFonts w:hint="cs"/>
          <w:rtl/>
        </w:rPr>
        <w:t>ّ</w:t>
      </w:r>
      <w:r w:rsidRPr="00AC09F9">
        <w:rPr>
          <w:rtl/>
        </w:rPr>
        <w:t>ف مع التغييرات في بيئة العمل، سواء</w:t>
      </w:r>
      <w:r>
        <w:rPr>
          <w:rFonts w:hint="cs"/>
          <w:rtl/>
        </w:rPr>
        <w:t>ً</w:t>
      </w:r>
      <w:r w:rsidRPr="00AC09F9">
        <w:rPr>
          <w:rtl/>
        </w:rPr>
        <w:t xml:space="preserve"> كانت تغييرات في المهام، السياسات، أو التكنولوجيا.</w:t>
      </w:r>
    </w:p>
    <w:p w:rsidR="00247375" w:rsidRDefault="00247375" w:rsidP="00084372">
      <w:pPr>
        <w:rPr>
          <w:rtl/>
        </w:rPr>
      </w:pPr>
      <w:r w:rsidRPr="00AC09F9">
        <w:rPr>
          <w:rtl/>
        </w:rPr>
        <w:t>- تجن</w:t>
      </w:r>
      <w:r>
        <w:rPr>
          <w:rFonts w:hint="cs"/>
          <w:rtl/>
        </w:rPr>
        <w:t>ّ</w:t>
      </w:r>
      <w:r w:rsidRPr="00AC09F9">
        <w:rPr>
          <w:rtl/>
        </w:rPr>
        <w:t>ب مقاومة التغيير والترحيب بالفرص الجديدة للنمو والتطوير.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3C4B608" wp14:editId="003E7DF7">
                <wp:extent cx="5731510" cy="892088"/>
                <wp:effectExtent l="0" t="0" r="2540" b="22860"/>
                <wp:docPr id="12799819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19" name="مجموعة 47"/>
                        <wpg:cNvGrpSpPr/>
                        <wpg:grpSpPr>
                          <a:xfrm>
                            <a:off x="0" y="0"/>
                            <a:ext cx="5731510" cy="895351"/>
                            <a:chOff x="0" y="0"/>
                            <a:chExt cx="5878196" cy="918845"/>
                          </a:xfrm>
                        </wpg:grpSpPr>
                        <wpg:grpSp>
                          <wpg:cNvPr id="1279981920" name="مجموعة 48"/>
                          <wpg:cNvGrpSpPr/>
                          <wpg:grpSpPr>
                            <a:xfrm>
                              <a:off x="0" y="0"/>
                              <a:ext cx="5878196" cy="918845"/>
                              <a:chOff x="0" y="0"/>
                              <a:chExt cx="6240348" cy="919070"/>
                            </a:xfrm>
                          </wpg:grpSpPr>
                          <wpg:grpSp>
                            <wpg:cNvPr id="1279981921" name="مجموعة 49"/>
                            <wpg:cNvGrpSpPr/>
                            <wpg:grpSpPr>
                              <a:xfrm>
                                <a:off x="0" y="169208"/>
                                <a:ext cx="5433072" cy="580613"/>
                                <a:chOff x="0" y="169208"/>
                                <a:chExt cx="5433072" cy="580613"/>
                              </a:xfrm>
                            </wpg:grpSpPr>
                            <wps:wsp>
                              <wps:cNvPr id="12799819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5"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انخفاض معدلات الغياب والتأخير</w:t>
                                </w:r>
                              </w:p>
                            </w:txbxContent>
                          </wps:txbx>
                          <wps:bodyPr wrap="square" rtlCol="1">
                            <a:spAutoFit/>
                          </wps:bodyPr>
                        </wps:wsp>
                      </wpg:grpSp>
                      <pic:pic xmlns:pic="http://schemas.openxmlformats.org/drawingml/2006/picture">
                        <pic:nvPicPr>
                          <pic:cNvPr id="127998192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C4B608" id="_x0000_s13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nQWqobQcAAPw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3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">
                  <v:group id="مجموعة 48" o:spid="_x0000_s13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">
                    <v:group id="مجموعة 49" o:spid="_x0000_s13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QL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">
                      <v:shape id="شكل حر 50" o:spid="_x0000_s13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" fillcolor="#a5a5a5 [2092]" stroked="f" strokeweight="1pt">
                        <v:stroke joinstyle="miter"/>
                      </v:roundrect>
                    </v:group>
                    <v:oval id="شكل بيضاوي 52" o:spid="_x0000_s13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" filled="f" strokecolor="#168489" strokeweight="1pt">
                      <v:stroke joinstyle="miter"/>
                    </v:oval>
                  </v:group>
                  <v:shape id="مربع نص 41" o:spid="_x0000_s136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" filled="f" stroked="f">
                    <v:textbox style="mso-fit-shape-to-text:t">
                      <w:txbxContent>
                        <w:p w14:paraId="52758E59" w14:textId="249504EC"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انخفاض معدلات الغياب والتأخير</w:t>
                          </w:r>
                        </w:p>
                      </w:txbxContent>
                    </v:textbox>
                  </v:shape>
                </v:group>
                <v:shape id="صورة 54" o:spid="_x0000_s13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يلتزمون بالحضور إلى العمل بانتظام، حيث تقل حالات التغيب الناتجة عن التوتر أو الإرهاق.</w:t>
      </w:r>
    </w:p>
    <w:p w:rsidR="00247375" w:rsidRDefault="00247375" w:rsidP="00084372">
      <w:pPr>
        <w:rPr>
          <w:rtl/>
        </w:rPr>
      </w:pPr>
      <w:r w:rsidRPr="00AC09F9">
        <w:rPr>
          <w:rtl/>
        </w:rPr>
        <w:t>- الحماس للعمل والالتزام بالمواعيد يعكس شعورهم بالاستقرار النفسي.</w:t>
      </w:r>
    </w:p>
    <w:p w:rsidR="00084372" w:rsidRPr="00AC09F9" w:rsidRDefault="00084372" w:rsidP="00AD186B">
      <w:pPr>
        <w:keepNext/>
      </w:pPr>
      <w:r w:rsidRPr="002A078C">
        <w:rPr>
          <w:rFonts w:ascii="Sakkal Majalla" w:hAnsi="Sakkal Majalla"/>
          <w:noProof/>
          <w:sz w:val="34"/>
        </w:rPr>
        <w:lastRenderedPageBreak/>
        <mc:AlternateContent>
          <mc:Choice Requires="wpg">
            <w:drawing>
              <wp:inline distT="0" distB="0" distL="0" distR="0" wp14:anchorId="72157453" wp14:editId="292B63D7">
                <wp:extent cx="5731510" cy="892088"/>
                <wp:effectExtent l="0" t="0" r="2540" b="22860"/>
                <wp:docPr id="12799819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10" name="مجموعة 47"/>
                        <wpg:cNvGrpSpPr/>
                        <wpg:grpSpPr>
                          <a:xfrm>
                            <a:off x="0" y="0"/>
                            <a:ext cx="5731510" cy="895351"/>
                            <a:chOff x="0" y="0"/>
                            <a:chExt cx="5878196" cy="918845"/>
                          </a:xfrm>
                        </wpg:grpSpPr>
                        <wpg:grpSp>
                          <wpg:cNvPr id="1279981911" name="مجموعة 48"/>
                          <wpg:cNvGrpSpPr/>
                          <wpg:grpSpPr>
                            <a:xfrm>
                              <a:off x="0" y="0"/>
                              <a:ext cx="5878196" cy="918845"/>
                              <a:chOff x="0" y="0"/>
                              <a:chExt cx="6240348" cy="919070"/>
                            </a:xfrm>
                          </wpg:grpSpPr>
                          <wpg:grpSp>
                            <wpg:cNvPr id="1279981912" name="مجموعة 49"/>
                            <wpg:cNvGrpSpPr/>
                            <wpg:grpSpPr>
                              <a:xfrm>
                                <a:off x="0" y="169208"/>
                                <a:ext cx="5433072" cy="580613"/>
                                <a:chOff x="0" y="169208"/>
                                <a:chExt cx="5433072" cy="580613"/>
                              </a:xfrm>
                            </wpg:grpSpPr>
                            <wps:wsp>
                              <wps:cNvPr id="12799819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6"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اتخاذ القرارات بثقة ووضوح</w:t>
                                </w:r>
                              </w:p>
                            </w:txbxContent>
                          </wps:txbx>
                          <wps:bodyPr wrap="square" rtlCol="1">
                            <a:spAutoFit/>
                          </wps:bodyPr>
                        </wps:wsp>
                      </wpg:grpSp>
                      <pic:pic xmlns:pic="http://schemas.openxmlformats.org/drawingml/2006/picture">
                        <pic:nvPicPr>
                          <pic:cNvPr id="127998191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2157453" id="_x0000_s136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s3Nz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3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">
                  <v:group id="مجموعة 48" o:spid="_x0000_s13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">
                    <v:group id="مجموعة 49" o:spid="_x0000_s13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EDB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">
                      <v:shape id="شكل حر 50" o:spid="_x0000_s13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" fillcolor="#a5a5a5 [2092]" stroked="f" strokeweight="1pt">
                        <v:stroke joinstyle="miter"/>
                      </v:roundrect>
                    </v:group>
                    <v:oval id="شكل بيضاوي 52" o:spid="_x0000_s13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" filled="f" strokecolor="#168489" strokeweight="1pt">
                      <v:stroke joinstyle="miter"/>
                    </v:oval>
                  </v:group>
                  <v:shape id="مربع نص 41" o:spid="_x0000_s137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" filled="f" stroked="f">
                    <v:textbox style="mso-fit-shape-to-text:t">
                      <w:txbxContent>
                        <w:p w14:paraId="62B8579F" w14:textId="3352F714"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اتخاذ القرارات بثقة ووضوح</w:t>
                          </w:r>
                        </w:p>
                      </w:txbxContent>
                    </v:textbox>
                  </v:shape>
                </v:group>
                <v:shape id="صورة 54" o:spid="_x0000_s13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الصحة النفسية السليمة تعزز القدرة على التفكير بشكل منطقي واتخاذ قرارات مهنية سليمة.</w:t>
      </w:r>
    </w:p>
    <w:p w:rsidR="00247375" w:rsidRDefault="00247375" w:rsidP="00084372">
      <w:pPr>
        <w:rPr>
          <w:rtl/>
        </w:rPr>
      </w:pPr>
      <w:r w:rsidRPr="00AC09F9">
        <w:rPr>
          <w:rtl/>
        </w:rPr>
        <w:t>- تحمل المسؤولية عن القرارات والنتائج دون تردد أو قلق مفرط.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3C4527F" wp14:editId="7D59E2B6">
                <wp:extent cx="5731510" cy="892088"/>
                <wp:effectExtent l="0" t="0" r="2540" b="22860"/>
                <wp:docPr id="12799819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901" name="مجموعة 47"/>
                        <wpg:cNvGrpSpPr/>
                        <wpg:grpSpPr>
                          <a:xfrm>
                            <a:off x="0" y="0"/>
                            <a:ext cx="5731510" cy="895351"/>
                            <a:chOff x="0" y="0"/>
                            <a:chExt cx="5878196" cy="918845"/>
                          </a:xfrm>
                        </wpg:grpSpPr>
                        <wpg:grpSp>
                          <wpg:cNvPr id="1279981902" name="مجموعة 48"/>
                          <wpg:cNvGrpSpPr/>
                          <wpg:grpSpPr>
                            <a:xfrm>
                              <a:off x="0" y="0"/>
                              <a:ext cx="5878196" cy="918845"/>
                              <a:chOff x="0" y="0"/>
                              <a:chExt cx="6240348" cy="919070"/>
                            </a:xfrm>
                          </wpg:grpSpPr>
                          <wpg:grpSp>
                            <wpg:cNvPr id="1279981903" name="مجموعة 49"/>
                            <wpg:cNvGrpSpPr/>
                            <wpg:grpSpPr>
                              <a:xfrm>
                                <a:off x="0" y="169208"/>
                                <a:ext cx="5433072" cy="580613"/>
                                <a:chOff x="0" y="169208"/>
                                <a:chExt cx="5433072" cy="580613"/>
                              </a:xfrm>
                            </wpg:grpSpPr>
                            <wps:wsp>
                              <wps:cNvPr id="1279981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7"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بالدافعية والابتكار</w:t>
                                </w:r>
                              </w:p>
                            </w:txbxContent>
                          </wps:txbx>
                          <wps:bodyPr wrap="square" rtlCol="1">
                            <a:spAutoFit/>
                          </wps:bodyPr>
                        </wps:wsp>
                      </wpg:grpSp>
                      <pic:pic xmlns:pic="http://schemas.openxmlformats.org/drawingml/2006/picture">
                        <pic:nvPicPr>
                          <pic:cNvPr id="127998190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3C4527F" id="_x0000_s137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JCtzV1BwAA/B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3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">
                  <v:group id="مجموعة 48" o:spid="_x0000_s13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">
                    <v:group id="مجموعة 49" o:spid="_x0000_s13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">
                      <v:shape id="شكل حر 50" o:spid="_x0000_s13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" fillcolor="#a5a5a5 [2092]" stroked="f" strokeweight="1pt">
                        <v:stroke joinstyle="miter"/>
                      </v:roundrect>
                    </v:group>
                    <v:oval id="شكل بيضاوي 52" o:spid="_x0000_s13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" filled="f" strokecolor="#168489" strokeweight="1pt">
                      <v:stroke joinstyle="miter"/>
                    </v:oval>
                  </v:group>
                  <v:shape id="مربع نص 41" o:spid="_x0000_s138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" filled="f" stroked="f">
                    <v:textbox style="mso-fit-shape-to-text:t">
                      <w:txbxContent>
                        <w:p w14:paraId="30A8D318" w14:textId="2F8FFEDB"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الشعور بالدافعية والابتكار</w:t>
                          </w:r>
                        </w:p>
                      </w:txbxContent>
                    </v:textbox>
                  </v:shape>
                </v:group>
                <v:shape id="صورة 54" o:spid="_x0000_s13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">
                  <v:imagedata r:id="rId78" o:title=""/>
                </v:shap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يظهرون رغبة في تقديم أفكار جديدة وإبداعية.</w:t>
      </w:r>
    </w:p>
    <w:p w:rsidR="00247375" w:rsidRDefault="00247375" w:rsidP="00084372">
      <w:pPr>
        <w:rPr>
          <w:rtl/>
        </w:rPr>
      </w:pPr>
      <w:r w:rsidRPr="00AC09F9">
        <w:rPr>
          <w:rtl/>
        </w:rPr>
        <w:t>- التمتع بالحافز الداخلي للعمل على تحسين الأداء وتطوير الذات.</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BEE233" wp14:editId="2CF341DF">
                <wp:extent cx="5731510" cy="892088"/>
                <wp:effectExtent l="0" t="0" r="2540" b="22860"/>
                <wp:docPr id="12799818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79981892" name="مجموعة 47"/>
                        <wpg:cNvGrpSpPr/>
                        <wpg:grpSpPr>
                          <a:xfrm>
                            <a:off x="0" y="0"/>
                            <a:ext cx="5731510" cy="895351"/>
                            <a:chOff x="0" y="0"/>
                            <a:chExt cx="5878196" cy="918845"/>
                          </a:xfrm>
                        </wpg:grpSpPr>
                        <wpg:grpSp>
                          <wpg:cNvPr id="1279981893" name="مجموعة 48"/>
                          <wpg:cNvGrpSpPr/>
                          <wpg:grpSpPr>
                            <a:xfrm>
                              <a:off x="0" y="0"/>
                              <a:ext cx="5878196" cy="918845"/>
                              <a:chOff x="0" y="0"/>
                              <a:chExt cx="6240348" cy="919070"/>
                            </a:xfrm>
                          </wpg:grpSpPr>
                          <wpg:grpSp>
                            <wpg:cNvPr id="1279981894" name="مجموعة 49"/>
                            <wpg:cNvGrpSpPr/>
                            <wpg:grpSpPr>
                              <a:xfrm>
                                <a:off x="0" y="169208"/>
                                <a:ext cx="5433072" cy="580613"/>
                                <a:chOff x="0" y="169208"/>
                                <a:chExt cx="5433072" cy="580613"/>
                              </a:xfrm>
                            </wpg:grpSpPr>
                            <wps:wsp>
                              <wps:cNvPr id="12799818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8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8"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الحفاظ على التوازن بين العمل والحياة الشخصية</w:t>
                                </w:r>
                              </w:p>
                            </w:txbxContent>
                          </wps:txbx>
                          <wps:bodyPr wrap="square" rtlCol="1">
                            <a:spAutoFit/>
                          </wps:bodyPr>
                        </wps:wsp>
                      </wpg:grpSp>
                      <pic:pic xmlns:pic="http://schemas.openxmlformats.org/drawingml/2006/picture">
                        <pic:nvPicPr>
                          <pic:cNvPr id="127998189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BEE233" id="_x0000_s138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6YBcwcAAPw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6YB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3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">
                  <v:group id="مجموعة 48" o:spid="_x0000_s13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">
                    <v:group id="مجموعة 49" o:spid="_x0000_s13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">
                      <v:shape id="شكل حر 50" o:spid="_x0000_s13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" fillcolor="#a5a5a5 [2092]" stroked="f" strokeweight="1pt">
                        <v:stroke joinstyle="miter"/>
                      </v:roundrect>
                    </v:group>
                    <v:oval id="شكل بيضاوي 52" o:spid="_x0000_s13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" filled="f" strokecolor="#168489" strokeweight="1pt">
                      <v:stroke joinstyle="miter"/>
                    </v:oval>
                  </v:group>
                  <v:shape id="مربع نص 41" o:spid="_x0000_s139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" filled="f" stroked="f">
                    <v:textbox style="mso-fit-shape-to-text:t">
                      <w:txbxContent>
                        <w:p w14:paraId="4BBC0CBB" w14:textId="29DB23CA"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الحفاظ على التوازن بين العمل والحياة الشخصية</w:t>
                          </w:r>
                        </w:p>
                      </w:txbxContent>
                    </v:textbox>
                  </v:shape>
                </v:group>
                <v:shape id="صورة 54" o:spid="_x0000_s13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&#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الصحة النفسية السليمة تساعد الموظفين على تحقيق التوازن بين الالتزامات المهنية والحياتية.</w:t>
      </w:r>
    </w:p>
    <w:p w:rsidR="00247375" w:rsidRDefault="00247375" w:rsidP="00084372">
      <w:pPr>
        <w:rPr>
          <w:rtl/>
        </w:rPr>
      </w:pPr>
      <w:r w:rsidRPr="00AC09F9">
        <w:rPr>
          <w:rtl/>
        </w:rPr>
        <w:t>- تخصيص وقت للراحة والترفيه دون الشعور بالذنب، مما ينعكس إيجابا</w:t>
      </w:r>
      <w:r>
        <w:rPr>
          <w:rFonts w:hint="cs"/>
          <w:rtl/>
        </w:rPr>
        <w:t>ً</w:t>
      </w:r>
      <w:r w:rsidRPr="00AC09F9">
        <w:rPr>
          <w:rtl/>
        </w:rPr>
        <w:t xml:space="preserve"> على الأداء الوظيفي.</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2F2E8F2" wp14:editId="45646DFF">
                <wp:extent cx="5731510" cy="892088"/>
                <wp:effectExtent l="0" t="0" r="2540" b="22860"/>
                <wp:docPr id="357007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5700795" name="مجموعة 47"/>
                        <wpg:cNvGrpSpPr/>
                        <wpg:grpSpPr>
                          <a:xfrm>
                            <a:off x="0" y="0"/>
                            <a:ext cx="5731510" cy="895351"/>
                            <a:chOff x="0" y="0"/>
                            <a:chExt cx="5878196" cy="918845"/>
                          </a:xfrm>
                        </wpg:grpSpPr>
                        <wpg:grpSp>
                          <wpg:cNvPr id="35700796" name="مجموعة 48"/>
                          <wpg:cNvGrpSpPr/>
                          <wpg:grpSpPr>
                            <a:xfrm>
                              <a:off x="0" y="0"/>
                              <a:ext cx="5878196" cy="918845"/>
                              <a:chOff x="0" y="0"/>
                              <a:chExt cx="6240348" cy="919070"/>
                            </a:xfrm>
                          </wpg:grpSpPr>
                          <wpg:grpSp>
                            <wpg:cNvPr id="35700797" name="مجموعة 49"/>
                            <wpg:cNvGrpSpPr/>
                            <wpg:grpSpPr>
                              <a:xfrm>
                                <a:off x="0" y="169208"/>
                                <a:ext cx="5433072" cy="580613"/>
                                <a:chOff x="0" y="169208"/>
                                <a:chExt cx="5433072" cy="580613"/>
                              </a:xfrm>
                            </wpg:grpSpPr>
                            <wps:wsp>
                              <wps:cNvPr id="357007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9" name="مربع نص 41"/>
                          <wps:cNvSpPr txBox="1"/>
                          <wps:spPr>
                            <a:xfrm>
                              <a:off x="204466" y="256739"/>
                              <a:ext cx="4615440" cy="389157"/>
                            </a:xfrm>
                            <a:prstGeom prst="rect">
                              <a:avLst/>
                            </a:prstGeom>
                            <a:noFill/>
                          </wps:spPr>
                          <wps:txbx>
                            <w:txbxContent>
                              <w:p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تقبل الملاحظات والتغذية الراجعة</w:t>
                                </w:r>
                              </w:p>
                            </w:txbxContent>
                          </wps:txbx>
                          <wps:bodyPr wrap="square" rtlCol="1">
                            <a:spAutoFit/>
                          </wps:bodyPr>
                        </wps:wsp>
                      </wpg:grpSp>
                      <pic:pic xmlns:pic="http://schemas.openxmlformats.org/drawingml/2006/picture">
                        <pic:nvPicPr>
                          <pic:cNvPr id="127998189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2F2E8F2" id="_x0000_s139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GUtdgcAAPI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LdGUtdgcAAPI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3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QX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">
                  <v:group id="مجموعة 48" o:spid="_x0000_s13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pg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">
                    <v:group id="مجموعة 49" o:spid="_x0000_s13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">
                      <v:shape id="شكل حر 50" o:spid="_x0000_s13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" fillcolor="#a5a5a5 [2092]" stroked="f" strokeweight="1pt">
                        <v:stroke joinstyle="miter"/>
                      </v:roundrect>
                    </v:group>
                    <v:oval id="شكل بيضاوي 52" o:spid="_x0000_s13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" filled="f" strokecolor="#168489" strokeweight="1pt">
                      <v:stroke joinstyle="miter"/>
                    </v:oval>
                  </v:group>
                  <v:shape id="مربع نص 41" o:spid="_x0000_s140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" filled="f" stroked="f">
                    <v:textbox style="mso-fit-shape-to-text:t">
                      <w:txbxContent>
                        <w:p w14:paraId="21F03F47" w14:textId="29E9FABB" w:rsidR="00084372" w:rsidRDefault="00996856" w:rsidP="00084372">
                          <w:pPr>
                            <w:rPr>
                              <w:rFonts w:eastAsia="Calibri" w:hAnsi="Adobe Arabic" w:cs="Adobe Arabic"/>
                              <w:b/>
                              <w:bCs/>
                              <w:color w:val="FFFFFF"/>
                              <w:kern w:val="24"/>
                              <w:sz w:val="36"/>
                              <w:szCs w:val="36"/>
                              <w:lang w:bidi="ar-EG"/>
                            </w:rPr>
                          </w:pPr>
                          <w:r w:rsidRPr="00996856">
                            <w:rPr>
                              <w:rFonts w:eastAsia="Calibri" w:hAnsi="Adobe Arabic" w:cs="Adobe Arabic"/>
                              <w:b/>
                              <w:bCs/>
                              <w:color w:val="FFFFFF"/>
                              <w:kern w:val="24"/>
                              <w:sz w:val="36"/>
                              <w:szCs w:val="36"/>
                              <w:rtl/>
                              <w:lang w:bidi="ar-EG"/>
                            </w:rPr>
                            <w:t>تقبل الملاحظات والتغذية الراجعة</w:t>
                          </w:r>
                        </w:p>
                      </w:txbxContent>
                    </v:textbox>
                  </v:shape>
                </v:group>
                <v:shape id="صورة 54" o:spid="_x0000_s14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">
                  <v:imagedata r:id="rId78" o:title=""/>
                </v:shape>
                <w10:anchorlock/>
              </v:group>
            </w:pict>
          </mc:Fallback>
        </mc:AlternateContent>
      </w:r>
    </w:p>
    <w:p w:rsidR="00247375" w:rsidRPr="00AC09F9" w:rsidRDefault="00247375" w:rsidP="00084372">
      <w:r w:rsidRPr="00AC09F9">
        <w:rPr>
          <w:rtl/>
        </w:rPr>
        <w:t>- الموظفون الأصحاء نفسيا</w:t>
      </w:r>
      <w:r>
        <w:rPr>
          <w:rFonts w:hint="cs"/>
          <w:rtl/>
        </w:rPr>
        <w:t>ً</w:t>
      </w:r>
      <w:r w:rsidRPr="00AC09F9">
        <w:rPr>
          <w:rtl/>
        </w:rPr>
        <w:t xml:space="preserve"> يتقبلون الملاحظات والنقد البنّاء بروح إيجابية.</w:t>
      </w:r>
    </w:p>
    <w:p w:rsidR="00247375" w:rsidRPr="00AC09F9" w:rsidRDefault="00247375" w:rsidP="00084372">
      <w:r w:rsidRPr="00AC09F9">
        <w:rPr>
          <w:rtl/>
        </w:rPr>
        <w:t>- يسعون لتطوير أنفسهم بناءً على التغذية الراجعة بدلاً من الشعور بالإحباط أو الانزعاج.</w:t>
      </w:r>
    </w:p>
    <w:p w:rsidR="00247375" w:rsidRPr="00AC09F9" w:rsidRDefault="00247375" w:rsidP="00084372">
      <w:r w:rsidRPr="00AC09F9">
        <w:rPr>
          <w:rtl/>
        </w:rPr>
        <w:t>خلاصة</w:t>
      </w:r>
      <w:r>
        <w:rPr>
          <w:rFonts w:hint="cs"/>
          <w:rtl/>
        </w:rPr>
        <w:t xml:space="preserve"> القول،</w:t>
      </w:r>
      <w:r w:rsidRPr="00B809D6">
        <w:rPr>
          <w:rtl/>
        </w:rPr>
        <w:t xml:space="preserve"> </w:t>
      </w:r>
      <w:r w:rsidRPr="00AC09F9">
        <w:rPr>
          <w:rtl/>
        </w:rPr>
        <w:t>تظهر علامات الصحة النفسية السليمة في بيئة العمل في كيفية تعامل الموظفين مع أنفسهم، زملائهم، والمهام الموكلة إليهم. وجود هذه العلامات يعكس بيئة عمل إيجابية تُحفّز الإنتاجية والإبداع وتقلل من الضغوط النفسية. المؤسسات التي تهتم بتعزيز الصحة النفسية لموظفيها تسهم في بناء فرق عمل متماسكة، منتجة، ومرنة في مواجهة التحديات المهنية.</w:t>
      </w:r>
    </w:p>
    <w:tbl>
      <w:tblPr>
        <w:tblStyle w:val="TableGrid"/>
        <w:bidiVisual/>
        <w:tblW w:w="0" w:type="auto"/>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AD186B" w:rsidRPr="00717B5A" w:rsidTr="00BD7560">
        <w:tc>
          <w:tcPr>
            <w:tcW w:w="1963" w:type="dxa"/>
            <w:tcBorders>
              <w:right w:val="single" w:sz="36" w:space="0" w:color="168489"/>
            </w:tcBorders>
            <w:shd w:val="clear" w:color="auto" w:fill="F2F2F2" w:themeFill="background1" w:themeFillShade="F2"/>
            <w:vAlign w:val="center"/>
          </w:tcPr>
          <w:p w:rsidR="00AD186B" w:rsidRPr="00717B5A" w:rsidRDefault="00AD186B" w:rsidP="00BD7560">
            <w:pPr>
              <w:pageBreakBefore/>
              <w:jc w:val="center"/>
              <w:rPr>
                <w:b/>
                <w:bCs/>
                <w:rtl/>
              </w:rPr>
            </w:pPr>
            <w:r w:rsidRPr="00717B5A">
              <w:rPr>
                <w:b/>
                <w:bCs/>
                <w:noProof/>
                <w:rtl/>
              </w:rPr>
              <w:lastRenderedPageBreak/>
              <w:drawing>
                <wp:inline distT="0" distB="0" distL="0" distR="0" wp14:anchorId="1897DDEC" wp14:editId="15295964">
                  <wp:extent cx="563984" cy="563914"/>
                  <wp:effectExtent l="0" t="0" r="7620" b="7620"/>
                  <wp:docPr id="1088653193" name="Picture 108865319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AD186B" w:rsidRPr="00BA349A" w:rsidRDefault="00F7557A" w:rsidP="00BD7560">
            <w:pPr>
              <w:jc w:val="center"/>
              <w:rPr>
                <w:rFonts w:ascii="Adobe Arabic" w:hAnsi="Adobe Arabic" w:cs="Adobe Arabic"/>
                <w:b/>
                <w:bCs/>
                <w:color w:val="168489"/>
                <w:sz w:val="36"/>
                <w:szCs w:val="40"/>
                <w:rtl/>
              </w:rPr>
            </w:pPr>
            <w:r w:rsidRPr="00F7557A">
              <w:rPr>
                <w:rFonts w:ascii="Adobe Arabic" w:hAnsi="Adobe Arabic" w:cs="Adobe Arabic"/>
                <w:b/>
                <w:bCs/>
                <w:color w:val="168489"/>
                <w:sz w:val="36"/>
                <w:szCs w:val="40"/>
                <w:rtl/>
              </w:rPr>
              <w:t>التعر</w:t>
            </w:r>
            <w:r w:rsidRPr="00F7557A">
              <w:rPr>
                <w:rFonts w:ascii="Adobe Arabic" w:hAnsi="Adobe Arabic" w:cs="Adobe Arabic" w:hint="cs"/>
                <w:b/>
                <w:bCs/>
                <w:color w:val="168489"/>
                <w:sz w:val="36"/>
                <w:szCs w:val="40"/>
                <w:rtl/>
              </w:rPr>
              <w:t>ّ</w:t>
            </w:r>
            <w:r w:rsidRPr="00F7557A">
              <w:rPr>
                <w:rFonts w:ascii="Adobe Arabic" w:hAnsi="Adobe Arabic" w:cs="Adobe Arabic"/>
                <w:b/>
                <w:bCs/>
                <w:color w:val="168489"/>
                <w:sz w:val="36"/>
                <w:szCs w:val="40"/>
                <w:rtl/>
              </w:rPr>
              <w:t>ف على الذات</w:t>
            </w:r>
          </w:p>
        </w:tc>
      </w:tr>
      <w:tr w:rsidR="00AD186B" w:rsidRPr="00717B5A" w:rsidTr="00BD7560">
        <w:tc>
          <w:tcPr>
            <w:tcW w:w="1963" w:type="dxa"/>
            <w:tcBorders>
              <w:right w:val="single" w:sz="36" w:space="0" w:color="168489"/>
            </w:tcBorders>
            <w:shd w:val="clear" w:color="auto" w:fill="F2F2F2" w:themeFill="background1" w:themeFillShade="F2"/>
            <w:vAlign w:val="center"/>
          </w:tcPr>
          <w:p w:rsidR="00AD186B" w:rsidRPr="00717B5A" w:rsidRDefault="00AD186B" w:rsidP="00BD7560">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AD186B" w:rsidRPr="00717B5A" w:rsidRDefault="00AD186B" w:rsidP="00BD7560">
            <w:pPr>
              <w:rPr>
                <w:b/>
                <w:bCs/>
                <w:rtl/>
              </w:rPr>
            </w:pPr>
          </w:p>
        </w:tc>
      </w:tr>
      <w:tr w:rsidR="00AD186B" w:rsidRPr="00717B5A" w:rsidTr="00BD7560">
        <w:tc>
          <w:tcPr>
            <w:tcW w:w="9206" w:type="dxa"/>
            <w:gridSpan w:val="2"/>
          </w:tcPr>
          <w:p w:rsidR="00AD186B" w:rsidRPr="00717B5A" w:rsidRDefault="00AD186B" w:rsidP="00BD7560"/>
          <w:p w:rsidR="00AD186B" w:rsidRPr="00AD186B" w:rsidRDefault="00AC742E" w:rsidP="00AD186B">
            <w:pPr>
              <w:rPr>
                <w:color w:val="C00000"/>
              </w:rPr>
            </w:pPr>
            <w:hyperlink r:id="rId109" w:history="1">
              <w:r w:rsidR="00AD186B" w:rsidRPr="00AC742E">
                <w:rPr>
                  <w:rStyle w:val="Hyperlink"/>
                  <w:rtl/>
                </w:rPr>
                <w:t>الوصف</w:t>
              </w:r>
            </w:hyperlink>
          </w:p>
          <w:p w:rsidR="00AD186B" w:rsidRDefault="00AD186B" w:rsidP="00AD186B">
            <w:pPr>
              <w:rPr>
                <w:rtl/>
              </w:rPr>
            </w:pPr>
            <w:r w:rsidRPr="00AC09F9">
              <w:rPr>
                <w:rtl/>
              </w:rPr>
              <w:t>في هذا التمرين، سيتمكن المشاركون من استكشاف ذواتهم بشكل أعمق من خلال تحديد نقاط القوة والضعف لديهم، ثم مناقشة تأثير هذه النقاط على صحتهم النفسية والمهنية. كما سيعملون على وضع استراتيجيات لتعزيز نقاط القوة والتغلب على نقاط الضعف لتحسين رفاهيتهم وأدائهم في العمل.</w:t>
            </w:r>
          </w:p>
          <w:p w:rsidR="00AD186B" w:rsidRPr="00AD186B" w:rsidRDefault="00AD186B" w:rsidP="00AD186B">
            <w:pPr>
              <w:rPr>
                <w:color w:val="168489"/>
              </w:rPr>
            </w:pPr>
            <w:r w:rsidRPr="00AD186B">
              <w:rPr>
                <w:color w:val="168489"/>
                <w:rtl/>
              </w:rPr>
              <w:t>أهداف التمرين</w:t>
            </w:r>
          </w:p>
          <w:p w:rsidR="00AD186B" w:rsidRPr="00AC09F9" w:rsidRDefault="00AD186B" w:rsidP="00AD186B">
            <w:r w:rsidRPr="00AC09F9">
              <w:rPr>
                <w:rtl/>
              </w:rPr>
              <w:t>- تعزيز الوعي الذاتي لدى المشاركين.</w:t>
            </w:r>
          </w:p>
          <w:p w:rsidR="00AD186B" w:rsidRPr="00AC09F9" w:rsidRDefault="00AD186B" w:rsidP="00AD186B">
            <w:r w:rsidRPr="00AC09F9">
              <w:rPr>
                <w:rtl/>
              </w:rPr>
              <w:t>- مساعدة المشاركين على فهم تأثير شخصياتهم على صحتهم النفسية والمهنية.</w:t>
            </w:r>
          </w:p>
          <w:p w:rsidR="00AD186B" w:rsidRPr="00AC09F9" w:rsidRDefault="00AD186B" w:rsidP="00AD186B">
            <w:r w:rsidRPr="00AC09F9">
              <w:rPr>
                <w:rtl/>
              </w:rPr>
              <w:t>- تحفيز التفكير في أساليب تطوير الذات وبناء خطة لتحسين الأداء الشخصي والمهني.</w:t>
            </w:r>
          </w:p>
          <w:p w:rsidR="00AD186B" w:rsidRPr="00AD186B" w:rsidRDefault="00AD186B" w:rsidP="00AD186B">
            <w:pPr>
              <w:rPr>
                <w:color w:val="168489"/>
              </w:rPr>
            </w:pPr>
            <w:r w:rsidRPr="00AD186B">
              <w:rPr>
                <w:color w:val="168489"/>
                <w:rtl/>
              </w:rPr>
              <w:t>خطوات التمرين</w:t>
            </w:r>
          </w:p>
          <w:p w:rsidR="00AD186B" w:rsidRPr="00AD186B" w:rsidRDefault="00AD186B" w:rsidP="00AD186B">
            <w:pPr>
              <w:rPr>
                <w:b/>
                <w:bCs/>
              </w:rPr>
            </w:pPr>
            <w:r w:rsidRPr="00AD186B">
              <w:rPr>
                <w:b/>
                <w:bCs/>
                <w:rtl/>
              </w:rPr>
              <w:t xml:space="preserve">1. المرحلة الأولى: الكتابة الذاتية (10-15 دقيقة)  </w:t>
            </w:r>
          </w:p>
          <w:p w:rsidR="00AD186B" w:rsidRPr="00AC09F9" w:rsidRDefault="00AD186B" w:rsidP="00AD186B">
            <w:r w:rsidRPr="00AC09F9">
              <w:rPr>
                <w:rtl/>
              </w:rPr>
              <w:t xml:space="preserve">   - يُطلب من كل مشارك تجهيز ورقة وقلم أو استخدام أداة رقمية.</w:t>
            </w:r>
          </w:p>
          <w:p w:rsidR="00AD186B" w:rsidRPr="00AC09F9" w:rsidRDefault="00AD186B" w:rsidP="00AD186B">
            <w:r w:rsidRPr="00AC09F9">
              <w:rPr>
                <w:rtl/>
              </w:rPr>
              <w:t xml:space="preserve">   - يُطلب منهم الإجابة على الأسئلة التالية:  </w:t>
            </w:r>
          </w:p>
          <w:p w:rsidR="00AD186B" w:rsidRPr="00AC09F9" w:rsidRDefault="00AD186B" w:rsidP="00AD186B">
            <w:r w:rsidRPr="00AC09F9">
              <w:rPr>
                <w:rtl/>
              </w:rPr>
              <w:t xml:space="preserve">     - ما هي أهم نقاط القوة التي أمتلكها؟  </w:t>
            </w:r>
          </w:p>
          <w:p w:rsidR="00AD186B" w:rsidRPr="00AC09F9" w:rsidRDefault="00AD186B" w:rsidP="00AD186B">
            <w:r w:rsidRPr="00AC09F9">
              <w:rPr>
                <w:rtl/>
              </w:rPr>
              <w:t xml:space="preserve">     - ما هي نقاط الضعف التي ألاحظها في نفسي؟  </w:t>
            </w:r>
          </w:p>
          <w:p w:rsidR="00AD186B" w:rsidRPr="00AC09F9" w:rsidRDefault="00AD186B" w:rsidP="00AD186B">
            <w:r w:rsidRPr="00AC09F9">
              <w:rPr>
                <w:rtl/>
              </w:rPr>
              <w:t xml:space="preserve">     - كيف تؤثر نقاط القوة والضعف هذه على صحتي النفسية؟  </w:t>
            </w:r>
          </w:p>
          <w:p w:rsidR="00AD186B" w:rsidRPr="00AC09F9" w:rsidRDefault="00AD186B" w:rsidP="00AD186B">
            <w:r w:rsidRPr="00AC09F9">
              <w:rPr>
                <w:rtl/>
              </w:rPr>
              <w:t xml:space="preserve">     - كيف تؤثر على أدائي المهني وعلاقاتي في العمل؟  </w:t>
            </w:r>
          </w:p>
          <w:p w:rsidR="00AD186B" w:rsidRPr="00AC09F9" w:rsidRDefault="00AD186B" w:rsidP="00AD186B">
            <w:r w:rsidRPr="00AC09F9">
              <w:rPr>
                <w:rtl/>
              </w:rPr>
              <w:t xml:space="preserve">     مثال: </w:t>
            </w:r>
          </w:p>
          <w:p w:rsidR="00AD186B" w:rsidRPr="00AC09F9" w:rsidRDefault="00AD186B" w:rsidP="00AD186B">
            <w:r w:rsidRPr="00AC09F9">
              <w:rPr>
                <w:rtl/>
              </w:rPr>
              <w:t xml:space="preserve">     - نقاط القوة: القدرة على العمل تحت الضغط، مهارات التواصل الجيد.  </w:t>
            </w:r>
          </w:p>
          <w:p w:rsidR="00AD186B" w:rsidRPr="00AC09F9" w:rsidRDefault="00AD186B" w:rsidP="00AD186B">
            <w:r w:rsidRPr="00AC09F9">
              <w:rPr>
                <w:rtl/>
              </w:rPr>
              <w:t xml:space="preserve">     - نقاط الضعف: الميل إلى التسويف، ضعف إدارة الوقت.  </w:t>
            </w:r>
          </w:p>
          <w:p w:rsidR="00AD186B" w:rsidRPr="00AC09F9" w:rsidRDefault="00AD186B" w:rsidP="00AD186B">
            <w:r w:rsidRPr="00AC09F9">
              <w:rPr>
                <w:rtl/>
              </w:rPr>
              <w:t xml:space="preserve">     - التأثير على الصحة النفسية: نقاط الضعف تسبب لي القلق والشعور بالإرهاق، لكن نقاط القوة تساعدني على تحقيق النجاح رغم الضغوط.  </w:t>
            </w:r>
          </w:p>
          <w:p w:rsidR="00AD186B" w:rsidRPr="00AC09F9" w:rsidRDefault="00AD186B" w:rsidP="00AD186B">
            <w:r w:rsidRPr="00AC09F9">
              <w:rPr>
                <w:rtl/>
              </w:rPr>
              <w:lastRenderedPageBreak/>
              <w:t xml:space="preserve">     - التأثير المهني: نقاط القوة تبرزني كقائد فعال، لكن ضعف الوقت يؤثر على الالتزام بالمواعيد.</w:t>
            </w:r>
          </w:p>
          <w:p w:rsidR="00AD186B" w:rsidRPr="00AD186B" w:rsidRDefault="00AD186B" w:rsidP="00AD186B">
            <w:pPr>
              <w:rPr>
                <w:b/>
                <w:bCs/>
              </w:rPr>
            </w:pPr>
            <w:r w:rsidRPr="00AD186B">
              <w:rPr>
                <w:b/>
                <w:bCs/>
                <w:rtl/>
              </w:rPr>
              <w:t xml:space="preserve">2. المرحلة الثانية: المناقشة الجماعية (20-30 دقيقة)  </w:t>
            </w:r>
          </w:p>
          <w:p w:rsidR="00AD186B" w:rsidRPr="00AC09F9" w:rsidRDefault="00AD186B" w:rsidP="00AD186B">
            <w:r w:rsidRPr="00AC09F9">
              <w:rPr>
                <w:rtl/>
              </w:rPr>
              <w:t xml:space="preserve">   - يُطلب من المشاركين (في مجموعات صغيرة أو في جلسة عامة) مشاركة بعض نقاط القوة والضعف التي كتبوا عنها، إذا كانوا مرتاحين لذلك.  </w:t>
            </w:r>
          </w:p>
          <w:p w:rsidR="00AD186B" w:rsidRPr="00AC09F9" w:rsidRDefault="00AD186B" w:rsidP="00AD186B">
            <w:r w:rsidRPr="00AC09F9">
              <w:rPr>
                <w:rtl/>
              </w:rPr>
              <w:t xml:space="preserve">   - يتم مناقشة التأثيرات النفسية والمهنية لكل من نقاط القوة والضعف.  </w:t>
            </w:r>
          </w:p>
          <w:p w:rsidR="00AD186B" w:rsidRPr="00AC09F9" w:rsidRDefault="00AD186B" w:rsidP="00AD186B">
            <w:r w:rsidRPr="00AC09F9">
              <w:rPr>
                <w:rtl/>
              </w:rPr>
              <w:t xml:space="preserve">   - تُطرح الأسئلة التالية في النقاش:  </w:t>
            </w:r>
          </w:p>
          <w:p w:rsidR="00AD186B" w:rsidRPr="00AC09F9" w:rsidRDefault="00AD186B" w:rsidP="00AD186B">
            <w:r w:rsidRPr="00AC09F9">
              <w:rPr>
                <w:rtl/>
              </w:rPr>
              <w:t xml:space="preserve">     - ما هي الطرق التي يمكننا من خلالها تعزيز نقاط قوتنا؟  </w:t>
            </w:r>
          </w:p>
          <w:p w:rsidR="00AD186B" w:rsidRPr="00AC09F9" w:rsidRDefault="00AD186B" w:rsidP="00AD186B">
            <w:r w:rsidRPr="00AC09F9">
              <w:rPr>
                <w:rtl/>
              </w:rPr>
              <w:t xml:space="preserve">     - كيف يمكننا التغلب على نقاط الضعف أو تحويلها إلى فرص للتطوير؟  </w:t>
            </w:r>
          </w:p>
          <w:p w:rsidR="00AD186B" w:rsidRPr="00AC09F9" w:rsidRDefault="00AD186B" w:rsidP="00AD186B">
            <w:r w:rsidRPr="00AC09F9">
              <w:rPr>
                <w:rtl/>
              </w:rPr>
              <w:t xml:space="preserve">     - هل هناك استراتيجيات نفسية أو مهنية يمكن أن تساعدنا على تحقيق ذلك؟  </w:t>
            </w:r>
          </w:p>
          <w:p w:rsidR="00AD186B" w:rsidRPr="00AD186B" w:rsidRDefault="00AD186B" w:rsidP="00AD186B">
            <w:pPr>
              <w:rPr>
                <w:b/>
                <w:bCs/>
              </w:rPr>
            </w:pPr>
            <w:r w:rsidRPr="00AD186B">
              <w:rPr>
                <w:b/>
                <w:bCs/>
                <w:rtl/>
              </w:rPr>
              <w:t xml:space="preserve">3. المرحلة الثالثة: وضع خطة شخصية (10-15 دقيقة)  </w:t>
            </w:r>
          </w:p>
          <w:p w:rsidR="00AD186B" w:rsidRPr="00AC09F9" w:rsidRDefault="00AD186B" w:rsidP="00AD186B">
            <w:r w:rsidRPr="00AC09F9">
              <w:rPr>
                <w:rtl/>
              </w:rPr>
              <w:t xml:space="preserve">   - يُطلب من كل مشارك كتابة خطة عمل قصيرة لتحسين ذاته بناءً على النقاط التي ناقشوها.  </w:t>
            </w:r>
          </w:p>
          <w:p w:rsidR="00AD186B" w:rsidRPr="00AC09F9" w:rsidRDefault="00AD186B" w:rsidP="00AD186B">
            <w:r w:rsidRPr="00AC09F9">
              <w:rPr>
                <w:rtl/>
              </w:rPr>
              <w:t xml:space="preserve">   - يجب أن تتضمن الخطة:  </w:t>
            </w:r>
          </w:p>
          <w:p w:rsidR="00AD186B" w:rsidRPr="00AC09F9" w:rsidRDefault="00AD186B" w:rsidP="00AD186B">
            <w:r w:rsidRPr="00AC09F9">
              <w:rPr>
                <w:rtl/>
              </w:rPr>
              <w:t xml:space="preserve">     - خطوات لتعزيز نقاط القوة (مثل حضور تدريب لتحسين المهارات).  </w:t>
            </w:r>
          </w:p>
          <w:p w:rsidR="00AD186B" w:rsidRPr="00AC09F9" w:rsidRDefault="00AD186B" w:rsidP="00AD186B">
            <w:r w:rsidRPr="00AC09F9">
              <w:rPr>
                <w:rtl/>
              </w:rPr>
              <w:t xml:space="preserve">     - خطوات للتغلب على نقاط الضعف (مثل طلب المساعدة أو استخدام أدوات تنظيم الوقت).  </w:t>
            </w:r>
          </w:p>
          <w:p w:rsidR="00AD186B" w:rsidRPr="00AC09F9" w:rsidRDefault="00AD186B" w:rsidP="00AD186B">
            <w:r w:rsidRPr="00AC09F9">
              <w:rPr>
                <w:rtl/>
              </w:rPr>
              <w:t xml:space="preserve">     - آلية لمتابعة التقدم (مثل مراجعة الخطة كل أسبوعين).  </w:t>
            </w:r>
          </w:p>
          <w:p w:rsidR="00AD186B" w:rsidRPr="00AD186B" w:rsidRDefault="00AD186B" w:rsidP="00AD186B">
            <w:pPr>
              <w:rPr>
                <w:color w:val="168489"/>
              </w:rPr>
            </w:pPr>
            <w:r w:rsidRPr="00AD186B">
              <w:rPr>
                <w:rFonts w:hint="cs"/>
                <w:color w:val="168489"/>
                <w:rtl/>
              </w:rPr>
              <w:t>الن</w:t>
            </w:r>
            <w:r w:rsidRPr="00AD186B">
              <w:rPr>
                <w:color w:val="168489"/>
                <w:rtl/>
              </w:rPr>
              <w:t xml:space="preserve">تائج </w:t>
            </w:r>
            <w:r w:rsidRPr="00AD186B">
              <w:rPr>
                <w:rFonts w:hint="cs"/>
                <w:color w:val="168489"/>
                <w:rtl/>
              </w:rPr>
              <w:t>ال</w:t>
            </w:r>
            <w:r w:rsidRPr="00AD186B">
              <w:rPr>
                <w:color w:val="168489"/>
                <w:rtl/>
              </w:rPr>
              <w:t>متوقعة</w:t>
            </w:r>
          </w:p>
          <w:p w:rsidR="00AD186B" w:rsidRPr="00AC09F9" w:rsidRDefault="00AD186B" w:rsidP="00AD186B">
            <w:r w:rsidRPr="00AC09F9">
              <w:rPr>
                <w:rtl/>
              </w:rPr>
              <w:t>- زيادة الوعي بنقاط القوة والضعف الشخصية.</w:t>
            </w:r>
          </w:p>
          <w:p w:rsidR="00AD186B" w:rsidRPr="00AC09F9" w:rsidRDefault="00AD186B" w:rsidP="00AD186B">
            <w:r w:rsidRPr="00AC09F9">
              <w:rPr>
                <w:rtl/>
              </w:rPr>
              <w:t>- وضع استراتيجيات عملية لتحسين الصحة النفسية والأداء المهني.</w:t>
            </w:r>
          </w:p>
          <w:p w:rsidR="00AD186B" w:rsidRPr="00AC09F9" w:rsidRDefault="00AD186B" w:rsidP="00AD186B">
            <w:r w:rsidRPr="00AC09F9">
              <w:rPr>
                <w:rtl/>
              </w:rPr>
              <w:t>- تعزيز الثقة بالنفس من خلال التركيز على نقاط القوة والعمل على نقاط الضعف.</w:t>
            </w:r>
          </w:p>
          <w:p w:rsidR="00AD186B" w:rsidRPr="00AD186B" w:rsidRDefault="00AD186B" w:rsidP="00AD186B">
            <w:r w:rsidRPr="00B300CA">
              <w:rPr>
                <w:color w:val="168489"/>
                <w:rtl/>
              </w:rPr>
              <w:t xml:space="preserve"> </w:t>
            </w:r>
          </w:p>
        </w:tc>
      </w:tr>
    </w:tbl>
    <w:p w:rsidR="00247375" w:rsidRDefault="00247375" w:rsidP="00AD186B"/>
    <w:p w:rsidR="00AD186B" w:rsidRPr="00AD186B" w:rsidRDefault="00AD186B" w:rsidP="00AD186B">
      <w:pPr>
        <w:jc w:val="center"/>
        <w:rPr>
          <w:rtl/>
        </w:rPr>
      </w:pPr>
      <w:r w:rsidRPr="00717B5A">
        <w:rPr>
          <w:noProof/>
        </w:rPr>
        <w:drawing>
          <wp:inline distT="0" distB="0" distL="0" distR="0" wp14:anchorId="03317CA3" wp14:editId="1C873084">
            <wp:extent cx="1501775" cy="1397000"/>
            <wp:effectExtent l="0" t="0" r="0" b="0"/>
            <wp:docPr id="1255790756" name="Picture 1255790756"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D186B" w:rsidRPr="00C9255C" w:rsidTr="00BD7560">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AD186B" w:rsidRPr="00C9255C" w:rsidRDefault="00AD186B" w:rsidP="00BD7560">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0C962447" wp14:editId="34FD3317">
                  <wp:extent cx="485140" cy="485140"/>
                  <wp:effectExtent l="0" t="0" r="0" b="0"/>
                  <wp:docPr id="1088653194" name="Picture 108865319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AD186B" w:rsidRPr="00C9255C" w:rsidRDefault="00AD186B" w:rsidP="00BD7560">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AD186B" w:rsidRDefault="00AD186B" w:rsidP="00BD7560">
            <w:pPr>
              <w:jc w:val="center"/>
              <w:rPr>
                <w:rFonts w:ascii="Adobe Arabic" w:hAnsi="Adobe Arabic" w:cs="Adobe Arabic"/>
                <w:b/>
                <w:bCs/>
                <w:color w:val="168489"/>
                <w:sz w:val="40"/>
                <w:szCs w:val="48"/>
                <w:lang w:bidi="ar-SY"/>
              </w:rPr>
            </w:pPr>
          </w:p>
          <w:p w:rsidR="00AD186B" w:rsidRPr="00960E81" w:rsidRDefault="00AD186B" w:rsidP="00BD7560">
            <w:pPr>
              <w:jc w:val="center"/>
              <w:rPr>
                <w:rFonts w:ascii="Adobe Arabic" w:hAnsi="Adobe Arabic" w:cs="Adobe Arabic"/>
                <w:b/>
                <w:bCs/>
                <w:color w:val="168489"/>
                <w:sz w:val="40"/>
                <w:szCs w:val="48"/>
                <w:lang w:bidi="ar-SY"/>
              </w:rPr>
            </w:pPr>
            <w:r w:rsidRPr="00AD186B">
              <w:rPr>
                <w:rFonts w:ascii="Adobe Arabic" w:hAnsi="Adobe Arabic" w:cs="Adobe Arabic" w:hint="cs"/>
                <w:b/>
                <w:bCs/>
                <w:color w:val="168489"/>
                <w:sz w:val="40"/>
                <w:szCs w:val="48"/>
                <w:rtl/>
                <w:lang w:bidi="ar-SY"/>
              </w:rPr>
              <w:t>"</w:t>
            </w:r>
            <w:r w:rsidRPr="00AD186B">
              <w:rPr>
                <w:rFonts w:ascii="Adobe Arabic" w:hAnsi="Adobe Arabic" w:cs="Adobe Arabic"/>
                <w:b/>
                <w:bCs/>
                <w:color w:val="168489"/>
                <w:sz w:val="40"/>
                <w:szCs w:val="48"/>
                <w:rtl/>
                <w:lang w:bidi="ar-SY"/>
              </w:rPr>
              <w:t>قصة نجاح</w:t>
            </w:r>
            <w:r w:rsidRPr="00AD186B">
              <w:rPr>
                <w:rFonts w:ascii="Adobe Arabic" w:hAnsi="Adobe Arabic" w:cs="Adobe Arabic" w:hint="cs"/>
                <w:b/>
                <w:bCs/>
                <w:color w:val="168489"/>
                <w:sz w:val="40"/>
                <w:szCs w:val="48"/>
                <w:rtl/>
                <w:lang w:bidi="ar-SY"/>
              </w:rPr>
              <w:t>":</w:t>
            </w:r>
          </w:p>
        </w:tc>
      </w:tr>
    </w:tbl>
    <w:p w:rsidR="00247375" w:rsidRDefault="00247375" w:rsidP="00AD186B">
      <w:pPr>
        <w:rPr>
          <w:rtl/>
        </w:rPr>
      </w:pPr>
    </w:p>
    <w:p w:rsidR="00247375" w:rsidRPr="00AD186B" w:rsidRDefault="00AC742E" w:rsidP="00AD186B">
      <w:pPr>
        <w:rPr>
          <w:color w:val="C00000"/>
        </w:rPr>
      </w:pPr>
      <w:hyperlink r:id="rId110" w:history="1">
        <w:r w:rsidR="00247375" w:rsidRPr="00AC742E">
          <w:rPr>
            <w:rStyle w:val="Hyperlink"/>
            <w:rtl/>
          </w:rPr>
          <w:t>الوصف</w:t>
        </w:r>
      </w:hyperlink>
    </w:p>
    <w:p w:rsidR="00247375" w:rsidRDefault="00247375" w:rsidP="00AD186B">
      <w:pPr>
        <w:rPr>
          <w:rtl/>
        </w:rPr>
      </w:pPr>
      <w:r w:rsidRPr="00AC09F9">
        <w:rPr>
          <w:rtl/>
        </w:rPr>
        <w:t>في هذا النشاط، سيتم عرض قصة حقيقية أو مُتخيّلة لموظف واجه تحديات نفسية ومهنية وتمكن من التغل</w:t>
      </w:r>
      <w:r>
        <w:rPr>
          <w:rFonts w:hint="cs"/>
          <w:rtl/>
        </w:rPr>
        <w:t>ّ</w:t>
      </w:r>
      <w:r w:rsidRPr="00AC09F9">
        <w:rPr>
          <w:rtl/>
        </w:rPr>
        <w:t>ب عليها بنجاح. الهدف هو أن يستلهم المشاركون من القصة ويقوموا بتحليل الاستراتيجيات التي استخدمها الموظف لتحسين حالته الصحية والنفسية وتعزيز أدائه المهني. بعد ذلك، يُطلب من المشاركين مناقشة كيفية تطبيق هذه الاستراتيجيات في حياتهم العملية.</w:t>
      </w:r>
    </w:p>
    <w:p w:rsidR="00247375" w:rsidRPr="00AD186B" w:rsidRDefault="00247375" w:rsidP="00AD186B">
      <w:pPr>
        <w:rPr>
          <w:color w:val="168489"/>
        </w:rPr>
      </w:pPr>
      <w:r w:rsidRPr="00AD186B">
        <w:rPr>
          <w:color w:val="168489"/>
          <w:rtl/>
        </w:rPr>
        <w:t>أهداف النشاط</w:t>
      </w:r>
    </w:p>
    <w:p w:rsidR="00247375" w:rsidRPr="00AC09F9" w:rsidRDefault="00247375" w:rsidP="00AD186B">
      <w:r w:rsidRPr="00AC09F9">
        <w:rPr>
          <w:rtl/>
        </w:rPr>
        <w:t xml:space="preserve">- إلهام المشاركين من خلال قصص النجاح الواقعية.  </w:t>
      </w:r>
    </w:p>
    <w:p w:rsidR="00247375" w:rsidRPr="00AC09F9" w:rsidRDefault="00247375" w:rsidP="00AD186B">
      <w:r w:rsidRPr="00AC09F9">
        <w:rPr>
          <w:rtl/>
        </w:rPr>
        <w:t xml:space="preserve">- تحليل استراتيجيات فعّالة للتغلب على التحديات النفسية والمهنية.  </w:t>
      </w:r>
    </w:p>
    <w:p w:rsidR="00247375" w:rsidRPr="00AC09F9" w:rsidRDefault="00247375" w:rsidP="00AD186B">
      <w:r w:rsidRPr="00AC09F9">
        <w:rPr>
          <w:rtl/>
        </w:rPr>
        <w:t xml:space="preserve">- تعزيز قدرة المشاركين على تطبيق هذه الاستراتيجيات في حياتهم العملية لتحسين صحتهم النفسية وأدائهم المهني.  </w:t>
      </w:r>
    </w:p>
    <w:p w:rsidR="00247375" w:rsidRPr="00AD186B" w:rsidRDefault="00247375" w:rsidP="00AD186B">
      <w:pPr>
        <w:rPr>
          <w:color w:val="168489"/>
        </w:rPr>
      </w:pPr>
      <w:r w:rsidRPr="00AD186B">
        <w:rPr>
          <w:color w:val="168489"/>
          <w:rtl/>
        </w:rPr>
        <w:t>خطوات النشاط</w:t>
      </w:r>
    </w:p>
    <w:p w:rsidR="00247375" w:rsidRPr="00AD186B" w:rsidRDefault="00247375" w:rsidP="00AD186B">
      <w:pPr>
        <w:rPr>
          <w:b/>
          <w:bCs/>
        </w:rPr>
      </w:pPr>
      <w:r w:rsidRPr="00AD186B">
        <w:rPr>
          <w:b/>
          <w:bCs/>
          <w:rtl/>
        </w:rPr>
        <w:t xml:space="preserve">1. عرض القصة (10-15 دقيقة)  </w:t>
      </w:r>
    </w:p>
    <w:p w:rsidR="00247375" w:rsidRPr="00AC09F9" w:rsidRDefault="00247375" w:rsidP="00AD186B">
      <w:r w:rsidRPr="00AC09F9">
        <w:rPr>
          <w:rtl/>
        </w:rPr>
        <w:t xml:space="preserve">   - يتم تقديم قصة نجاح ملهمة لموظف يواجه ضغوطات نفسية ومهنية، مثل التوتر، الإرهاق المهني، أو ضعف الثقة بالنفس، وكيف تمكن من تجاوزها.  </w:t>
      </w:r>
    </w:p>
    <w:p w:rsidR="00247375" w:rsidRPr="00AC09F9" w:rsidRDefault="00247375" w:rsidP="00AD186B">
      <w:r w:rsidRPr="00AC09F9">
        <w:rPr>
          <w:rtl/>
        </w:rPr>
        <w:t xml:space="preserve">   - يمكن تقديم القصة باستخدام طرق مختلفة:  </w:t>
      </w:r>
    </w:p>
    <w:p w:rsidR="00247375" w:rsidRPr="00AC09F9" w:rsidRDefault="00247375" w:rsidP="00AD186B">
      <w:r w:rsidRPr="00AC09F9">
        <w:rPr>
          <w:rtl/>
        </w:rPr>
        <w:t xml:space="preserve">     - قراءتها شفهيًا.  </w:t>
      </w:r>
    </w:p>
    <w:p w:rsidR="00247375" w:rsidRPr="00AC09F9" w:rsidRDefault="00247375" w:rsidP="00AD186B">
      <w:r w:rsidRPr="00AC09F9">
        <w:rPr>
          <w:rtl/>
        </w:rPr>
        <w:t xml:space="preserve">     - عرضها في شكل فيديو قصير.  </w:t>
      </w:r>
    </w:p>
    <w:p w:rsidR="00247375" w:rsidRPr="00AC09F9" w:rsidRDefault="00247375" w:rsidP="00AD186B">
      <w:r w:rsidRPr="00AC09F9">
        <w:rPr>
          <w:rtl/>
        </w:rPr>
        <w:t xml:space="preserve">     - توزيع نص مكتوب على المشاركين.  </w:t>
      </w:r>
    </w:p>
    <w:p w:rsidR="00247375" w:rsidRPr="00076848" w:rsidRDefault="00247375" w:rsidP="00AD186B">
      <w:pPr>
        <w:keepNext/>
      </w:pPr>
      <w:r w:rsidRPr="00076848">
        <w:rPr>
          <w:rtl/>
        </w:rPr>
        <w:lastRenderedPageBreak/>
        <w:t xml:space="preserve">   </w:t>
      </w:r>
      <w:hyperlink r:id="rId111" w:history="1">
        <w:r w:rsidRPr="00AC742E">
          <w:rPr>
            <w:rStyle w:val="Hyperlink"/>
            <w:rtl/>
          </w:rPr>
          <w:t xml:space="preserve">مثال قصة: </w:t>
        </w:r>
      </w:hyperlink>
      <w:r w:rsidRPr="00076848">
        <w:rPr>
          <w:rtl/>
        </w:rPr>
        <w:t xml:space="preserve"> </w:t>
      </w:r>
    </w:p>
    <w:p w:rsidR="00247375" w:rsidRPr="00AC09F9" w:rsidRDefault="00247375" w:rsidP="00AD186B">
      <w:r w:rsidRPr="00AC09F9">
        <w:rPr>
          <w:rtl/>
        </w:rPr>
        <w:t xml:space="preserve">  </w:t>
      </w:r>
      <w:r>
        <w:rPr>
          <w:rFonts w:hint="cs"/>
          <w:rtl/>
        </w:rPr>
        <w:t>"</w:t>
      </w:r>
      <w:r w:rsidRPr="00AC09F9">
        <w:rPr>
          <w:rtl/>
        </w:rPr>
        <w:t>محمد هو موظف في شركة تقنية، بدأ يشعر بالإرهاق المهني بسبب ضغط المواعيد النهائية وزيادة المسؤوليات. أدى ذلك إلى تدهور صحته النفسية، حيث بدأ يعاني من القلق وقلة التركيز. قرر محمد طلب المساعدة من مستشار نفسي، وبدأ في تنظيم وقته باستخدام تقنيات إدارة الأولويات. كما خصص وقتا</w:t>
      </w:r>
      <w:r>
        <w:rPr>
          <w:rFonts w:hint="cs"/>
          <w:rtl/>
        </w:rPr>
        <w:t>ً</w:t>
      </w:r>
      <w:r w:rsidRPr="00AC09F9">
        <w:rPr>
          <w:rtl/>
        </w:rPr>
        <w:t xml:space="preserve"> لممارسة الرياضة والاهتمام بنفسه. بمرور الوقت، تحسنت حالته النفسية وزادت إنتاجيته، مما أهله للحصول على ترقية في العمل."</w:t>
      </w:r>
    </w:p>
    <w:p w:rsidR="00247375" w:rsidRPr="00AD186B" w:rsidRDefault="00247375" w:rsidP="00AD186B">
      <w:pPr>
        <w:rPr>
          <w:b/>
          <w:bCs/>
        </w:rPr>
      </w:pPr>
      <w:r w:rsidRPr="00AD186B">
        <w:rPr>
          <w:b/>
          <w:bCs/>
          <w:rtl/>
        </w:rPr>
        <w:t xml:space="preserve">2. النقاش الجماعي (15-20 دقيقة)  </w:t>
      </w:r>
    </w:p>
    <w:p w:rsidR="00247375" w:rsidRPr="00AC09F9" w:rsidRDefault="00247375" w:rsidP="00AD186B">
      <w:r w:rsidRPr="00AC09F9">
        <w:rPr>
          <w:rtl/>
        </w:rPr>
        <w:t xml:space="preserve">   - يُطلب من المشاركين مناقشة جوانب القصة وتحليل الاستراتيجيات التي استخدمها الموظف.  </w:t>
      </w:r>
    </w:p>
    <w:p w:rsidR="00247375" w:rsidRPr="00AC09F9" w:rsidRDefault="00247375" w:rsidP="00AD186B">
      <w:r w:rsidRPr="00AC09F9">
        <w:rPr>
          <w:rtl/>
        </w:rPr>
        <w:t xml:space="preserve">   - يمكن طرح الأسئلة التالية لتحفيز النقاش:  </w:t>
      </w:r>
    </w:p>
    <w:p w:rsidR="00247375" w:rsidRPr="00AC09F9" w:rsidRDefault="00247375" w:rsidP="00AD186B">
      <w:r w:rsidRPr="00AC09F9">
        <w:rPr>
          <w:rtl/>
        </w:rPr>
        <w:t xml:space="preserve">     - ما التحديات النفسية والمهنية التي واجهها الموظف؟  </w:t>
      </w:r>
    </w:p>
    <w:p w:rsidR="00247375" w:rsidRPr="00AC09F9" w:rsidRDefault="00247375" w:rsidP="00AD186B">
      <w:r w:rsidRPr="00AC09F9">
        <w:rPr>
          <w:rtl/>
        </w:rPr>
        <w:t xml:space="preserve">     - ما هي الاستراتيجيات التي استخدمها لتحسين حالته؟  </w:t>
      </w:r>
    </w:p>
    <w:p w:rsidR="00247375" w:rsidRPr="00AC09F9" w:rsidRDefault="00247375" w:rsidP="00AD186B">
      <w:r w:rsidRPr="00AC09F9">
        <w:rPr>
          <w:rtl/>
        </w:rPr>
        <w:t xml:space="preserve">     - كيف ساعدته هذه الاستراتيجيات في التغلب على التحديات؟  </w:t>
      </w:r>
    </w:p>
    <w:p w:rsidR="00247375" w:rsidRPr="00AC09F9" w:rsidRDefault="00247375" w:rsidP="00AD186B">
      <w:r w:rsidRPr="00AC09F9">
        <w:rPr>
          <w:rtl/>
        </w:rPr>
        <w:t xml:space="preserve">     - ما الدروس المستفادة من القصة؟  </w:t>
      </w:r>
    </w:p>
    <w:p w:rsidR="00247375" w:rsidRPr="00AC09F9" w:rsidRDefault="00247375" w:rsidP="00AD186B">
      <w:r w:rsidRPr="00AC09F9">
        <w:rPr>
          <w:rtl/>
        </w:rPr>
        <w:t xml:space="preserve">     - هل هناك استراتيجيات أخرى كان يمكن أن تساعده؟  </w:t>
      </w:r>
    </w:p>
    <w:p w:rsidR="00247375" w:rsidRPr="00AD186B" w:rsidRDefault="00247375" w:rsidP="00AD186B">
      <w:pPr>
        <w:rPr>
          <w:b/>
          <w:bCs/>
        </w:rPr>
      </w:pPr>
      <w:r w:rsidRPr="00AD186B">
        <w:rPr>
          <w:b/>
          <w:bCs/>
          <w:rtl/>
        </w:rPr>
        <w:t xml:space="preserve">3. ربط القصة بتجارب المشاركين (15-20 دقيقة)  </w:t>
      </w:r>
    </w:p>
    <w:p w:rsidR="00247375" w:rsidRPr="00AC09F9" w:rsidRDefault="00247375" w:rsidP="00AD186B">
      <w:r w:rsidRPr="00AC09F9">
        <w:rPr>
          <w:rtl/>
        </w:rPr>
        <w:t xml:space="preserve">   - يُطلب من المشاركين التفكير في تجاربهم الشخصية والإجابة عن الأسئلة التالية:  </w:t>
      </w:r>
    </w:p>
    <w:p w:rsidR="00247375" w:rsidRPr="00AC09F9" w:rsidRDefault="00247375" w:rsidP="00AD186B">
      <w:r w:rsidRPr="00AC09F9">
        <w:rPr>
          <w:rtl/>
        </w:rPr>
        <w:t xml:space="preserve">     - هل واجهت تحديات مشابهة في حياتك المهنية؟  </w:t>
      </w:r>
    </w:p>
    <w:p w:rsidR="00247375" w:rsidRPr="00AC09F9" w:rsidRDefault="00247375" w:rsidP="00AD186B">
      <w:r w:rsidRPr="00AC09F9">
        <w:rPr>
          <w:rtl/>
        </w:rPr>
        <w:t xml:space="preserve">     - ما الاستراتيجيات التي استخدمتها أو التي يمكنك استخدامها للتغلب عليها؟  </w:t>
      </w:r>
    </w:p>
    <w:p w:rsidR="00247375" w:rsidRPr="00AC09F9" w:rsidRDefault="00247375" w:rsidP="00AD186B">
      <w:r w:rsidRPr="00AC09F9">
        <w:rPr>
          <w:rtl/>
        </w:rPr>
        <w:t xml:space="preserve">     - كيف يمكن تطبيق الدروس المستفادة من القصة في حياتك؟  </w:t>
      </w:r>
    </w:p>
    <w:p w:rsidR="00247375" w:rsidRPr="00AC09F9" w:rsidRDefault="00247375" w:rsidP="00AD186B">
      <w:r w:rsidRPr="00AC09F9">
        <w:rPr>
          <w:rtl/>
        </w:rPr>
        <w:t xml:space="preserve">   - يمكن تقسيم المشاركين إلى مجموعات صغيرة لتبادل الأفكار والتحديات، أو يمكن إجراء النقاش بشكل جماعي.</w:t>
      </w:r>
    </w:p>
    <w:p w:rsidR="00247375" w:rsidRPr="00AD186B" w:rsidRDefault="00247375" w:rsidP="00AD186B">
      <w:pPr>
        <w:rPr>
          <w:b/>
          <w:bCs/>
        </w:rPr>
      </w:pPr>
      <w:r w:rsidRPr="00AD186B">
        <w:rPr>
          <w:b/>
          <w:bCs/>
          <w:rtl/>
        </w:rPr>
        <w:t xml:space="preserve">4. الخاتمة ووضع خطة (10-15 دقيقة)  </w:t>
      </w:r>
    </w:p>
    <w:p w:rsidR="00247375" w:rsidRPr="00AC09F9" w:rsidRDefault="00247375" w:rsidP="00AD186B">
      <w:r w:rsidRPr="00AC09F9">
        <w:rPr>
          <w:rtl/>
        </w:rPr>
        <w:t xml:space="preserve">   - يُطلب من كل مشارك كتابة خطة شخصية بسيطة، تتضمن:  </w:t>
      </w:r>
    </w:p>
    <w:p w:rsidR="00247375" w:rsidRPr="00AC09F9" w:rsidRDefault="00247375" w:rsidP="00AD186B">
      <w:r w:rsidRPr="00AC09F9">
        <w:rPr>
          <w:rtl/>
        </w:rPr>
        <w:t xml:space="preserve">     - تحدٍ نفسي أو مهني يواجهه حاليا</w:t>
      </w:r>
      <w:r>
        <w:rPr>
          <w:rFonts w:hint="cs"/>
          <w:rtl/>
        </w:rPr>
        <w:t>ً</w:t>
      </w:r>
      <w:r w:rsidRPr="00AC09F9">
        <w:rPr>
          <w:rtl/>
        </w:rPr>
        <w:t xml:space="preserve">.  </w:t>
      </w:r>
    </w:p>
    <w:p w:rsidR="00247375" w:rsidRPr="00AC09F9" w:rsidRDefault="00247375" w:rsidP="00AD186B">
      <w:r w:rsidRPr="00AC09F9">
        <w:rPr>
          <w:rtl/>
        </w:rPr>
        <w:t xml:space="preserve">     - استراتيجية أو أكثر للتغلب على التحدي مستوحاة من قصة النجاح.  </w:t>
      </w:r>
    </w:p>
    <w:p w:rsidR="00247375" w:rsidRPr="00AC09F9" w:rsidRDefault="00247375" w:rsidP="00AD186B">
      <w:r w:rsidRPr="00AC09F9">
        <w:rPr>
          <w:rtl/>
        </w:rPr>
        <w:lastRenderedPageBreak/>
        <w:t xml:space="preserve">     - خطوات عملية لتنفيذ هذه الاستراتيجية.  </w:t>
      </w:r>
    </w:p>
    <w:p w:rsidR="00247375" w:rsidRPr="00AD186B" w:rsidRDefault="00247375" w:rsidP="00AD186B">
      <w:pPr>
        <w:rPr>
          <w:color w:val="168489"/>
        </w:rPr>
      </w:pPr>
      <w:r w:rsidRPr="00AD186B">
        <w:rPr>
          <w:rFonts w:hint="cs"/>
          <w:color w:val="168489"/>
          <w:rtl/>
        </w:rPr>
        <w:t>ال</w:t>
      </w:r>
      <w:r w:rsidRPr="00AD186B">
        <w:rPr>
          <w:color w:val="168489"/>
          <w:rtl/>
        </w:rPr>
        <w:t xml:space="preserve">نتائج </w:t>
      </w:r>
      <w:r w:rsidRPr="00AD186B">
        <w:rPr>
          <w:rFonts w:hint="cs"/>
          <w:color w:val="168489"/>
          <w:rtl/>
        </w:rPr>
        <w:t>ال</w:t>
      </w:r>
      <w:r w:rsidRPr="00AD186B">
        <w:rPr>
          <w:color w:val="168489"/>
          <w:rtl/>
        </w:rPr>
        <w:t>متوقعة</w:t>
      </w:r>
    </w:p>
    <w:p w:rsidR="00247375" w:rsidRPr="00AC09F9" w:rsidRDefault="00247375" w:rsidP="00AD186B">
      <w:r w:rsidRPr="00AC09F9">
        <w:rPr>
          <w:rtl/>
        </w:rPr>
        <w:t xml:space="preserve">- زيادة الوعي بأهمية مواجهة التحديات النفسية والمهنية بطرق إيجابية.  </w:t>
      </w:r>
    </w:p>
    <w:p w:rsidR="00247375" w:rsidRPr="00AC09F9" w:rsidRDefault="00247375" w:rsidP="00AD186B">
      <w:r w:rsidRPr="00AC09F9">
        <w:rPr>
          <w:rtl/>
        </w:rPr>
        <w:t xml:space="preserve">- استلهام استراتيجيات عملية لتحسين الصحة النفسية وتعزيز الإنتاجية.  </w:t>
      </w:r>
    </w:p>
    <w:p w:rsidR="00247375" w:rsidRDefault="00247375" w:rsidP="00AD186B">
      <w:r w:rsidRPr="00AC09F9">
        <w:rPr>
          <w:rtl/>
        </w:rPr>
        <w:t xml:space="preserve">- تحفيز المشاركين على التفكير في حلول واقعية للتحديات التي يواجهونها.  </w:t>
      </w:r>
    </w:p>
    <w:p w:rsidR="00AD186B" w:rsidRDefault="00AD186B" w:rsidP="00AD186B"/>
    <w:p w:rsidR="00AD186B" w:rsidRDefault="00AD186B" w:rsidP="00AD186B"/>
    <w:p w:rsidR="00AD186B" w:rsidRDefault="00AD186B" w:rsidP="00AD186B"/>
    <w:p w:rsidR="00AD186B" w:rsidRDefault="00AD186B" w:rsidP="00AD186B"/>
    <w:p w:rsidR="00AD186B" w:rsidRDefault="00AD186B" w:rsidP="00AD186B">
      <w:pPr>
        <w:jc w:val="center"/>
        <w:rPr>
          <w:rtl/>
        </w:rPr>
      </w:pPr>
      <w:r w:rsidRPr="00717B5A">
        <w:rPr>
          <w:noProof/>
        </w:rPr>
        <w:drawing>
          <wp:inline distT="0" distB="0" distL="0" distR="0" wp14:anchorId="0A4FAB16" wp14:editId="2D631554">
            <wp:extent cx="1501775" cy="1397000"/>
            <wp:effectExtent l="0" t="0" r="0" b="0"/>
            <wp:docPr id="1088653195" name="Picture 1088653195"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247375" w:rsidRDefault="00247375" w:rsidP="00247375">
      <w:pPr>
        <w:rPr>
          <w:rtl/>
        </w:rPr>
      </w:pPr>
    </w:p>
    <w:p w:rsidR="00BD5495" w:rsidRDefault="00BD5495" w:rsidP="002A078C">
      <w:pPr>
        <w:rPr>
          <w:rFonts w:ascii="Sakkal Majalla" w:hAnsi="Sakkal Majalla"/>
          <w:sz w:val="34"/>
          <w:rtl/>
          <w:lang w:bidi="ar-EG"/>
        </w:rPr>
      </w:pPr>
    </w:p>
    <w:p w:rsidR="00BD5495" w:rsidRDefault="00BD5495" w:rsidP="00BD5495">
      <w:pPr>
        <w:rPr>
          <w:rFonts w:ascii="Sakkal Majalla" w:hAnsi="Sakkal Majalla"/>
          <w:sz w:val="34"/>
          <w:rtl/>
          <w:lang w:bidi="ar-EG"/>
        </w:rPr>
      </w:pPr>
    </w:p>
    <w:p w:rsidR="003F41BB"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3401A87A" wp14:editId="3EA913C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7767BF3B" wp14:editId="62203EC1">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0A1469ED" wp14:editId="4C306D95">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247375" w:rsidRPr="00247375" w:rsidRDefault="00247375" w:rsidP="00247375">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مشاهدة فيديو تدريبي.</w:t>
            </w:r>
          </w:p>
          <w:p w:rsidR="00247375" w:rsidRPr="00247375" w:rsidRDefault="00247375" w:rsidP="00247375">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الضغوط المهنية وتأثيرها على الصحة النفسية.  </w:t>
            </w:r>
          </w:p>
          <w:p w:rsidR="00247375" w:rsidRPr="00247375" w:rsidRDefault="00247375" w:rsidP="00247375">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بيئة العمل السلبية وأثرها على الموظفين.  </w:t>
            </w:r>
          </w:p>
          <w:p w:rsidR="00F01FA2" w:rsidRPr="00247375" w:rsidRDefault="00247375" w:rsidP="00247375">
            <w:pPr>
              <w:pStyle w:val="ListParagraph"/>
              <w:numPr>
                <w:ilvl w:val="0"/>
                <w:numId w:val="8"/>
              </w:numPr>
              <w:spacing w:after="0" w:line="360" w:lineRule="auto"/>
              <w:jc w:val="lowKashida"/>
              <w:rPr>
                <w:rFonts w:ascii="Sakkal Majalla" w:hAnsi="Sakkal Majalla" w:cs="Sakkal Majalla"/>
                <w:sz w:val="32"/>
                <w:szCs w:val="32"/>
                <w:rtl/>
              </w:rPr>
            </w:pPr>
            <w:r w:rsidRPr="00247375">
              <w:rPr>
                <w:rFonts w:ascii="Adobe Arabic" w:eastAsia="Calibri" w:hAnsi="Adobe Arabic" w:cs="Adobe Arabic"/>
                <w:color w:val="0D0D0D" w:themeColor="text1" w:themeTint="F2"/>
                <w:sz w:val="32"/>
                <w:szCs w:val="32"/>
                <w:rtl/>
                <w:lang w:bidi="ar-EG"/>
              </w:rPr>
              <w:t>أهمية الدعم النفسي والاجتماعي في العمل.</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8E8C7B7" wp14:editId="55B685FF">
                <wp:simplePos x="0" y="0"/>
                <wp:positionH relativeFrom="column">
                  <wp:posOffset>130629</wp:posOffset>
                </wp:positionH>
                <wp:positionV relativeFrom="paragraph">
                  <wp:posOffset>-463138</wp:posOffset>
                </wp:positionV>
                <wp:extent cx="6353174" cy="6828311"/>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6828311"/>
                          <a:chOff x="0" y="0"/>
                          <a:chExt cx="6353174" cy="6828311"/>
                        </a:xfrm>
                      </wpg:grpSpPr>
                      <wpg:grpSp>
                        <wpg:cNvPr id="176" name="Group 176"/>
                        <wpg:cNvGrpSpPr/>
                        <wpg:grpSpPr>
                          <a:xfrm>
                            <a:off x="161925" y="2571750"/>
                            <a:ext cx="5425327" cy="4256561"/>
                            <a:chOff x="-2" y="0"/>
                            <a:chExt cx="5425399" cy="425686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14"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15"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3102309" y="874304"/>
                              <a:ext cx="2323088" cy="3288056"/>
                            </a:xfrm>
                            <a:prstGeom prst="rect">
                              <a:avLst/>
                            </a:prstGeom>
                            <a:noFill/>
                            <a:ln w="6350">
                              <a:noFill/>
                            </a:ln>
                          </wps:spPr>
                          <wps:txbx>
                            <w:txbxContent>
                              <w:p w:rsidR="002C04B9" w:rsidRPr="002C04B9" w:rsidRDefault="002C04B9"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أسباب </w:t>
                                </w: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أثر </w:t>
                                </w:r>
                                <w:r w:rsidRPr="00247375">
                                  <w:rPr>
                                    <w:rFonts w:ascii="Adobe Arabic" w:eastAsia="GE Dinar One" w:hAnsi="Adobe Arabic" w:cs="Adobe Arabic"/>
                                    <w:color w:val="000000"/>
                                    <w:kern w:val="24"/>
                                    <w:sz w:val="36"/>
                                    <w:szCs w:val="36"/>
                                    <w:rtl/>
                                    <w:lang w:bidi="ar-SY"/>
                                  </w:rPr>
                                  <w:t xml:space="preserve">بيئة العمل السلبية على الموظفين.  </w:t>
                                </w:r>
                              </w:p>
                              <w:p w:rsidR="00F01FA2"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مناقشة </w:t>
                                </w: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06" y="874482"/>
                              <a:ext cx="2216426" cy="3382381"/>
                            </a:xfrm>
                            <a:prstGeom prst="rect">
                              <a:avLst/>
                            </a:prstGeom>
                            <a:noFill/>
                            <a:ln w="6350">
                              <a:noFill/>
                            </a:ln>
                          </wps:spPr>
                          <wps:txbx>
                            <w:txbxContent>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بيئة العمل السلبية وأثرها على الموظفين.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تحليل مواقف</w:t>
                                </w:r>
                                <w:r w:rsidRPr="00247375">
                                  <w:rPr>
                                    <w:rFonts w:ascii="Adobe Arabic" w:eastAsia="GE Dinar One" w:hAnsi="Adobe Arabic" w:cs="Adobe Arabic" w:hint="cs"/>
                                    <w:color w:val="000000"/>
                                    <w:kern w:val="24"/>
                                    <w:sz w:val="36"/>
                                    <w:szCs w:val="36"/>
                                    <w:rtl/>
                                    <w:lang w:bidi="ar-SY"/>
                                  </w:rPr>
                                  <w:t>".</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خريطة الدعم</w:t>
                                </w:r>
                                <w:r w:rsidRPr="00247375">
                                  <w:rPr>
                                    <w:rFonts w:ascii="Adobe Arabic" w:eastAsia="GE Dinar One" w:hAnsi="Adobe Arabic" w:cs="Adobe Arabic" w:hint="cs"/>
                                    <w:color w:val="000000"/>
                                    <w:kern w:val="24"/>
                                    <w:sz w:val="36"/>
                                    <w:szCs w:val="36"/>
                                    <w:rtl/>
                                    <w:lang w:bidi="ar-SY"/>
                                  </w:rPr>
                                  <w:t>".</w:t>
                                </w:r>
                              </w:p>
                              <w:p w:rsidR="00F01FA2" w:rsidRPr="00247375" w:rsidRDefault="00F01FA2" w:rsidP="00247375">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rsidR="00F01FA2" w:rsidRPr="00F01FA2" w:rsidRDefault="00247375" w:rsidP="00AC742E">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العوامل المؤثرة على الصحة النفسية في العمل</w:t>
                                </w:r>
                              </w:p>
                            </w:txbxContent>
                          </wps:txbx>
                          <wps:bodyPr wrap="square" rtlCol="0">
                            <a:spAutoFit/>
                          </wps:bodyPr>
                        </wps:wsp>
                      </wpg:grpSp>
                    </wpg:wgp>
                  </a:graphicData>
                </a:graphic>
                <wp14:sizeRelV relativeFrom="margin">
                  <wp14:pctHeight>0</wp14:pctHeight>
                </wp14:sizeRelV>
              </wp:anchor>
            </w:drawing>
          </mc:Choice>
          <mc:Fallback>
            <w:pict>
              <v:group id="Group 175" o:spid="_x0000_s1402" style="position:absolute;left:0;text-align:left;margin-left:10.3pt;margin-top:-36.45pt;width:500.25pt;height:537.65pt;z-index:252773376;mso-position-horizontal-relative:text;mso-position-vertical-relative:text;mso-height-relative:margin" coordsize="63531,68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PdCj5sdFgAAHRYAABQAAABkcnMvbWVkaWEvaW1hZ2UzLnBu&#10;Z4lQTkcNChoKAAAADUlIRFIAAAB+AAAAfggDAAAA1f1VugAAAAFzUkdCAK7OHOkAAAAEZ0FNQQAA&#10;sY8L/GEFAAADAF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s7O40FHS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">
                <v:group id="Group 176" o:spid="_x0000_s1403" style="position:absolute;left:1619;top:25717;width:54253;height:42566" coordorigin="" coordsize="54253,42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404"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405"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406"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407"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54" o:title="Target " gain="19661f" blacklevel="22938f"/>
                      </v:shape>
                    </v:group>
                    <v:shape id="TextBox 34" o:spid="_x0000_s1408"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16"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409"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410"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411"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17"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412"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57" o:title="Note " gain="19661f" blacklevel="22938f"/>
                    </v:shape>
                  </v:group>
                  <v:shape id="Text Box 1451488579" o:spid="_x0000_s1413" type="#_x0000_t202" style="position:absolute;left:31023;top:8743;width:23230;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2C04B9" w:rsidRPr="002C04B9" w:rsidRDefault="002C04B9"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تحديد أسباب </w:t>
                          </w: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دراسة أثر </w:t>
                          </w:r>
                          <w:r w:rsidRPr="00247375">
                            <w:rPr>
                              <w:rFonts w:ascii="Adobe Arabic" w:eastAsia="GE Dinar One" w:hAnsi="Adobe Arabic" w:cs="Adobe Arabic"/>
                              <w:color w:val="000000"/>
                              <w:kern w:val="24"/>
                              <w:sz w:val="36"/>
                              <w:szCs w:val="36"/>
                              <w:rtl/>
                              <w:lang w:bidi="ar-SY"/>
                            </w:rPr>
                            <w:t xml:space="preserve">بيئة العمل السلبية على الموظفين.  </w:t>
                          </w:r>
                        </w:p>
                        <w:p w:rsidR="00F01FA2"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مناقشة </w:t>
                          </w: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txbxContent>
                    </v:textbox>
                  </v:shape>
                  <v:shape id="Text Box 1451488580" o:spid="_x0000_s1414" type="#_x0000_t202" style="position:absolute;left:396;top:8744;width:22164;height:33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الضغوط المهنية وتأثيرها على الصحة النفسية.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بيئة العمل السلبية وأثرها على الموظفين.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الدعم النفسي والاجتماعي في العمل.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تحليل مواقف</w:t>
                          </w:r>
                          <w:r w:rsidRPr="00247375">
                            <w:rPr>
                              <w:rFonts w:ascii="Adobe Arabic" w:eastAsia="GE Dinar One" w:hAnsi="Adobe Arabic" w:cs="Adobe Arabic" w:hint="cs"/>
                              <w:color w:val="000000"/>
                              <w:kern w:val="24"/>
                              <w:sz w:val="36"/>
                              <w:szCs w:val="36"/>
                              <w:rtl/>
                              <w:lang w:bidi="ar-SY"/>
                            </w:rPr>
                            <w:t>".</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خريطة الدعم</w:t>
                          </w:r>
                          <w:r w:rsidRPr="00247375">
                            <w:rPr>
                              <w:rFonts w:ascii="Adobe Arabic" w:eastAsia="GE Dinar One" w:hAnsi="Adobe Arabic" w:cs="Adobe Arabic" w:hint="cs"/>
                              <w:color w:val="000000"/>
                              <w:kern w:val="24"/>
                              <w:sz w:val="36"/>
                              <w:szCs w:val="36"/>
                              <w:rtl/>
                              <w:lang w:bidi="ar-SY"/>
                            </w:rPr>
                            <w:t>".</w:t>
                          </w:r>
                        </w:p>
                        <w:p w:rsidR="00F01FA2" w:rsidRPr="00247375" w:rsidRDefault="00F01FA2" w:rsidP="00247375">
                          <w:pPr>
                            <w:rPr>
                              <w:rFonts w:ascii="Adobe Arabic" w:eastAsia="GE Dinar One" w:hAnsi="Adobe Arabic" w:cs="Adobe Arabic"/>
                              <w:color w:val="000000"/>
                              <w:kern w:val="24"/>
                              <w:sz w:val="36"/>
                              <w:szCs w:val="36"/>
                              <w:lang w:bidi="ar-SY"/>
                            </w:rPr>
                          </w:pPr>
                        </w:p>
                      </w:txbxContent>
                    </v:textbox>
                  </v:shape>
                </v:group>
                <v:group id="Group 1451488581" o:spid="_x0000_s1415"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416"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8" o:title="Calendar " gain="19661f" blacklevel="22938f"/>
                    <v:path arrowok="t"/>
                  </v:shape>
                  <v:shape id="TextBox 34" o:spid="_x0000_s1417"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418"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419" type="#_x0000_t202" style="position:absolute;top:12909;width:45669;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F01FA2" w:rsidRPr="00F01FA2" w:rsidRDefault="00247375" w:rsidP="00AC742E">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العوامل المؤثرة على الصحة النفسية في العمل</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247375" w:rsidRDefault="00247375" w:rsidP="00247375">
      <w:pPr>
        <w:bidi w:val="0"/>
        <w:rPr>
          <w:rFonts w:ascii="Sakkal Majalla" w:hAnsi="Sakkal Majalla"/>
          <w:color w:val="002060"/>
          <w:sz w:val="34"/>
          <w:lang w:bidi="ar-SY"/>
        </w:rPr>
      </w:pPr>
      <w:r>
        <w:rPr>
          <w:noProof/>
        </w:rPr>
        <w:lastRenderedPageBreak/>
        <w:drawing>
          <wp:anchor distT="0" distB="0" distL="114300" distR="114300" simplePos="0" relativeHeight="252806144" behindDoc="0" locked="0" layoutInCell="1" allowOverlap="1" wp14:anchorId="43F9CDD6" wp14:editId="7107CC6E">
            <wp:simplePos x="0" y="0"/>
            <wp:positionH relativeFrom="margin">
              <wp:posOffset>3926321</wp:posOffset>
            </wp:positionH>
            <wp:positionV relativeFrom="paragraph">
              <wp:posOffset>59378</wp:posOffset>
            </wp:positionV>
            <wp:extent cx="1294410" cy="1294410"/>
            <wp:effectExtent l="0" t="0" r="1270" b="127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295441" cy="1295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1FA2">
        <w:rPr>
          <w:rFonts w:ascii="Sakkal Majalla" w:hAnsi="Sakkal Majalla"/>
          <w:noProof/>
          <w:color w:val="002060"/>
          <w:sz w:val="34"/>
        </w:rPr>
        <mc:AlternateContent>
          <mc:Choice Requires="wpg">
            <w:drawing>
              <wp:inline distT="0" distB="0" distL="0" distR="0" wp14:anchorId="3277104B" wp14:editId="36665515">
                <wp:extent cx="5239055" cy="1388331"/>
                <wp:effectExtent l="19050" t="19050" r="19050" b="21590"/>
                <wp:docPr id="7"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2" name="Rectangle 8"/>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 name="TextBox 36"/>
                        <wps:cNvSpPr txBox="1"/>
                        <wps:spPr>
                          <a:xfrm>
                            <a:off x="1510310" y="138114"/>
                            <a:ext cx="3155547" cy="721610"/>
                          </a:xfrm>
                          <a:prstGeom prst="rect">
                            <a:avLst/>
                          </a:prstGeom>
                          <a:grpFill/>
                        </wps:spPr>
                        <wps:txbx>
                          <w:txbxContent>
                            <w:p w:rsidR="00247375" w:rsidRPr="00247375" w:rsidRDefault="00247375"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كيف يمكن لبيئة العمل أن تؤثر على الصحة النفسية للموظف؟</w:t>
                              </w:r>
                            </w:p>
                            <w:p w:rsidR="00247375" w:rsidRDefault="00247375"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5" name="TextBox 38"/>
                        <wps:cNvSpPr txBox="1"/>
                        <wps:spPr>
                          <a:xfrm>
                            <a:off x="973811" y="817161"/>
                            <a:ext cx="4833288" cy="417195"/>
                          </a:xfrm>
                          <a:prstGeom prst="rect">
                            <a:avLst/>
                          </a:prstGeom>
                          <a:grpFill/>
                        </wps:spPr>
                        <wps:txbx>
                          <w:txbxContent>
                            <w:p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247375" w:rsidRDefault="00247375"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277104B" id="_x0000_s1420"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">
                <v:rect id="Rectangle 8" o:spid="_x0000_s1421"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" filled="f" strokecolor="#168489" strokeweight="2.25pt"/>
                <v:shape id="TextBox 36" o:spid="_x0000_s1422" type="#_x0000_t202" style="position:absolute;left:15103;top:1381;width:31555;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06EB8A01" w14:textId="77777777" w:rsidR="00247375" w:rsidRPr="00247375" w:rsidRDefault="00247375" w:rsidP="00247375">
                        <w:pPr>
                          <w:jc w:val="center"/>
                          <w:rPr>
                            <w:rFonts w:ascii="Adobe Arabic" w:eastAsia="Calibri" w:hAnsi="Adobe Arabic" w:cs="Adobe Arabic"/>
                            <w:b/>
                            <w:bCs/>
                            <w:color w:val="168489"/>
                            <w:kern w:val="24"/>
                            <w:sz w:val="36"/>
                            <w:szCs w:val="36"/>
                            <w:rtl/>
                            <w:lang w:bidi="ar-SY"/>
                          </w:rPr>
                        </w:pPr>
                        <w:r w:rsidRPr="00247375">
                          <w:rPr>
                            <w:rFonts w:ascii="Adobe Arabic" w:eastAsia="Calibri" w:hAnsi="Adobe Arabic" w:cs="Adobe Arabic" w:hint="cs"/>
                            <w:b/>
                            <w:bCs/>
                            <w:color w:val="168489"/>
                            <w:kern w:val="24"/>
                            <w:sz w:val="36"/>
                            <w:szCs w:val="36"/>
                            <w:rtl/>
                            <w:lang w:bidi="ar-SY"/>
                          </w:rPr>
                          <w:t>كيف يمكن لبيئة العمل أن تؤثر على الصحة النفسية للموظف؟</w:t>
                        </w:r>
                      </w:p>
                      <w:p w14:paraId="13502748" w14:textId="4A67B084" w:rsidR="00247375" w:rsidRDefault="00247375" w:rsidP="00247375">
                        <w:pPr>
                          <w:jc w:val="center"/>
                          <w:rPr>
                            <w:rFonts w:ascii="Adobe Arabic" w:eastAsia="Calibri" w:hAnsi="Adobe Arabic" w:cs="Adobe Arabic"/>
                            <w:b/>
                            <w:bCs/>
                            <w:color w:val="168489"/>
                            <w:kern w:val="24"/>
                            <w:sz w:val="36"/>
                            <w:szCs w:val="36"/>
                            <w:lang w:bidi="ar-SY"/>
                          </w:rPr>
                        </w:pPr>
                      </w:p>
                    </w:txbxContent>
                  </v:textbox>
                </v:shape>
                <v:shape id="TextBox 38" o:spid="_x0000_s1423"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62845786" w14:textId="77777777"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0A1EAD6A" w14:textId="77777777" w:rsidR="00247375" w:rsidRDefault="00247375" w:rsidP="00247375">
                        <w:pPr>
                          <w:jc w:val="center"/>
                          <w:rPr>
                            <w:rFonts w:ascii="Sakkal Majalla" w:eastAsia="Calibri" w:hAnsi="Sakkal Majalla"/>
                            <w:b/>
                            <w:bCs/>
                            <w:color w:val="000000"/>
                            <w:kern w:val="24"/>
                            <w:sz w:val="32"/>
                            <w:szCs w:val="32"/>
                          </w:rPr>
                        </w:pPr>
                      </w:p>
                    </w:txbxContent>
                  </v:textbox>
                </v:shap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7D9CDC1E" wp14:editId="1AA131B8">
                <wp:extent cx="5731510" cy="895350"/>
                <wp:effectExtent l="0" t="0" r="21590" b="19050"/>
                <wp:docPr id="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 name="مجموعة 39"/>
                        <wpg:cNvGrpSpPr/>
                        <wpg:grpSpPr>
                          <a:xfrm>
                            <a:off x="0" y="0"/>
                            <a:ext cx="5731510" cy="895350"/>
                            <a:chOff x="0" y="0"/>
                            <a:chExt cx="5878196" cy="918845"/>
                          </a:xfrm>
                        </wpg:grpSpPr>
                        <wpg:grpSp>
                          <wpg:cNvPr id="8" name="مجموعة 40"/>
                          <wpg:cNvGrpSpPr/>
                          <wpg:grpSpPr>
                            <a:xfrm>
                              <a:off x="0" y="0"/>
                              <a:ext cx="5878196" cy="918845"/>
                              <a:chOff x="0" y="0"/>
                              <a:chExt cx="6240348" cy="919070"/>
                            </a:xfrm>
                          </wpg:grpSpPr>
                          <wpg:grpSp>
                            <wpg:cNvPr id="10" name="مجموعة 41"/>
                            <wpg:cNvGrpSpPr/>
                            <wpg:grpSpPr>
                              <a:xfrm>
                                <a:off x="0" y="169208"/>
                                <a:ext cx="5433072" cy="580613"/>
                                <a:chOff x="0" y="169208"/>
                                <a:chExt cx="5433072" cy="580613"/>
                              </a:xfrm>
                            </wpg:grpSpPr>
                            <wps:wsp>
                              <wps:cNvPr id="1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6983"/>
                              <a:ext cx="4616071" cy="387740"/>
                            </a:xfrm>
                            <a:prstGeom prst="rect">
                              <a:avLst/>
                            </a:prstGeom>
                            <a:noFill/>
                          </wps:spPr>
                          <wps:txbx>
                            <w:txbxContent>
                              <w:p w:rsidR="00247375" w:rsidRPr="005D6B53" w:rsidRDefault="005D6B53" w:rsidP="005D6B53">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الضغوط المهنية وتأثيرها على الصحة النفسية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D9CDC1E" id="_x0000_s142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">
                <v:shape id="صورة 38" o:spid="_x0000_s142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">
                  <v:imagedata r:id="rId69" o:title=""/>
                </v:shape>
                <v:group id="مجموعة 39" o:spid="_x0000_s14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مجموعة 40" o:spid="_x0000_s14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مجموعة 41" o:spid="_x0000_s14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شكل حر 42" o:spid="_x0000_s14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" fillcolor="#168489" stroked="f" strokeweight="1pt">
                        <v:stroke joinstyle="miter"/>
                      </v:roundrect>
                    </v:group>
                    <v:oval id="شكل بيضاوي 44" o:spid="_x0000_s14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" filled="f" strokecolor="#a5a5a5 [2092]" strokeweight="1pt">
                      <v:stroke joinstyle="miter"/>
                    </v:oval>
                  </v:group>
                  <v:shape id="مربع نص 41" o:spid="_x0000_s143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5C50D8ED" w14:textId="080E2D8C" w:rsidR="00247375" w:rsidRPr="005D6B53" w:rsidRDefault="005D6B53" w:rsidP="005D6B53">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الضغوط المهنية وتأثيرها على الصحة النفسية</w:t>
                          </w:r>
                        </w:p>
                      </w:txbxContent>
                    </v:textbox>
                  </v:shape>
                </v:group>
                <w10:anchorlock/>
              </v:group>
            </w:pict>
          </mc:Fallback>
        </mc:AlternateContent>
      </w:r>
    </w:p>
    <w:p w:rsidR="00247375" w:rsidRPr="00AC09F9" w:rsidRDefault="00247375" w:rsidP="00084372">
      <w:r w:rsidRPr="005D6B53">
        <w:rPr>
          <w:b/>
          <w:bCs/>
          <w:color w:val="168489"/>
          <w:rtl/>
        </w:rPr>
        <w:t>الضغوط المهنية</w:t>
      </w:r>
      <w:r w:rsidRPr="005D6B53">
        <w:rPr>
          <w:color w:val="168489"/>
          <w:rtl/>
        </w:rPr>
        <w:t xml:space="preserve"> </w:t>
      </w:r>
      <w:r w:rsidRPr="00AC09F9">
        <w:rPr>
          <w:rtl/>
        </w:rPr>
        <w:t>هي حالة من الإجهاد أو التوتر الناجمة عن متطلبات العمل التي تفوق قدرة الفرد على التكي</w:t>
      </w:r>
      <w:r>
        <w:rPr>
          <w:rFonts w:hint="cs"/>
          <w:rtl/>
        </w:rPr>
        <w:t>ّ</w:t>
      </w:r>
      <w:r w:rsidRPr="00AC09F9">
        <w:rPr>
          <w:rtl/>
        </w:rPr>
        <w:t>ف معها. قد تكون هذه الضغوط نتيجة عوامل داخلية مرتبطة بالشخص نفسه، أو عوامل خارجية مرتبطة ببيئة العمل، مثل عبء العمل الزائد، صراعات الزملاء، أو عدم وضوح الأدوار.</w:t>
      </w:r>
    </w:p>
    <w:p w:rsidR="00247375" w:rsidRPr="00E27F39" w:rsidRDefault="00247375" w:rsidP="00084372">
      <w:pPr>
        <w:rPr>
          <w:b/>
          <w:bCs/>
        </w:rPr>
      </w:pPr>
      <w:r w:rsidRPr="005D6B53">
        <w:rPr>
          <w:rFonts w:hint="cs"/>
          <w:b/>
          <w:bCs/>
          <w:color w:val="C00000"/>
          <w:rtl/>
        </w:rPr>
        <w:t>أولاً</w:t>
      </w:r>
      <w:r w:rsidRPr="005D6B53">
        <w:rPr>
          <w:b/>
          <w:bCs/>
          <w:color w:val="C00000"/>
          <w:rtl/>
        </w:rPr>
        <w:t>:</w:t>
      </w:r>
      <w:r w:rsidRPr="00E27F39">
        <w:rPr>
          <w:b/>
          <w:bCs/>
          <w:rtl/>
        </w:rPr>
        <w:t xml:space="preserve"> </w:t>
      </w:r>
      <w:r w:rsidRPr="005D6B53">
        <w:rPr>
          <w:b/>
          <w:bCs/>
          <w:color w:val="168489"/>
          <w:rtl/>
        </w:rPr>
        <w:t>أسباب الضغوط المهنية</w:t>
      </w:r>
    </w:p>
    <w:p w:rsidR="00247375" w:rsidRDefault="00247375" w:rsidP="00084372">
      <w:r w:rsidRPr="00AC09F9">
        <w:rPr>
          <w:rtl/>
        </w:rPr>
        <w:t>هناك العديد من الأسباب التي تؤدي إلى ظهور الضغوط في بيئة العمل، ومنها:</w:t>
      </w:r>
    </w:p>
    <w:p w:rsidR="005D6B53" w:rsidRDefault="005D6B53" w:rsidP="005D6B53">
      <w:pPr>
        <w:rPr>
          <w:rtl/>
        </w:rPr>
      </w:pPr>
      <w:r w:rsidRPr="005D6B53">
        <w:rPr>
          <w:noProof/>
        </w:rPr>
        <mc:AlternateContent>
          <mc:Choice Requires="wpg">
            <w:drawing>
              <wp:inline distT="0" distB="0" distL="0" distR="0" wp14:anchorId="2F98E540" wp14:editId="395D14D6">
                <wp:extent cx="5613398" cy="1976755"/>
                <wp:effectExtent l="0" t="0" r="6985" b="4445"/>
                <wp:docPr id="1088653196"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088653197"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088653198"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199"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الخوف من فقدان الوظيفة</w:t>
                              </w:r>
                            </w:p>
                          </w:txbxContent>
                        </wps:txbx>
                        <wps:bodyPr rot="0" vert="horz" wrap="square" lIns="365749" tIns="182875" rIns="91425" bIns="91425" anchor="t" anchorCtr="0" upright="1">
                          <a:noAutofit/>
                        </wps:bodyPr>
                      </wps:wsp>
                      <wps:wsp>
                        <wps:cNvPr id="1088653200"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01"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088653202" name="Group 1088653202"/>
                        <wpg:cNvGrpSpPr/>
                        <wpg:grpSpPr>
                          <a:xfrm>
                            <a:off x="0" y="0"/>
                            <a:ext cx="5613464" cy="1266393"/>
                            <a:chOff x="0" y="0"/>
                            <a:chExt cx="5613464" cy="1266393"/>
                          </a:xfrm>
                        </wpg:grpSpPr>
                        <wps:wsp>
                          <wps:cNvPr id="1088653203"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088653204"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05"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صراعات العمل</w:t>
                                </w:r>
                              </w:p>
                            </w:txbxContent>
                          </wps:txbx>
                          <wps:bodyPr rot="0" vert="horz" wrap="square" lIns="365749" tIns="182875" rIns="91425" bIns="91425" anchor="t" anchorCtr="0" upright="1">
                            <a:noAutofit/>
                          </wps:bodyPr>
                        </wps:wsp>
                        <wps:wsp>
                          <wps:cNvPr id="1088653206"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07"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088653208" name="Group 1088653208"/>
                          <wpg:cNvGrpSpPr/>
                          <wpg:grpSpPr>
                            <a:xfrm>
                              <a:off x="3" y="0"/>
                              <a:ext cx="5613461" cy="533422"/>
                              <a:chOff x="3" y="0"/>
                              <a:chExt cx="5613461" cy="533422"/>
                            </a:xfrm>
                          </wpg:grpSpPr>
                          <wpg:grpSp>
                            <wpg:cNvPr id="1088653209" name="Google Shape;2170;p42"/>
                            <wpg:cNvGrpSpPr>
                              <a:grpSpLocks/>
                            </wpg:cNvGrpSpPr>
                            <wpg:grpSpPr bwMode="auto">
                              <a:xfrm flipH="1">
                                <a:off x="2924363" y="0"/>
                                <a:ext cx="2689101" cy="533422"/>
                                <a:chOff x="2924296" y="0"/>
                                <a:chExt cx="44054" cy="8616"/>
                              </a:xfrm>
                            </wpg:grpSpPr>
                            <wps:wsp>
                              <wps:cNvPr id="1088653210"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088653211"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12"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P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عبء العمل الزائد</w:t>
                                    </w:r>
                                  </w:p>
                                </w:txbxContent>
                              </wps:txbx>
                              <wps:bodyPr rot="0" vert="horz" wrap="square" lIns="365749" tIns="182875" rIns="91425" bIns="91425" anchor="t" anchorCtr="0" upright="1">
                                <a:noAutofit/>
                              </wps:bodyPr>
                            </wps:wsp>
                            <wps:wsp>
                              <wps:cNvPr id="1088653213"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14"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88653215" name="Google Shape;2170;p42"/>
                            <wpg:cNvGrpSpPr>
                              <a:grpSpLocks/>
                            </wpg:cNvGrpSpPr>
                            <wpg:grpSpPr bwMode="auto">
                              <a:xfrm flipH="1">
                                <a:off x="3" y="0"/>
                                <a:ext cx="2689101" cy="533422"/>
                                <a:chOff x="2" y="0"/>
                                <a:chExt cx="44054" cy="8616"/>
                              </a:xfrm>
                            </wpg:grpSpPr>
                            <wps:wsp>
                              <wps:cNvPr id="1088653216"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088653217"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18"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عدم وضوح الأدوار والمسؤوليات</w:t>
                                    </w:r>
                                  </w:p>
                                </w:txbxContent>
                              </wps:txbx>
                              <wps:bodyPr rot="0" vert="horz" wrap="square" lIns="365749" tIns="182875" rIns="91425" bIns="91425" anchor="t" anchorCtr="0" upright="1">
                                <a:noAutofit/>
                              </wps:bodyPr>
                            </wps:wsp>
                            <wps:wsp>
                              <wps:cNvPr id="1088653220"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1"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088653222"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088653223"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4"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الروتين والملل</w:t>
                                </w:r>
                              </w:p>
                            </w:txbxContent>
                          </wps:txbx>
                          <wps:bodyPr rot="0" vert="horz" wrap="square" lIns="365749" tIns="182875" rIns="91425" bIns="91425" anchor="t" anchorCtr="0" upright="1">
                            <a:noAutofit/>
                          </wps:bodyPr>
                        </wps:wsp>
                        <wps:wsp>
                          <wps:cNvPr id="1088653225"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6"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088653227"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088653228"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29"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التمييز أو انعدام العدالة</w:t>
                              </w:r>
                            </w:p>
                          </w:txbxContent>
                        </wps:txbx>
                        <wps:bodyPr rot="0" vert="horz" wrap="square" lIns="365749" tIns="182875" rIns="91425" bIns="91425" anchor="t" anchorCtr="0" upright="1">
                          <a:noAutofit/>
                        </wps:bodyPr>
                      </wps:wsp>
                      <wps:wsp>
                        <wps:cNvPr id="1088653230"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88653231"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98E540" id="Group 1" o:spid="_x0000_s1433"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">
                <v:shape id="Google Shape;2171;p42" o:spid="_x0000_s1434"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272AA368" w14:textId="77777777"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435"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" path="m17062,l,14585r17062,l17062,xe" fillcolor="#168489" stroked="f">
                  <v:path arrowok="t" o:extrusionok="f" o:connecttype="custom" o:connectlocs="296599,0;0,257159;296599,257159;296599,0" o:connectangles="0,0,0,0"/>
                </v:shape>
                <v:shape id="Google Shape;2173;p42" o:spid="_x0000_s1436"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7F5791E5" w14:textId="4AEF8D4E"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الخوف من فقدان الوظيفة</w:t>
                        </w:r>
                      </w:p>
                    </w:txbxContent>
                  </v:textbox>
                </v:shape>
                <v:shape id="Google Shape;2174;p42" o:spid="_x0000_s1437"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38"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roup 1088653202" o:spid="_x0000_s1439" style="position:absolute;width:56134;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">
                  <v:shape id="Google Shape;2171;p42" o:spid="_x0000_s1440"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16562EB" w14:textId="77777777"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441"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1442"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7FF0922C" w14:textId="71A8CCCF"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صراعات العمل</w:t>
                          </w:r>
                        </w:p>
                      </w:txbxContent>
                    </v:textbox>
                  </v:shape>
                  <v:shape id="Google Shape;2174;p42" o:spid="_x0000_s1443"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4"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roup 1088653208" o:spid="_x0000_s1445"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">
                    <v:group id="Google Shape;2170;p42" o:spid="_x0000_s1446"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">
                      <v:shape id="Google Shape;2171;p42" o:spid="_x0000_s1447"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553E5654" w14:textId="77777777"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448"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1449"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5708CEFF" w14:textId="2C25749C" w:rsidR="005D6B53" w:rsidRP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عبء العمل الزائد</w:t>
                              </w:r>
                            </w:p>
                          </w:txbxContent>
                        </v:textbox>
                      </v:shape>
                      <v:shape id="Google Shape;2174;p42" o:spid="_x0000_s1450"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451"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452"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">
                      <v:shape id="Google Shape;2171;p42" o:spid="_x0000_s1453"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1C1C64B0" w14:textId="77777777"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454"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1455"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D0D9356" w14:textId="0BA1EBB2"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عدم وضوح الأدوار والمسؤوليات</w:t>
                              </w:r>
                            </w:p>
                          </w:txbxContent>
                        </v:textbox>
                      </v:shape>
                      <v:shape id="Google Shape;2174;p42" o:spid="_x0000_s1456"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" path="m1025,1l1,1775r120384,l108645,23599r2691,l124183,1,1025,1xe" fillcolor="#a5a5a5 [2092]" stroked="f">
                        <v:path arrowok="t" o:extrusionok="f" o:connecttype="custom" o:connectlocs="292,0;0,580;34285,580;30942,7714;31708,7714;35367,0;292,0" o:connectangles="0,0,0,0,0,0,0"/>
                      </v:shape>
                      <v:shape id="Google Shape;2175;p42" o:spid="_x0000_s1457"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458"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1AF14569" w14:textId="77777777"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459"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" path="m17062,l,14585r17062,l17062,xe" fillcolor="#343c4f" stroked="f">
                    <v:path arrowok="t" o:extrusionok="f" o:connecttype="custom" o:connectlocs="296599,0;0,257159;296599,257159;296599,0" o:connectangles="0,0,0,0"/>
                  </v:shape>
                  <v:shape id="Google Shape;2173;p42" o:spid="_x0000_s1460"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7247236B" w14:textId="3EF4735B"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الروتين والملل</w:t>
                          </w:r>
                        </w:p>
                      </w:txbxContent>
                    </v:textbox>
                  </v:shape>
                  <v:shape id="Google Shape;2174;p42" o:spid="_x0000_s1461"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62"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1463"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1E1F5C09" w14:textId="77777777" w:rsidR="005D6B53" w:rsidRDefault="005D6B53" w:rsidP="005D6B53">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464"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" path="m17062,l,14585r17062,l17062,xe" fillcolor="#343c4f" stroked="f">
                  <v:path arrowok="t" o:extrusionok="f" o:connecttype="custom" o:connectlocs="296599,0;0,257159;296599,257159;296599,0" o:connectangles="0,0,0,0"/>
                </v:shape>
                <v:shape id="Google Shape;2173;p42" o:spid="_x0000_s1465"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79688898" w14:textId="5641BCCD" w:rsidR="005D6B53" w:rsidRDefault="005D6B53" w:rsidP="005D6B53">
                        <w:pPr>
                          <w:bidi w:val="0"/>
                          <w:spacing w:line="192" w:lineRule="auto"/>
                          <w:jc w:val="center"/>
                          <w:rPr>
                            <w:rFonts w:ascii="Adobe Arabic" w:eastAsia="GE Dinar Two Medium" w:hAnsi="Adobe Arabic" w:cs="Adobe Arabic"/>
                            <w:b/>
                            <w:bCs/>
                            <w:color w:val="000000"/>
                            <w:kern w:val="24"/>
                            <w:sz w:val="32"/>
                            <w:szCs w:val="32"/>
                            <w:lang w:bidi="ar-SY"/>
                          </w:rPr>
                        </w:pPr>
                        <w:r w:rsidRPr="005D6B53">
                          <w:rPr>
                            <w:rFonts w:ascii="Adobe Arabic" w:eastAsia="GE Dinar Two Medium" w:hAnsi="Adobe Arabic" w:cs="Adobe Arabic"/>
                            <w:b/>
                            <w:bCs/>
                            <w:color w:val="000000"/>
                            <w:kern w:val="24"/>
                            <w:sz w:val="32"/>
                            <w:szCs w:val="32"/>
                            <w:rtl/>
                            <w:lang w:bidi="ar-SY"/>
                          </w:rPr>
                          <w:t>التمييز أو انعدام العدالة</w:t>
                        </w:r>
                      </w:p>
                    </w:txbxContent>
                  </v:textbox>
                </v:shape>
                <v:shape id="Google Shape;2174;p42" o:spid="_x0000_s1466"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67"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4EE0B828" wp14:editId="12A4C6C6">
                <wp:extent cx="5731510" cy="892088"/>
                <wp:effectExtent l="0" t="0" r="2540" b="22860"/>
                <wp:docPr id="15798567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09" name="مجموعة 47"/>
                        <wpg:cNvGrpSpPr/>
                        <wpg:grpSpPr>
                          <a:xfrm>
                            <a:off x="0" y="0"/>
                            <a:ext cx="5731510" cy="895351"/>
                            <a:chOff x="0" y="0"/>
                            <a:chExt cx="5878196" cy="918845"/>
                          </a:xfrm>
                        </wpg:grpSpPr>
                        <wpg:grpSp>
                          <wpg:cNvPr id="1579856710" name="مجموعة 48"/>
                          <wpg:cNvGrpSpPr/>
                          <wpg:grpSpPr>
                            <a:xfrm>
                              <a:off x="0" y="0"/>
                              <a:ext cx="5878196" cy="918845"/>
                              <a:chOff x="0" y="0"/>
                              <a:chExt cx="6240348" cy="919070"/>
                            </a:xfrm>
                          </wpg:grpSpPr>
                          <wpg:grpSp>
                            <wpg:cNvPr id="1579856711" name="مجموعة 49"/>
                            <wpg:cNvGrpSpPr/>
                            <wpg:grpSpPr>
                              <a:xfrm>
                                <a:off x="0" y="169208"/>
                                <a:ext cx="5433072" cy="580613"/>
                                <a:chOff x="0" y="169208"/>
                                <a:chExt cx="5433072" cy="580613"/>
                              </a:xfrm>
                            </wpg:grpSpPr>
                            <wps:wsp>
                              <wps:cNvPr id="1579856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5"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عبء العمل الزائد</w:t>
                                </w:r>
                                <w:r w:rsidRPr="005D6B5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57985671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E0B828" id="_x0000_s14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hKxcQcAAPw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8ISsXEHAAD8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4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">
                  <v:group id="مجموعة 48" o:spid="_x0000_s14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">
                    <v:group id="مجموعة 49" o:spid="_x0000_s14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">
                      <v:shape id="شكل حر 50" o:spid="_x0000_s14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" fillcolor="#a5a5a5 [2092]" stroked="f" strokeweight="1pt">
                        <v:stroke joinstyle="miter"/>
                      </v:roundrect>
                    </v:group>
                    <v:oval id="شكل بيضاوي 52" o:spid="_x0000_s14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" filled="f" strokecolor="#168489" strokeweight="1pt">
                      <v:stroke joinstyle="miter"/>
                    </v:oval>
                  </v:group>
                  <v:shape id="مربع نص 41" o:spid="_x0000_s147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" filled="f" stroked="f">
                    <v:textbox style="mso-fit-shape-to-text:t">
                      <w:txbxContent>
                        <w:p w14:paraId="1FC4243B" w14:textId="261D9E0C"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عبء العمل الزائد</w:t>
                          </w:r>
                          <w:r w:rsidRPr="005D6B53">
                            <w:rPr>
                              <w:rFonts w:eastAsia="Calibri" w:hAnsi="Adobe Arabic" w:cs="Adobe Arabic" w:hint="cs"/>
                              <w:b/>
                              <w:bCs/>
                              <w:color w:val="FFFFFF"/>
                              <w:kern w:val="24"/>
                              <w:sz w:val="36"/>
                              <w:szCs w:val="36"/>
                              <w:rtl/>
                              <w:lang w:bidi="ar-EG"/>
                            </w:rPr>
                            <w:t>:</w:t>
                          </w:r>
                        </w:p>
                      </w:txbxContent>
                    </v:textbox>
                  </v:shape>
                </v:group>
                <v:shape id="صورة 54" o:spid="_x0000_s14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">
                  <v:imagedata r:id="rId78" o:title=""/>
                </v:shape>
                <w10:anchorlock/>
              </v:group>
            </w:pict>
          </mc:Fallback>
        </mc:AlternateContent>
      </w:r>
    </w:p>
    <w:p w:rsidR="00247375" w:rsidRDefault="00247375" w:rsidP="005D6B53">
      <w:pPr>
        <w:rPr>
          <w:rtl/>
        </w:rPr>
      </w:pPr>
      <w:r w:rsidRPr="00AC09F9">
        <w:rPr>
          <w:rtl/>
        </w:rPr>
        <w:t>تكليف الموظف بمهام تفوق قدرته أو الوقت المتاح لإنجازها.</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DAA955E" wp14:editId="0A3A526C">
                <wp:extent cx="5731510" cy="892088"/>
                <wp:effectExtent l="0" t="0" r="2540" b="22860"/>
                <wp:docPr id="12461162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83" name="مجموعة 47"/>
                        <wpg:cNvGrpSpPr/>
                        <wpg:grpSpPr>
                          <a:xfrm>
                            <a:off x="0" y="0"/>
                            <a:ext cx="5731510" cy="895351"/>
                            <a:chOff x="0" y="0"/>
                            <a:chExt cx="5878196" cy="918845"/>
                          </a:xfrm>
                        </wpg:grpSpPr>
                        <wpg:grpSp>
                          <wpg:cNvPr id="1246116284" name="مجموعة 48"/>
                          <wpg:cNvGrpSpPr/>
                          <wpg:grpSpPr>
                            <a:xfrm>
                              <a:off x="0" y="0"/>
                              <a:ext cx="5878196" cy="918845"/>
                              <a:chOff x="0" y="0"/>
                              <a:chExt cx="6240348" cy="919070"/>
                            </a:xfrm>
                          </wpg:grpSpPr>
                          <wpg:grpSp>
                            <wpg:cNvPr id="1246116285" name="مجموعة 49"/>
                            <wpg:cNvGrpSpPr/>
                            <wpg:grpSpPr>
                              <a:xfrm>
                                <a:off x="0" y="169208"/>
                                <a:ext cx="5433072" cy="580613"/>
                                <a:chOff x="0" y="169208"/>
                                <a:chExt cx="5433072" cy="580613"/>
                              </a:xfrm>
                            </wpg:grpSpPr>
                            <wps:wsp>
                              <wps:cNvPr id="12461162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6"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عدم وضوح الأدوار والمسؤوليات:</w:t>
                                </w:r>
                              </w:p>
                            </w:txbxContent>
                          </wps:txbx>
                          <wps:bodyPr wrap="square" rtlCol="1">
                            <a:spAutoFit/>
                          </wps:bodyPr>
                        </wps:wsp>
                      </wpg:grpSp>
                      <pic:pic xmlns:pic="http://schemas.openxmlformats.org/drawingml/2006/picture">
                        <pic:nvPicPr>
                          <pic:cNvPr id="157985670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DAA955E" id="_x0000_s14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vsUdwcAAPw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rr7FHcHAAD8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4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">
                  <v:group id="مجموعة 48" o:spid="_x0000_s14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">
                    <v:group id="مجموعة 49" o:spid="_x0000_s14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">
                      <v:shape id="شكل حر 50" o:spid="_x0000_s14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" fillcolor="#a5a5a5 [2092]" stroked="f" strokeweight="1pt">
                        <v:stroke joinstyle="miter"/>
                      </v:roundrect>
                    </v:group>
                    <v:oval id="شكل بيضاوي 52" o:spid="_x0000_s14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" filled="f" strokecolor="#168489" strokeweight="1pt">
                      <v:stroke joinstyle="miter"/>
                    </v:oval>
                  </v:group>
                  <v:shape id="مربع نص 41" o:spid="_x0000_s148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" filled="f" stroked="f">
                    <v:textbox style="mso-fit-shape-to-text:t">
                      <w:txbxContent>
                        <w:p w14:paraId="118ECD48" w14:textId="699643D9"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عدم وضوح الأدوار والمسؤوليات:</w:t>
                          </w:r>
                        </w:p>
                      </w:txbxContent>
                    </v:textbox>
                  </v:shape>
                </v:group>
                <v:shape id="صورة 54" o:spid="_x0000_s14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">
                  <v:imagedata r:id="rId78" o:title=""/>
                </v:shape>
                <w10:anchorlock/>
              </v:group>
            </w:pict>
          </mc:Fallback>
        </mc:AlternateContent>
      </w:r>
    </w:p>
    <w:p w:rsidR="00247375" w:rsidRDefault="00247375" w:rsidP="00084372">
      <w:pPr>
        <w:rPr>
          <w:rtl/>
        </w:rPr>
      </w:pPr>
      <w:r w:rsidRPr="00AC09F9">
        <w:rPr>
          <w:rtl/>
        </w:rPr>
        <w:lastRenderedPageBreak/>
        <w:t>غياب التوجيه أو عدم وضوح المهام يجعل الموظف يشعر بالارتباك والتوتر.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1291BEF" wp14:editId="1BEB2791">
                <wp:extent cx="5731510" cy="892088"/>
                <wp:effectExtent l="0" t="0" r="2540" b="22860"/>
                <wp:docPr id="12461162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74" name="مجموعة 47"/>
                        <wpg:cNvGrpSpPr/>
                        <wpg:grpSpPr>
                          <a:xfrm>
                            <a:off x="0" y="0"/>
                            <a:ext cx="5731510" cy="895351"/>
                            <a:chOff x="0" y="0"/>
                            <a:chExt cx="5878196" cy="918845"/>
                          </a:xfrm>
                        </wpg:grpSpPr>
                        <wpg:grpSp>
                          <wpg:cNvPr id="1246116275" name="مجموعة 48"/>
                          <wpg:cNvGrpSpPr/>
                          <wpg:grpSpPr>
                            <a:xfrm>
                              <a:off x="0" y="0"/>
                              <a:ext cx="5878196" cy="918845"/>
                              <a:chOff x="0" y="0"/>
                              <a:chExt cx="6240348" cy="919070"/>
                            </a:xfrm>
                          </wpg:grpSpPr>
                          <wpg:grpSp>
                            <wpg:cNvPr id="1246116276" name="مجموعة 49"/>
                            <wpg:cNvGrpSpPr/>
                            <wpg:grpSpPr>
                              <a:xfrm>
                                <a:off x="0" y="169208"/>
                                <a:ext cx="5433072" cy="580613"/>
                                <a:chOff x="0" y="169208"/>
                                <a:chExt cx="5433072" cy="580613"/>
                              </a:xfrm>
                            </wpg:grpSpPr>
                            <wps:wsp>
                              <wps:cNvPr id="12461162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0"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صراعات العمل:</w:t>
                                </w:r>
                              </w:p>
                            </w:txbxContent>
                          </wps:txbx>
                          <wps:bodyPr wrap="square" rtlCol="1">
                            <a:spAutoFit/>
                          </wps:bodyPr>
                        </wps:wsp>
                      </wpg:grpSp>
                      <pic:pic xmlns:pic="http://schemas.openxmlformats.org/drawingml/2006/picture">
                        <pic:nvPicPr>
                          <pic:cNvPr id="124611628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291BEF" id="_x0000_s14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1oFeAcAAPw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wDWgV4BwAA/B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4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">
                  <v:group id="مجموعة 48" o:spid="_x0000_s14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">
                    <v:group id="مجموعة 49" o:spid="_x0000_s14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9jY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">
                      <v:shape id="شكل حر 50" o:spid="_x0000_s14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" fillcolor="#a5a5a5 [2092]" stroked="f" strokeweight="1pt">
                        <v:stroke joinstyle="miter"/>
                      </v:roundrect>
                    </v:group>
                    <v:oval id="شكل بيضاوي 52" o:spid="_x0000_s14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" filled="f" strokecolor="#168489" strokeweight="1pt">
                      <v:stroke joinstyle="miter"/>
                    </v:oval>
                  </v:group>
                  <v:shape id="مربع نص 41" o:spid="_x0000_s149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" filled="f" stroked="f">
                    <v:textbox style="mso-fit-shape-to-text:t">
                      <w:txbxContent>
                        <w:p w14:paraId="65D037D9" w14:textId="050F32C7"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صراعات العمل:</w:t>
                          </w:r>
                        </w:p>
                      </w:txbxContent>
                    </v:textbox>
                  </v:shape>
                </v:group>
                <v:shape id="صورة 54" o:spid="_x0000_s14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">
                  <v:imagedata r:id="rId78" o:title=""/>
                </v:shape>
                <w10:anchorlock/>
              </v:group>
            </w:pict>
          </mc:Fallback>
        </mc:AlternateContent>
      </w:r>
    </w:p>
    <w:p w:rsidR="00247375" w:rsidRDefault="00247375" w:rsidP="00084372">
      <w:pPr>
        <w:rPr>
          <w:rtl/>
        </w:rPr>
      </w:pPr>
      <w:r w:rsidRPr="00AC09F9">
        <w:rPr>
          <w:rtl/>
        </w:rPr>
        <w:t>الخلافات مع الزملاء أو المديرين تؤدي إلى التوتر النفسي.</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290BA22" wp14:editId="32E95DB7">
                <wp:extent cx="5731510" cy="892088"/>
                <wp:effectExtent l="0" t="0" r="2540" b="22860"/>
                <wp:docPr id="12461162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65" name="مجموعة 47"/>
                        <wpg:cNvGrpSpPr/>
                        <wpg:grpSpPr>
                          <a:xfrm>
                            <a:off x="0" y="0"/>
                            <a:ext cx="5731510" cy="895351"/>
                            <a:chOff x="0" y="0"/>
                            <a:chExt cx="5878196" cy="918845"/>
                          </a:xfrm>
                        </wpg:grpSpPr>
                        <wpg:grpSp>
                          <wpg:cNvPr id="1246116266" name="مجموعة 48"/>
                          <wpg:cNvGrpSpPr/>
                          <wpg:grpSpPr>
                            <a:xfrm>
                              <a:off x="0" y="0"/>
                              <a:ext cx="5878196" cy="918845"/>
                              <a:chOff x="0" y="0"/>
                              <a:chExt cx="6240348" cy="919070"/>
                            </a:xfrm>
                          </wpg:grpSpPr>
                          <wpg:grpSp>
                            <wpg:cNvPr id="1246116267" name="مجموعة 49"/>
                            <wpg:cNvGrpSpPr/>
                            <wpg:grpSpPr>
                              <a:xfrm>
                                <a:off x="0" y="169208"/>
                                <a:ext cx="5433072" cy="580613"/>
                                <a:chOff x="0" y="169208"/>
                                <a:chExt cx="5433072" cy="580613"/>
                              </a:xfrm>
                            </wpg:grpSpPr>
                            <wps:wsp>
                              <wps:cNvPr id="12461162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1"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الروتين والملل:</w:t>
                                </w:r>
                              </w:p>
                            </w:txbxContent>
                          </wps:txbx>
                          <wps:bodyPr wrap="square" rtlCol="1">
                            <a:spAutoFit/>
                          </wps:bodyPr>
                        </wps:wsp>
                      </wpg:grpSp>
                      <pic:pic xmlns:pic="http://schemas.openxmlformats.org/drawingml/2006/picture">
                        <pic:nvPicPr>
                          <pic:cNvPr id="124611627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290BA22" id="_x0000_s14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EjDcQcAAPw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Z7u+Zfm27x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56hIw3EHAAD8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4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">
                  <v:group id="مجموعة 48" o:spid="_x0000_s14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">
                    <v:group id="مجموعة 49" o:spid="_x0000_s14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uue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">
                      <v:shape id="شكل حر 50" o:spid="_x0000_s14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" fillcolor="#a5a5a5 [2092]" stroked="f" strokeweight="1pt">
                        <v:stroke joinstyle="miter"/>
                      </v:roundrect>
                    </v:group>
                    <v:oval id="شكل بيضاوي 52" o:spid="_x0000_s15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" filled="f" strokecolor="#168489" strokeweight="1pt">
                      <v:stroke joinstyle="miter"/>
                    </v:oval>
                  </v:group>
                  <v:shape id="مربع نص 41" o:spid="_x0000_s150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" filled="f" stroked="f">
                    <v:textbox style="mso-fit-shape-to-text:t">
                      <w:txbxContent>
                        <w:p w14:paraId="319F9C0F" w14:textId="0D47F6D7"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الروتين والملل:</w:t>
                          </w:r>
                        </w:p>
                      </w:txbxContent>
                    </v:textbox>
                  </v:shape>
                </v:group>
                <v:shape id="صورة 54" o:spid="_x0000_s15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">
                  <v:imagedata r:id="rId78" o:title=""/>
                </v:shape>
                <w10:anchorlock/>
              </v:group>
            </w:pict>
          </mc:Fallback>
        </mc:AlternateContent>
      </w:r>
    </w:p>
    <w:p w:rsidR="00247375" w:rsidRDefault="00247375" w:rsidP="00084372">
      <w:pPr>
        <w:rPr>
          <w:rtl/>
        </w:rPr>
      </w:pPr>
      <w:r w:rsidRPr="00AC09F9">
        <w:rPr>
          <w:rtl/>
        </w:rPr>
        <w:t>المهام الروتينية أو العمل غير المحفز قد يؤديان إلى شعور بالإحباط والضغط.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85CE5B6" wp14:editId="2363234F">
                <wp:extent cx="5731510" cy="892088"/>
                <wp:effectExtent l="0" t="0" r="2540" b="22860"/>
                <wp:docPr id="12461162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56" name="مجموعة 47"/>
                        <wpg:cNvGrpSpPr/>
                        <wpg:grpSpPr>
                          <a:xfrm>
                            <a:off x="0" y="0"/>
                            <a:ext cx="5731510" cy="895351"/>
                            <a:chOff x="0" y="0"/>
                            <a:chExt cx="5878196" cy="918845"/>
                          </a:xfrm>
                        </wpg:grpSpPr>
                        <wpg:grpSp>
                          <wpg:cNvPr id="1246116257" name="مجموعة 48"/>
                          <wpg:cNvGrpSpPr/>
                          <wpg:grpSpPr>
                            <a:xfrm>
                              <a:off x="0" y="0"/>
                              <a:ext cx="5878196" cy="918845"/>
                              <a:chOff x="0" y="0"/>
                              <a:chExt cx="6240348" cy="919070"/>
                            </a:xfrm>
                          </wpg:grpSpPr>
                          <wpg:grpSp>
                            <wpg:cNvPr id="1246116258" name="مجموعة 49"/>
                            <wpg:cNvGrpSpPr/>
                            <wpg:grpSpPr>
                              <a:xfrm>
                                <a:off x="0" y="169208"/>
                                <a:ext cx="5433072" cy="580613"/>
                                <a:chOff x="0" y="169208"/>
                                <a:chExt cx="5433072" cy="580613"/>
                              </a:xfrm>
                            </wpg:grpSpPr>
                            <wps:wsp>
                              <wps:cNvPr id="12461162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2"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الخوف من فقدان الوظيفة:</w:t>
                                </w:r>
                              </w:p>
                            </w:txbxContent>
                          </wps:txbx>
                          <wps:bodyPr wrap="square" rtlCol="1">
                            <a:spAutoFit/>
                          </wps:bodyPr>
                        </wps:wsp>
                      </wpg:grpSp>
                      <pic:pic xmlns:pic="http://schemas.openxmlformats.org/drawingml/2006/picture">
                        <pic:nvPicPr>
                          <pic:cNvPr id="124611626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5CE5B6" id="_x0000_s15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MCEhbgcAAPw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&#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zAhIW4HAAD8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5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">
                  <v:group id="مجموعة 48" o:spid="_x0000_s15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">
                    <v:group id="مجموعة 49" o:spid="_x0000_s15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">
                      <v:shape id="شكل حر 50" o:spid="_x0000_s15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" fillcolor="#a5a5a5 [2092]" stroked="f" strokeweight="1pt">
                        <v:stroke joinstyle="miter"/>
                      </v:roundrect>
                    </v:group>
                    <v:oval id="شكل بيضاوي 52" o:spid="_x0000_s15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" filled="f" strokecolor="#168489" strokeweight="1pt">
                      <v:stroke joinstyle="miter"/>
                    </v:oval>
                  </v:group>
                  <v:shape id="مربع نص 41" o:spid="_x0000_s151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" filled="f" stroked="f">
                    <v:textbox style="mso-fit-shape-to-text:t">
                      <w:txbxContent>
                        <w:p w14:paraId="7D02AF22" w14:textId="02621E2C"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الخوف من فقدان الوظيفة:</w:t>
                          </w:r>
                        </w:p>
                      </w:txbxContent>
                    </v:textbox>
                  </v:shape>
                </v:group>
                <v:shape id="صورة 54" o:spid="_x0000_s15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">
                  <v:imagedata r:id="rId78" o:title=""/>
                </v:shape>
                <w10:anchorlock/>
              </v:group>
            </w:pict>
          </mc:Fallback>
        </mc:AlternateContent>
      </w:r>
    </w:p>
    <w:p w:rsidR="00247375" w:rsidRDefault="00247375" w:rsidP="00084372">
      <w:pPr>
        <w:rPr>
          <w:rtl/>
        </w:rPr>
      </w:pPr>
      <w:r w:rsidRPr="00AC09F9">
        <w:rPr>
          <w:rtl/>
        </w:rPr>
        <w:t>عدم الاستقرار الوظيفي أو الخوف من الفصل يؤثر سلبًا على الصحة النفسية.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F873788" wp14:editId="59D4FDAD">
                <wp:extent cx="5731510" cy="892088"/>
                <wp:effectExtent l="0" t="0" r="2540" b="22860"/>
                <wp:docPr id="12461162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42" name="مجموعة 47"/>
                        <wpg:cNvGrpSpPr/>
                        <wpg:grpSpPr>
                          <a:xfrm>
                            <a:off x="0" y="0"/>
                            <a:ext cx="5731510" cy="895351"/>
                            <a:chOff x="0" y="0"/>
                            <a:chExt cx="5878196" cy="918845"/>
                          </a:xfrm>
                        </wpg:grpSpPr>
                        <wpg:grpSp>
                          <wpg:cNvPr id="1246116243" name="مجموعة 48"/>
                          <wpg:cNvGrpSpPr/>
                          <wpg:grpSpPr>
                            <a:xfrm>
                              <a:off x="0" y="0"/>
                              <a:ext cx="5878196" cy="918845"/>
                              <a:chOff x="0" y="0"/>
                              <a:chExt cx="6240348" cy="919070"/>
                            </a:xfrm>
                          </wpg:grpSpPr>
                          <wpg:grpSp>
                            <wpg:cNvPr id="1246116244" name="مجموعة 49"/>
                            <wpg:cNvGrpSpPr/>
                            <wpg:grpSpPr>
                              <a:xfrm>
                                <a:off x="0" y="169208"/>
                                <a:ext cx="5433072" cy="580613"/>
                                <a:chOff x="0" y="169208"/>
                                <a:chExt cx="5433072" cy="580613"/>
                              </a:xfrm>
                            </wpg:grpSpPr>
                            <wps:wsp>
                              <wps:cNvPr id="1246116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8"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التمييز أو انعدام العدالة:</w:t>
                                </w:r>
                              </w:p>
                            </w:txbxContent>
                          </wps:txbx>
                          <wps:bodyPr wrap="square" rtlCol="1">
                            <a:spAutoFit/>
                          </wps:bodyPr>
                        </wps:wsp>
                      </wpg:grpSp>
                      <pic:pic xmlns:pic="http://schemas.openxmlformats.org/drawingml/2006/picture">
                        <pic:nvPicPr>
                          <pic:cNvPr id="124611624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873788" id="_x0000_s15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BrpdgcAAPw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YPBrpdgcAAPw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5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">
                  <v:group id="مجموعة 48" o:spid="_x0000_s15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">
                    <v:group id="مجموعة 49" o:spid="_x0000_s15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">
                      <v:shape id="شكل حر 50" o:spid="_x0000_s15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" fillcolor="#a5a5a5 [2092]" stroked="f" strokeweight="1pt">
                        <v:stroke joinstyle="miter"/>
                      </v:roundrect>
                    </v:group>
                    <v:oval id="شكل بيضاوي 52" o:spid="_x0000_s15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" filled="f" strokecolor="#168489" strokeweight="1pt">
                      <v:stroke joinstyle="miter"/>
                    </v:oval>
                  </v:group>
                  <v:shape id="مربع نص 41" o:spid="_x0000_s152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" filled="f" stroked="f">
                    <v:textbox style="mso-fit-shape-to-text:t">
                      <w:txbxContent>
                        <w:p w14:paraId="010F3AE4" w14:textId="3E92E905"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التمييز أو انعدام العدالة:</w:t>
                          </w:r>
                        </w:p>
                      </w:txbxContent>
                    </v:textbox>
                  </v:shape>
                </v:group>
                <v:shape id="صورة 54" o:spid="_x0000_s15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">
                  <v:imagedata r:id="rId78" o:title=""/>
                </v:shape>
                <w10:anchorlock/>
              </v:group>
            </w:pict>
          </mc:Fallback>
        </mc:AlternateContent>
      </w:r>
    </w:p>
    <w:p w:rsidR="00247375" w:rsidRPr="00AC09F9" w:rsidRDefault="00247375" w:rsidP="005D6B53">
      <w:r w:rsidRPr="00AC09F9">
        <w:rPr>
          <w:rtl/>
        </w:rPr>
        <w:t>الشعور بعدم التقدير أو التمييز في بيئة العمل يؤدي إلى الإحباط والضغط النفسي.</w:t>
      </w:r>
    </w:p>
    <w:p w:rsidR="00247375" w:rsidRPr="00E27F39" w:rsidRDefault="00247375" w:rsidP="00084372">
      <w:pPr>
        <w:rPr>
          <w:b/>
          <w:bCs/>
        </w:rPr>
      </w:pPr>
      <w:r w:rsidRPr="005D6B53">
        <w:rPr>
          <w:rFonts w:hint="cs"/>
          <w:b/>
          <w:bCs/>
          <w:color w:val="C00000"/>
          <w:rtl/>
        </w:rPr>
        <w:t>ثانياً</w:t>
      </w:r>
      <w:r w:rsidRPr="005D6B53">
        <w:rPr>
          <w:b/>
          <w:bCs/>
          <w:color w:val="C00000"/>
          <w:rtl/>
        </w:rPr>
        <w:t>:</w:t>
      </w:r>
      <w:r w:rsidRPr="00E27F39">
        <w:rPr>
          <w:b/>
          <w:bCs/>
          <w:rtl/>
        </w:rPr>
        <w:t xml:space="preserve"> </w:t>
      </w:r>
      <w:r w:rsidRPr="005D6B53">
        <w:rPr>
          <w:b/>
          <w:bCs/>
          <w:color w:val="168489"/>
          <w:rtl/>
        </w:rPr>
        <w:t>تأثير الضغوط المهنية على الصحة النفسية</w:t>
      </w:r>
    </w:p>
    <w:p w:rsidR="00247375" w:rsidRDefault="00247375" w:rsidP="00084372">
      <w:r w:rsidRPr="00AC09F9">
        <w:rPr>
          <w:rtl/>
        </w:rPr>
        <w:t>الضغوط المهنية لها تأثير سلبي مباشر على الصحة النفسية، وقد تظهر في عدة جوانب تشمل:</w:t>
      </w:r>
    </w:p>
    <w:p w:rsidR="005D6B53" w:rsidRDefault="005D6B53" w:rsidP="005D6B53">
      <w:pPr>
        <w:rPr>
          <w:rtl/>
        </w:rPr>
      </w:pPr>
      <w:r w:rsidRPr="005D6B53">
        <w:rPr>
          <w:noProof/>
        </w:rPr>
        <w:lastRenderedPageBreak/>
        <mc:AlternateContent>
          <mc:Choice Requires="wpg">
            <w:drawing>
              <wp:inline distT="0" distB="0" distL="0" distR="0" wp14:anchorId="5B163E5F" wp14:editId="29136DCB">
                <wp:extent cx="5715636" cy="2781921"/>
                <wp:effectExtent l="0" t="0" r="0" b="0"/>
                <wp:docPr id="1088653232" name="Group 1"/>
                <wp:cNvGraphicFramePr/>
                <a:graphic xmlns:a="http://schemas.openxmlformats.org/drawingml/2006/main">
                  <a:graphicData uri="http://schemas.microsoft.com/office/word/2010/wordprocessingGroup">
                    <wpg:wgp>
                      <wpg:cNvGrpSpPr/>
                      <wpg:grpSpPr>
                        <a:xfrm>
                          <a:off x="0" y="0"/>
                          <a:ext cx="5715636" cy="2781921"/>
                          <a:chOff x="0" y="0"/>
                          <a:chExt cx="11578314" cy="5638685"/>
                        </a:xfrm>
                      </wpg:grpSpPr>
                      <wps:wsp>
                        <wps:cNvPr id="1088653233" name="Freeform: Shape 1088653233"/>
                        <wps:cNvSpPr>
                          <a:spLocks/>
                        </wps:cNvSpPr>
                        <wps:spPr bwMode="auto">
                          <a:xfrm>
                            <a:off x="5367110" y="5278322"/>
                            <a:ext cx="1704975" cy="360363"/>
                          </a:xfrm>
                          <a:custGeom>
                            <a:avLst/>
                            <a:gdLst>
                              <a:gd name="connsiteX0" fmla="*/ 526118 w 1704975"/>
                              <a:gd name="connsiteY0" fmla="*/ 47625 h 360363"/>
                              <a:gd name="connsiteX1" fmla="*/ 509508 w 1704975"/>
                              <a:gd name="connsiteY1" fmla="*/ 49213 h 360363"/>
                              <a:gd name="connsiteX2" fmla="*/ 499864 w 1704975"/>
                              <a:gd name="connsiteY2" fmla="*/ 51329 h 360363"/>
                              <a:gd name="connsiteX3" fmla="*/ 499329 w 1704975"/>
                              <a:gd name="connsiteY3" fmla="*/ 52388 h 360363"/>
                              <a:gd name="connsiteX4" fmla="*/ 497721 w 1704975"/>
                              <a:gd name="connsiteY4" fmla="*/ 52917 h 360363"/>
                              <a:gd name="connsiteX5" fmla="*/ 490756 w 1704975"/>
                              <a:gd name="connsiteY5" fmla="*/ 57679 h 360363"/>
                              <a:gd name="connsiteX6" fmla="*/ 480576 w 1704975"/>
                              <a:gd name="connsiteY6" fmla="*/ 68792 h 360363"/>
                              <a:gd name="connsiteX7" fmla="*/ 473075 w 1704975"/>
                              <a:gd name="connsiteY7" fmla="*/ 91017 h 360363"/>
                              <a:gd name="connsiteX8" fmla="*/ 475218 w 1704975"/>
                              <a:gd name="connsiteY8" fmla="*/ 127529 h 360363"/>
                              <a:gd name="connsiteX9" fmla="*/ 485934 w 1704975"/>
                              <a:gd name="connsiteY9" fmla="*/ 164571 h 360363"/>
                              <a:gd name="connsiteX10" fmla="*/ 492899 w 1704975"/>
                              <a:gd name="connsiteY10" fmla="*/ 180975 h 360363"/>
                              <a:gd name="connsiteX11" fmla="*/ 496114 w 1704975"/>
                              <a:gd name="connsiteY11" fmla="*/ 179917 h 360363"/>
                              <a:gd name="connsiteX12" fmla="*/ 499864 w 1704975"/>
                              <a:gd name="connsiteY12" fmla="*/ 178329 h 360363"/>
                              <a:gd name="connsiteX13" fmla="*/ 513795 w 1704975"/>
                              <a:gd name="connsiteY13" fmla="*/ 174625 h 360363"/>
                              <a:gd name="connsiteX14" fmla="*/ 540048 w 1704975"/>
                              <a:gd name="connsiteY14" fmla="*/ 161925 h 360363"/>
                              <a:gd name="connsiteX15" fmla="*/ 551835 w 1704975"/>
                              <a:gd name="connsiteY15" fmla="*/ 152400 h 360363"/>
                              <a:gd name="connsiteX16" fmla="*/ 557729 w 1704975"/>
                              <a:gd name="connsiteY16" fmla="*/ 122767 h 360363"/>
                              <a:gd name="connsiteX17" fmla="*/ 558800 w 1704975"/>
                              <a:gd name="connsiteY17" fmla="*/ 89429 h 360363"/>
                              <a:gd name="connsiteX18" fmla="*/ 555586 w 1704975"/>
                              <a:gd name="connsiteY18" fmla="*/ 71967 h 360363"/>
                              <a:gd name="connsiteX19" fmla="*/ 548620 w 1704975"/>
                              <a:gd name="connsiteY19" fmla="*/ 59796 h 360363"/>
                              <a:gd name="connsiteX20" fmla="*/ 539512 w 1704975"/>
                              <a:gd name="connsiteY20" fmla="*/ 51329 h 360363"/>
                              <a:gd name="connsiteX21" fmla="*/ 1054345 w 1704975"/>
                              <a:gd name="connsiteY21" fmla="*/ 28575 h 360363"/>
                              <a:gd name="connsiteX22" fmla="*/ 1040729 w 1704975"/>
                              <a:gd name="connsiteY22" fmla="*/ 37103 h 360363"/>
                              <a:gd name="connsiteX23" fmla="*/ 1033920 w 1704975"/>
                              <a:gd name="connsiteY23" fmla="*/ 54159 h 360363"/>
                              <a:gd name="connsiteX24" fmla="*/ 1033920 w 1704975"/>
                              <a:gd name="connsiteY24" fmla="*/ 65352 h 360363"/>
                              <a:gd name="connsiteX25" fmla="*/ 1030255 w 1704975"/>
                              <a:gd name="connsiteY25" fmla="*/ 72280 h 360363"/>
                              <a:gd name="connsiteX26" fmla="*/ 1027112 w 1704975"/>
                              <a:gd name="connsiteY26" fmla="*/ 85605 h 360363"/>
                              <a:gd name="connsiteX27" fmla="*/ 1028683 w 1704975"/>
                              <a:gd name="connsiteY27" fmla="*/ 96798 h 360363"/>
                              <a:gd name="connsiteX28" fmla="*/ 1034444 w 1704975"/>
                              <a:gd name="connsiteY28" fmla="*/ 108524 h 360363"/>
                              <a:gd name="connsiteX29" fmla="*/ 1039681 w 1704975"/>
                              <a:gd name="connsiteY29" fmla="*/ 113321 h 360363"/>
                              <a:gd name="connsiteX30" fmla="*/ 1049108 w 1704975"/>
                              <a:gd name="connsiteY30" fmla="*/ 130909 h 360363"/>
                              <a:gd name="connsiteX31" fmla="*/ 1075294 w 1704975"/>
                              <a:gd name="connsiteY31" fmla="*/ 157026 h 360363"/>
                              <a:gd name="connsiteX32" fmla="*/ 1091005 w 1704975"/>
                              <a:gd name="connsiteY32" fmla="*/ 167685 h 360363"/>
                              <a:gd name="connsiteX33" fmla="*/ 1097813 w 1704975"/>
                              <a:gd name="connsiteY33" fmla="*/ 171949 h 360363"/>
                              <a:gd name="connsiteX34" fmla="*/ 1105669 w 1704975"/>
                              <a:gd name="connsiteY34" fmla="*/ 176213 h 360363"/>
                              <a:gd name="connsiteX35" fmla="*/ 1107240 w 1704975"/>
                              <a:gd name="connsiteY35" fmla="*/ 173548 h 360363"/>
                              <a:gd name="connsiteX36" fmla="*/ 1109335 w 1704975"/>
                              <a:gd name="connsiteY36" fmla="*/ 173015 h 360363"/>
                              <a:gd name="connsiteX37" fmla="*/ 1114572 w 1704975"/>
                              <a:gd name="connsiteY37" fmla="*/ 171416 h 360363"/>
                              <a:gd name="connsiteX38" fmla="*/ 1122951 w 1704975"/>
                              <a:gd name="connsiteY38" fmla="*/ 164487 h 360363"/>
                              <a:gd name="connsiteX39" fmla="*/ 1128712 w 1704975"/>
                              <a:gd name="connsiteY39" fmla="*/ 149031 h 360363"/>
                              <a:gd name="connsiteX40" fmla="*/ 1127141 w 1704975"/>
                              <a:gd name="connsiteY40" fmla="*/ 106925 h 360363"/>
                              <a:gd name="connsiteX41" fmla="*/ 1122951 w 1704975"/>
                              <a:gd name="connsiteY41" fmla="*/ 87737 h 360363"/>
                              <a:gd name="connsiteX42" fmla="*/ 1117714 w 1704975"/>
                              <a:gd name="connsiteY42" fmla="*/ 71214 h 360363"/>
                              <a:gd name="connsiteX43" fmla="*/ 1101479 w 1704975"/>
                              <a:gd name="connsiteY43" fmla="*/ 42433 h 360363"/>
                              <a:gd name="connsiteX44" fmla="*/ 1088910 w 1704975"/>
                              <a:gd name="connsiteY44" fmla="*/ 31773 h 360363"/>
                              <a:gd name="connsiteX45" fmla="*/ 1075294 w 1704975"/>
                              <a:gd name="connsiteY45" fmla="*/ 28575 h 360363"/>
                              <a:gd name="connsiteX46" fmla="*/ 1700213 w 1704975"/>
                              <a:gd name="connsiteY46" fmla="*/ 0 h 360363"/>
                              <a:gd name="connsiteX47" fmla="*/ 1704975 w 1704975"/>
                              <a:gd name="connsiteY47" fmla="*/ 4756 h 360363"/>
                              <a:gd name="connsiteX48" fmla="*/ 1703388 w 1704975"/>
                              <a:gd name="connsiteY48" fmla="*/ 6869 h 360363"/>
                              <a:gd name="connsiteX49" fmla="*/ 1679046 w 1704975"/>
                              <a:gd name="connsiteY49" fmla="*/ 33817 h 360363"/>
                              <a:gd name="connsiteX50" fmla="*/ 1624542 w 1704975"/>
                              <a:gd name="connsiteY50" fmla="*/ 82958 h 360363"/>
                              <a:gd name="connsiteX51" fmla="*/ 1564746 w 1704975"/>
                              <a:gd name="connsiteY51" fmla="*/ 127343 h 360363"/>
                              <a:gd name="connsiteX52" fmla="*/ 1499659 w 1704975"/>
                              <a:gd name="connsiteY52" fmla="*/ 164858 h 360363"/>
                              <a:gd name="connsiteX53" fmla="*/ 1431396 w 1704975"/>
                              <a:gd name="connsiteY53" fmla="*/ 195505 h 360363"/>
                              <a:gd name="connsiteX54" fmla="*/ 1359429 w 1704975"/>
                              <a:gd name="connsiteY54" fmla="*/ 216641 h 360363"/>
                              <a:gd name="connsiteX55" fmla="*/ 1287463 w 1704975"/>
                              <a:gd name="connsiteY55" fmla="*/ 227209 h 360363"/>
                              <a:gd name="connsiteX56" fmla="*/ 1213379 w 1704975"/>
                              <a:gd name="connsiteY56" fmla="*/ 226680 h 360363"/>
                              <a:gd name="connsiteX57" fmla="*/ 1176867 w 1704975"/>
                              <a:gd name="connsiteY57" fmla="*/ 220868 h 360363"/>
                              <a:gd name="connsiteX58" fmla="*/ 1159934 w 1704975"/>
                              <a:gd name="connsiteY58" fmla="*/ 216641 h 360363"/>
                              <a:gd name="connsiteX59" fmla="*/ 1123421 w 1704975"/>
                              <a:gd name="connsiteY59" fmla="*/ 204488 h 360363"/>
                              <a:gd name="connsiteX60" fmla="*/ 1105429 w 1704975"/>
                              <a:gd name="connsiteY60" fmla="*/ 197090 h 360363"/>
                              <a:gd name="connsiteX61" fmla="*/ 1083734 w 1704975"/>
                              <a:gd name="connsiteY61" fmla="*/ 220868 h 360363"/>
                              <a:gd name="connsiteX62" fmla="*/ 1035050 w 1704975"/>
                              <a:gd name="connsiteY62" fmla="*/ 264196 h 360363"/>
                              <a:gd name="connsiteX63" fmla="*/ 980546 w 1704975"/>
                              <a:gd name="connsiteY63" fmla="*/ 300655 h 360363"/>
                              <a:gd name="connsiteX64" fmla="*/ 920750 w 1704975"/>
                              <a:gd name="connsiteY64" fmla="*/ 329188 h 360363"/>
                              <a:gd name="connsiteX65" fmla="*/ 857779 w 1704975"/>
                              <a:gd name="connsiteY65" fmla="*/ 349795 h 360363"/>
                              <a:gd name="connsiteX66" fmla="*/ 792692 w 1704975"/>
                              <a:gd name="connsiteY66" fmla="*/ 360363 h 360363"/>
                              <a:gd name="connsiteX67" fmla="*/ 728134 w 1704975"/>
                              <a:gd name="connsiteY67" fmla="*/ 359835 h 360363"/>
                              <a:gd name="connsiteX68" fmla="*/ 664104 w 1704975"/>
                              <a:gd name="connsiteY68" fmla="*/ 348210 h 360363"/>
                              <a:gd name="connsiteX69" fmla="*/ 633942 w 1704975"/>
                              <a:gd name="connsiteY69" fmla="*/ 337114 h 360363"/>
                              <a:gd name="connsiteX70" fmla="*/ 610659 w 1704975"/>
                              <a:gd name="connsiteY70" fmla="*/ 327075 h 360363"/>
                              <a:gd name="connsiteX71" fmla="*/ 567267 w 1704975"/>
                              <a:gd name="connsiteY71" fmla="*/ 299598 h 360363"/>
                              <a:gd name="connsiteX72" fmla="*/ 529167 w 1704975"/>
                              <a:gd name="connsiteY72" fmla="*/ 266310 h 360363"/>
                              <a:gd name="connsiteX73" fmla="*/ 499004 w 1704975"/>
                              <a:gd name="connsiteY73" fmla="*/ 226152 h 360363"/>
                              <a:gd name="connsiteX74" fmla="*/ 486834 w 1704975"/>
                              <a:gd name="connsiteY74" fmla="*/ 202903 h 360363"/>
                              <a:gd name="connsiteX75" fmla="*/ 480484 w 1704975"/>
                              <a:gd name="connsiteY75" fmla="*/ 204488 h 360363"/>
                              <a:gd name="connsiteX76" fmla="*/ 474663 w 1704975"/>
                              <a:gd name="connsiteY76" fmla="*/ 206073 h 360363"/>
                              <a:gd name="connsiteX77" fmla="*/ 442384 w 1704975"/>
                              <a:gd name="connsiteY77" fmla="*/ 212942 h 360363"/>
                              <a:gd name="connsiteX78" fmla="*/ 377296 w 1704975"/>
                              <a:gd name="connsiteY78" fmla="*/ 221396 h 360363"/>
                              <a:gd name="connsiteX79" fmla="*/ 310621 w 1704975"/>
                              <a:gd name="connsiteY79" fmla="*/ 221396 h 360363"/>
                              <a:gd name="connsiteX80" fmla="*/ 245004 w 1704975"/>
                              <a:gd name="connsiteY80" fmla="*/ 213999 h 360363"/>
                              <a:gd name="connsiteX81" fmla="*/ 182563 w 1704975"/>
                              <a:gd name="connsiteY81" fmla="*/ 197619 h 360363"/>
                              <a:gd name="connsiteX82" fmla="*/ 123296 w 1704975"/>
                              <a:gd name="connsiteY82" fmla="*/ 171727 h 360363"/>
                              <a:gd name="connsiteX83" fmla="*/ 69321 w 1704975"/>
                              <a:gd name="connsiteY83" fmla="*/ 136854 h 360363"/>
                              <a:gd name="connsiteX84" fmla="*/ 22225 w 1704975"/>
                              <a:gd name="connsiteY84" fmla="*/ 91412 h 360363"/>
                              <a:gd name="connsiteX85" fmla="*/ 1588 w 1704975"/>
                              <a:gd name="connsiteY85" fmla="*/ 63936 h 360363"/>
                              <a:gd name="connsiteX86" fmla="*/ 0 w 1704975"/>
                              <a:gd name="connsiteY86" fmla="*/ 60237 h 360363"/>
                              <a:gd name="connsiteX87" fmla="*/ 1588 w 1704975"/>
                              <a:gd name="connsiteY87" fmla="*/ 54953 h 360363"/>
                              <a:gd name="connsiteX88" fmla="*/ 6879 w 1704975"/>
                              <a:gd name="connsiteY88" fmla="*/ 50197 h 360363"/>
                              <a:gd name="connsiteX89" fmla="*/ 12700 w 1704975"/>
                              <a:gd name="connsiteY89" fmla="*/ 50197 h 360363"/>
                              <a:gd name="connsiteX90" fmla="*/ 15346 w 1704975"/>
                              <a:gd name="connsiteY90" fmla="*/ 52839 h 360363"/>
                              <a:gd name="connsiteX91" fmla="*/ 38629 w 1704975"/>
                              <a:gd name="connsiteY91" fmla="*/ 80844 h 360363"/>
                              <a:gd name="connsiteX92" fmla="*/ 91546 w 1704975"/>
                              <a:gd name="connsiteY92" fmla="*/ 127871 h 360363"/>
                              <a:gd name="connsiteX93" fmla="*/ 151342 w 1704975"/>
                              <a:gd name="connsiteY93" fmla="*/ 163802 h 360363"/>
                              <a:gd name="connsiteX94" fmla="*/ 218017 w 1704975"/>
                              <a:gd name="connsiteY94" fmla="*/ 188636 h 360363"/>
                              <a:gd name="connsiteX95" fmla="*/ 252942 w 1704975"/>
                              <a:gd name="connsiteY95" fmla="*/ 195505 h 360363"/>
                              <a:gd name="connsiteX96" fmla="*/ 275696 w 1704975"/>
                              <a:gd name="connsiteY96" fmla="*/ 199204 h 360363"/>
                              <a:gd name="connsiteX97" fmla="*/ 321204 w 1704975"/>
                              <a:gd name="connsiteY97" fmla="*/ 202903 h 360363"/>
                              <a:gd name="connsiteX98" fmla="*/ 390525 w 1704975"/>
                              <a:gd name="connsiteY98" fmla="*/ 200261 h 360363"/>
                              <a:gd name="connsiteX99" fmla="*/ 436563 w 1704975"/>
                              <a:gd name="connsiteY99" fmla="*/ 193392 h 360363"/>
                              <a:gd name="connsiteX100" fmla="*/ 457200 w 1704975"/>
                              <a:gd name="connsiteY100" fmla="*/ 189693 h 360363"/>
                              <a:gd name="connsiteX101" fmla="*/ 477838 w 1704975"/>
                              <a:gd name="connsiteY101" fmla="*/ 184937 h 360363"/>
                              <a:gd name="connsiteX102" fmla="*/ 470959 w 1704975"/>
                              <a:gd name="connsiteY102" fmla="*/ 168029 h 360363"/>
                              <a:gd name="connsiteX103" fmla="*/ 460904 w 1704975"/>
                              <a:gd name="connsiteY103" fmla="*/ 127343 h 360363"/>
                              <a:gd name="connsiteX104" fmla="*/ 459317 w 1704975"/>
                              <a:gd name="connsiteY104" fmla="*/ 96167 h 360363"/>
                              <a:gd name="connsiteX105" fmla="*/ 462492 w 1704975"/>
                              <a:gd name="connsiteY105" fmla="*/ 77145 h 360363"/>
                              <a:gd name="connsiteX106" fmla="*/ 470959 w 1704975"/>
                              <a:gd name="connsiteY106" fmla="*/ 60237 h 360363"/>
                              <a:gd name="connsiteX107" fmla="*/ 483659 w 1704975"/>
                              <a:gd name="connsiteY107" fmla="*/ 47027 h 360363"/>
                              <a:gd name="connsiteX108" fmla="*/ 492654 w 1704975"/>
                              <a:gd name="connsiteY108" fmla="*/ 42800 h 360363"/>
                              <a:gd name="connsiteX109" fmla="*/ 495300 w 1704975"/>
                              <a:gd name="connsiteY109" fmla="*/ 42800 h 360363"/>
                              <a:gd name="connsiteX110" fmla="*/ 496888 w 1704975"/>
                              <a:gd name="connsiteY110" fmla="*/ 42800 h 360363"/>
                              <a:gd name="connsiteX111" fmla="*/ 511175 w 1704975"/>
                              <a:gd name="connsiteY111" fmla="*/ 38044 h 360363"/>
                              <a:gd name="connsiteX112" fmla="*/ 540809 w 1704975"/>
                              <a:gd name="connsiteY112" fmla="*/ 39630 h 360363"/>
                              <a:gd name="connsiteX113" fmla="*/ 566738 w 1704975"/>
                              <a:gd name="connsiteY113" fmla="*/ 53896 h 360363"/>
                              <a:gd name="connsiteX114" fmla="*/ 584200 w 1704975"/>
                              <a:gd name="connsiteY114" fmla="*/ 78202 h 360363"/>
                              <a:gd name="connsiteX115" fmla="*/ 587904 w 1704975"/>
                              <a:gd name="connsiteY115" fmla="*/ 94582 h 360363"/>
                              <a:gd name="connsiteX116" fmla="*/ 589492 w 1704975"/>
                              <a:gd name="connsiteY116" fmla="*/ 105150 h 360363"/>
                              <a:gd name="connsiteX117" fmla="*/ 587904 w 1704975"/>
                              <a:gd name="connsiteY117" fmla="*/ 124701 h 360363"/>
                              <a:gd name="connsiteX118" fmla="*/ 582613 w 1704975"/>
                              <a:gd name="connsiteY118" fmla="*/ 141609 h 360363"/>
                              <a:gd name="connsiteX119" fmla="*/ 572559 w 1704975"/>
                              <a:gd name="connsiteY119" fmla="*/ 156933 h 360363"/>
                              <a:gd name="connsiteX120" fmla="*/ 552979 w 1704975"/>
                              <a:gd name="connsiteY120" fmla="*/ 174898 h 360363"/>
                              <a:gd name="connsiteX121" fmla="*/ 518584 w 1704975"/>
                              <a:gd name="connsiteY121" fmla="*/ 192335 h 360363"/>
                              <a:gd name="connsiteX122" fmla="*/ 501121 w 1704975"/>
                              <a:gd name="connsiteY122" fmla="*/ 198675 h 360363"/>
                              <a:gd name="connsiteX123" fmla="*/ 502179 w 1704975"/>
                              <a:gd name="connsiteY123" fmla="*/ 200789 h 360363"/>
                              <a:gd name="connsiteX124" fmla="*/ 503238 w 1704975"/>
                              <a:gd name="connsiteY124" fmla="*/ 202903 h 360363"/>
                              <a:gd name="connsiteX125" fmla="*/ 514879 w 1704975"/>
                              <a:gd name="connsiteY125" fmla="*/ 221925 h 360363"/>
                              <a:gd name="connsiteX126" fmla="*/ 543984 w 1704975"/>
                              <a:gd name="connsiteY126" fmla="*/ 257855 h 360363"/>
                              <a:gd name="connsiteX127" fmla="*/ 560388 w 1704975"/>
                              <a:gd name="connsiteY127" fmla="*/ 273179 h 360363"/>
                              <a:gd name="connsiteX128" fmla="*/ 582613 w 1704975"/>
                              <a:gd name="connsiteY128" fmla="*/ 291144 h 360363"/>
                              <a:gd name="connsiteX129" fmla="*/ 632884 w 1704975"/>
                              <a:gd name="connsiteY129" fmla="*/ 318620 h 360363"/>
                              <a:gd name="connsiteX130" fmla="*/ 686859 w 1704975"/>
                              <a:gd name="connsiteY130" fmla="*/ 335529 h 360363"/>
                              <a:gd name="connsiteX131" fmla="*/ 744009 w 1704975"/>
                              <a:gd name="connsiteY131" fmla="*/ 342926 h 360363"/>
                              <a:gd name="connsiteX132" fmla="*/ 772584 w 1704975"/>
                              <a:gd name="connsiteY132" fmla="*/ 342398 h 360363"/>
                              <a:gd name="connsiteX133" fmla="*/ 796925 w 1704975"/>
                              <a:gd name="connsiteY133" fmla="*/ 340813 h 360363"/>
                              <a:gd name="connsiteX134" fmla="*/ 842434 w 1704975"/>
                              <a:gd name="connsiteY134" fmla="*/ 332887 h 360363"/>
                              <a:gd name="connsiteX135" fmla="*/ 885296 w 1704975"/>
                              <a:gd name="connsiteY135" fmla="*/ 320205 h 360363"/>
                              <a:gd name="connsiteX136" fmla="*/ 926042 w 1704975"/>
                              <a:gd name="connsiteY136" fmla="*/ 302769 h 360363"/>
                              <a:gd name="connsiteX137" fmla="*/ 983192 w 1704975"/>
                              <a:gd name="connsiteY137" fmla="*/ 270537 h 360363"/>
                              <a:gd name="connsiteX138" fmla="*/ 1057275 w 1704975"/>
                              <a:gd name="connsiteY138" fmla="*/ 218226 h 360363"/>
                              <a:gd name="connsiteX139" fmla="*/ 1093788 w 1704975"/>
                              <a:gd name="connsiteY139" fmla="*/ 190750 h 360363"/>
                              <a:gd name="connsiteX140" fmla="*/ 1077913 w 1704975"/>
                              <a:gd name="connsiteY140" fmla="*/ 181767 h 360363"/>
                              <a:gd name="connsiteX141" fmla="*/ 1050396 w 1704975"/>
                              <a:gd name="connsiteY141" fmla="*/ 160631 h 360363"/>
                              <a:gd name="connsiteX142" fmla="*/ 1029229 w 1704975"/>
                              <a:gd name="connsiteY142" fmla="*/ 134212 h 360363"/>
                              <a:gd name="connsiteX143" fmla="*/ 1015471 w 1704975"/>
                              <a:gd name="connsiteY143" fmla="*/ 103565 h 360363"/>
                              <a:gd name="connsiteX144" fmla="*/ 1012825 w 1704975"/>
                              <a:gd name="connsiteY144" fmla="*/ 86656 h 360363"/>
                              <a:gd name="connsiteX145" fmla="*/ 1012296 w 1704975"/>
                              <a:gd name="connsiteY145" fmla="*/ 71861 h 360363"/>
                              <a:gd name="connsiteX146" fmla="*/ 1022350 w 1704975"/>
                              <a:gd name="connsiteY146" fmla="*/ 45970 h 360363"/>
                              <a:gd name="connsiteX147" fmla="*/ 1041400 w 1704975"/>
                              <a:gd name="connsiteY147" fmla="*/ 26948 h 360363"/>
                              <a:gd name="connsiteX148" fmla="*/ 1065742 w 1704975"/>
                              <a:gd name="connsiteY148" fmla="*/ 18494 h 360363"/>
                              <a:gd name="connsiteX149" fmla="*/ 1079500 w 1704975"/>
                              <a:gd name="connsiteY149" fmla="*/ 20608 h 360363"/>
                              <a:gd name="connsiteX150" fmla="*/ 1079500 w 1704975"/>
                              <a:gd name="connsiteY150" fmla="*/ 20079 h 360363"/>
                              <a:gd name="connsiteX151" fmla="*/ 1080029 w 1704975"/>
                              <a:gd name="connsiteY151" fmla="*/ 20079 h 360363"/>
                              <a:gd name="connsiteX152" fmla="*/ 1081617 w 1704975"/>
                              <a:gd name="connsiteY152" fmla="*/ 20608 h 360363"/>
                              <a:gd name="connsiteX153" fmla="*/ 1083204 w 1704975"/>
                              <a:gd name="connsiteY153" fmla="*/ 21664 h 360363"/>
                              <a:gd name="connsiteX154" fmla="*/ 1086909 w 1704975"/>
                              <a:gd name="connsiteY154" fmla="*/ 22193 h 360363"/>
                              <a:gd name="connsiteX155" fmla="*/ 1090613 w 1704975"/>
                              <a:gd name="connsiteY155" fmla="*/ 24306 h 360363"/>
                              <a:gd name="connsiteX156" fmla="*/ 1102254 w 1704975"/>
                              <a:gd name="connsiteY156" fmla="*/ 30647 h 360363"/>
                              <a:gd name="connsiteX157" fmla="*/ 1120246 w 1704975"/>
                              <a:gd name="connsiteY157" fmla="*/ 48084 h 360363"/>
                              <a:gd name="connsiteX158" fmla="*/ 1132946 w 1704975"/>
                              <a:gd name="connsiteY158" fmla="*/ 70276 h 360363"/>
                              <a:gd name="connsiteX159" fmla="*/ 1140354 w 1704975"/>
                              <a:gd name="connsiteY159" fmla="*/ 95111 h 360363"/>
                              <a:gd name="connsiteX160" fmla="*/ 1142471 w 1704975"/>
                              <a:gd name="connsiteY160" fmla="*/ 108321 h 360363"/>
                              <a:gd name="connsiteX161" fmla="*/ 1145117 w 1704975"/>
                              <a:gd name="connsiteY161" fmla="*/ 128399 h 360363"/>
                              <a:gd name="connsiteX162" fmla="*/ 1141942 w 1704975"/>
                              <a:gd name="connsiteY162" fmla="*/ 161160 h 360363"/>
                              <a:gd name="connsiteX163" fmla="*/ 1132946 w 1704975"/>
                              <a:gd name="connsiteY163" fmla="*/ 178597 h 360363"/>
                              <a:gd name="connsiteX164" fmla="*/ 1124479 w 1704975"/>
                              <a:gd name="connsiteY164" fmla="*/ 184937 h 360363"/>
                              <a:gd name="connsiteX165" fmla="*/ 1147763 w 1704975"/>
                              <a:gd name="connsiteY165" fmla="*/ 193920 h 360363"/>
                              <a:gd name="connsiteX166" fmla="*/ 1173163 w 1704975"/>
                              <a:gd name="connsiteY166" fmla="*/ 200261 h 360363"/>
                              <a:gd name="connsiteX167" fmla="*/ 1196446 w 1704975"/>
                              <a:gd name="connsiteY167" fmla="*/ 204488 h 360363"/>
                              <a:gd name="connsiteX168" fmla="*/ 1245659 w 1704975"/>
                              <a:gd name="connsiteY168" fmla="*/ 208715 h 360363"/>
                              <a:gd name="connsiteX169" fmla="*/ 1294342 w 1704975"/>
                              <a:gd name="connsiteY169" fmla="*/ 205545 h 360363"/>
                              <a:gd name="connsiteX170" fmla="*/ 1341967 w 1704975"/>
                              <a:gd name="connsiteY170" fmla="*/ 197619 h 360363"/>
                              <a:gd name="connsiteX171" fmla="*/ 1365779 w 1704975"/>
                              <a:gd name="connsiteY171" fmla="*/ 192335 h 360363"/>
                              <a:gd name="connsiteX172" fmla="*/ 1412875 w 1704975"/>
                              <a:gd name="connsiteY172" fmla="*/ 179653 h 360363"/>
                              <a:gd name="connsiteX173" fmla="*/ 1502304 w 1704975"/>
                              <a:gd name="connsiteY173" fmla="*/ 143194 h 360363"/>
                              <a:gd name="connsiteX174" fmla="*/ 1585913 w 1704975"/>
                              <a:gd name="connsiteY174" fmla="*/ 95111 h 360363"/>
                              <a:gd name="connsiteX175" fmla="*/ 1662642 w 1704975"/>
                              <a:gd name="connsiteY175" fmla="*/ 35931 h 360363"/>
                              <a:gd name="connsiteX176" fmla="*/ 1698096 w 1704975"/>
                              <a:gd name="connsiteY176" fmla="*/ 1585 h 360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Lst>
                            <a:rect l="l" t="t" r="r" b="b"/>
                            <a:pathLst>
                              <a:path w="1704975" h="360363">
                                <a:moveTo>
                                  <a:pt x="526118" y="47625"/>
                                </a:moveTo>
                                <a:lnTo>
                                  <a:pt x="509508" y="49213"/>
                                </a:lnTo>
                                <a:lnTo>
                                  <a:pt x="499864" y="51329"/>
                                </a:lnTo>
                                <a:lnTo>
                                  <a:pt x="499329" y="52388"/>
                                </a:lnTo>
                                <a:lnTo>
                                  <a:pt x="497721" y="52917"/>
                                </a:lnTo>
                                <a:lnTo>
                                  <a:pt x="490756" y="57679"/>
                                </a:lnTo>
                                <a:lnTo>
                                  <a:pt x="480576" y="68792"/>
                                </a:lnTo>
                                <a:lnTo>
                                  <a:pt x="473075" y="91017"/>
                                </a:lnTo>
                                <a:lnTo>
                                  <a:pt x="475218" y="127529"/>
                                </a:lnTo>
                                <a:lnTo>
                                  <a:pt x="485934" y="164571"/>
                                </a:lnTo>
                                <a:lnTo>
                                  <a:pt x="492899" y="180975"/>
                                </a:lnTo>
                                <a:lnTo>
                                  <a:pt x="496114" y="179917"/>
                                </a:lnTo>
                                <a:lnTo>
                                  <a:pt x="499864" y="178329"/>
                                </a:lnTo>
                                <a:lnTo>
                                  <a:pt x="513795" y="174625"/>
                                </a:lnTo>
                                <a:lnTo>
                                  <a:pt x="540048" y="161925"/>
                                </a:lnTo>
                                <a:lnTo>
                                  <a:pt x="551835" y="152400"/>
                                </a:lnTo>
                                <a:lnTo>
                                  <a:pt x="557729" y="122767"/>
                                </a:lnTo>
                                <a:lnTo>
                                  <a:pt x="558800" y="89429"/>
                                </a:lnTo>
                                <a:lnTo>
                                  <a:pt x="555586" y="71967"/>
                                </a:lnTo>
                                <a:lnTo>
                                  <a:pt x="548620" y="59796"/>
                                </a:lnTo>
                                <a:lnTo>
                                  <a:pt x="539512" y="51329"/>
                                </a:lnTo>
                                <a:close/>
                                <a:moveTo>
                                  <a:pt x="1054345" y="28575"/>
                                </a:moveTo>
                                <a:lnTo>
                                  <a:pt x="1040729" y="37103"/>
                                </a:lnTo>
                                <a:lnTo>
                                  <a:pt x="1033920" y="54159"/>
                                </a:lnTo>
                                <a:lnTo>
                                  <a:pt x="1033920" y="65352"/>
                                </a:lnTo>
                                <a:lnTo>
                                  <a:pt x="1030255" y="72280"/>
                                </a:lnTo>
                                <a:lnTo>
                                  <a:pt x="1027112" y="85605"/>
                                </a:lnTo>
                                <a:lnTo>
                                  <a:pt x="1028683" y="96798"/>
                                </a:lnTo>
                                <a:lnTo>
                                  <a:pt x="1034444" y="108524"/>
                                </a:lnTo>
                                <a:lnTo>
                                  <a:pt x="1039681" y="113321"/>
                                </a:lnTo>
                                <a:lnTo>
                                  <a:pt x="1049108" y="130909"/>
                                </a:lnTo>
                                <a:lnTo>
                                  <a:pt x="1075294" y="157026"/>
                                </a:lnTo>
                                <a:lnTo>
                                  <a:pt x="1091005" y="167685"/>
                                </a:lnTo>
                                <a:lnTo>
                                  <a:pt x="1097813" y="171949"/>
                                </a:lnTo>
                                <a:lnTo>
                                  <a:pt x="1105669" y="176213"/>
                                </a:lnTo>
                                <a:lnTo>
                                  <a:pt x="1107240" y="173548"/>
                                </a:lnTo>
                                <a:lnTo>
                                  <a:pt x="1109335" y="173015"/>
                                </a:lnTo>
                                <a:lnTo>
                                  <a:pt x="1114572" y="171416"/>
                                </a:lnTo>
                                <a:lnTo>
                                  <a:pt x="1122951" y="164487"/>
                                </a:lnTo>
                                <a:lnTo>
                                  <a:pt x="1128712" y="149031"/>
                                </a:lnTo>
                                <a:lnTo>
                                  <a:pt x="1127141" y="106925"/>
                                </a:lnTo>
                                <a:lnTo>
                                  <a:pt x="1122951" y="87737"/>
                                </a:lnTo>
                                <a:lnTo>
                                  <a:pt x="1117714" y="71214"/>
                                </a:lnTo>
                                <a:lnTo>
                                  <a:pt x="1101479" y="42433"/>
                                </a:lnTo>
                                <a:lnTo>
                                  <a:pt x="1088910" y="31773"/>
                                </a:lnTo>
                                <a:lnTo>
                                  <a:pt x="1075294" y="28575"/>
                                </a:lnTo>
                                <a:close/>
                                <a:moveTo>
                                  <a:pt x="1700213" y="0"/>
                                </a:moveTo>
                                <a:lnTo>
                                  <a:pt x="1704975" y="4756"/>
                                </a:lnTo>
                                <a:lnTo>
                                  <a:pt x="1703388" y="6869"/>
                                </a:lnTo>
                                <a:lnTo>
                                  <a:pt x="1679046" y="33817"/>
                                </a:lnTo>
                                <a:lnTo>
                                  <a:pt x="1624542" y="82958"/>
                                </a:lnTo>
                                <a:lnTo>
                                  <a:pt x="1564746" y="127343"/>
                                </a:lnTo>
                                <a:lnTo>
                                  <a:pt x="1499659" y="164858"/>
                                </a:lnTo>
                                <a:lnTo>
                                  <a:pt x="1431396" y="195505"/>
                                </a:lnTo>
                                <a:lnTo>
                                  <a:pt x="1359429" y="216641"/>
                                </a:lnTo>
                                <a:lnTo>
                                  <a:pt x="1287463" y="227209"/>
                                </a:lnTo>
                                <a:lnTo>
                                  <a:pt x="1213379" y="226680"/>
                                </a:lnTo>
                                <a:lnTo>
                                  <a:pt x="1176867" y="220868"/>
                                </a:lnTo>
                                <a:lnTo>
                                  <a:pt x="1159934" y="216641"/>
                                </a:lnTo>
                                <a:lnTo>
                                  <a:pt x="1123421" y="204488"/>
                                </a:lnTo>
                                <a:lnTo>
                                  <a:pt x="1105429" y="197090"/>
                                </a:lnTo>
                                <a:lnTo>
                                  <a:pt x="1083734" y="220868"/>
                                </a:lnTo>
                                <a:lnTo>
                                  <a:pt x="1035050" y="264196"/>
                                </a:lnTo>
                                <a:lnTo>
                                  <a:pt x="980546" y="300655"/>
                                </a:lnTo>
                                <a:lnTo>
                                  <a:pt x="920750" y="329188"/>
                                </a:lnTo>
                                <a:lnTo>
                                  <a:pt x="857779" y="349795"/>
                                </a:lnTo>
                                <a:lnTo>
                                  <a:pt x="792692" y="360363"/>
                                </a:lnTo>
                                <a:lnTo>
                                  <a:pt x="728134" y="359835"/>
                                </a:lnTo>
                                <a:lnTo>
                                  <a:pt x="664104" y="348210"/>
                                </a:lnTo>
                                <a:lnTo>
                                  <a:pt x="633942" y="337114"/>
                                </a:lnTo>
                                <a:lnTo>
                                  <a:pt x="610659" y="327075"/>
                                </a:lnTo>
                                <a:lnTo>
                                  <a:pt x="567267" y="299598"/>
                                </a:lnTo>
                                <a:lnTo>
                                  <a:pt x="529167" y="266310"/>
                                </a:lnTo>
                                <a:lnTo>
                                  <a:pt x="499004" y="226152"/>
                                </a:lnTo>
                                <a:lnTo>
                                  <a:pt x="486834" y="202903"/>
                                </a:lnTo>
                                <a:lnTo>
                                  <a:pt x="480484" y="204488"/>
                                </a:lnTo>
                                <a:lnTo>
                                  <a:pt x="474663" y="206073"/>
                                </a:lnTo>
                                <a:lnTo>
                                  <a:pt x="442384" y="212942"/>
                                </a:lnTo>
                                <a:lnTo>
                                  <a:pt x="377296" y="221396"/>
                                </a:lnTo>
                                <a:lnTo>
                                  <a:pt x="310621" y="221396"/>
                                </a:lnTo>
                                <a:lnTo>
                                  <a:pt x="245004" y="213999"/>
                                </a:lnTo>
                                <a:lnTo>
                                  <a:pt x="182563" y="197619"/>
                                </a:lnTo>
                                <a:lnTo>
                                  <a:pt x="123296" y="171727"/>
                                </a:lnTo>
                                <a:lnTo>
                                  <a:pt x="69321" y="136854"/>
                                </a:lnTo>
                                <a:lnTo>
                                  <a:pt x="22225" y="91412"/>
                                </a:lnTo>
                                <a:lnTo>
                                  <a:pt x="1588" y="63936"/>
                                </a:lnTo>
                                <a:lnTo>
                                  <a:pt x="0" y="60237"/>
                                </a:lnTo>
                                <a:lnTo>
                                  <a:pt x="1588" y="54953"/>
                                </a:lnTo>
                                <a:lnTo>
                                  <a:pt x="6879" y="50197"/>
                                </a:lnTo>
                                <a:lnTo>
                                  <a:pt x="12700" y="50197"/>
                                </a:lnTo>
                                <a:lnTo>
                                  <a:pt x="15346" y="52839"/>
                                </a:lnTo>
                                <a:lnTo>
                                  <a:pt x="38629" y="80844"/>
                                </a:lnTo>
                                <a:lnTo>
                                  <a:pt x="91546" y="127871"/>
                                </a:lnTo>
                                <a:lnTo>
                                  <a:pt x="151342" y="163802"/>
                                </a:lnTo>
                                <a:lnTo>
                                  <a:pt x="218017" y="188636"/>
                                </a:lnTo>
                                <a:lnTo>
                                  <a:pt x="252942" y="195505"/>
                                </a:lnTo>
                                <a:lnTo>
                                  <a:pt x="275696" y="199204"/>
                                </a:lnTo>
                                <a:lnTo>
                                  <a:pt x="321204" y="202903"/>
                                </a:lnTo>
                                <a:lnTo>
                                  <a:pt x="390525" y="200261"/>
                                </a:lnTo>
                                <a:lnTo>
                                  <a:pt x="436563" y="193392"/>
                                </a:lnTo>
                                <a:lnTo>
                                  <a:pt x="457200" y="189693"/>
                                </a:lnTo>
                                <a:lnTo>
                                  <a:pt x="477838" y="184937"/>
                                </a:lnTo>
                                <a:lnTo>
                                  <a:pt x="470959" y="168029"/>
                                </a:lnTo>
                                <a:lnTo>
                                  <a:pt x="460904" y="127343"/>
                                </a:lnTo>
                                <a:lnTo>
                                  <a:pt x="459317" y="96167"/>
                                </a:lnTo>
                                <a:lnTo>
                                  <a:pt x="462492" y="77145"/>
                                </a:lnTo>
                                <a:lnTo>
                                  <a:pt x="470959" y="60237"/>
                                </a:lnTo>
                                <a:lnTo>
                                  <a:pt x="483659" y="47027"/>
                                </a:lnTo>
                                <a:lnTo>
                                  <a:pt x="492654" y="42800"/>
                                </a:lnTo>
                                <a:lnTo>
                                  <a:pt x="495300" y="42800"/>
                                </a:lnTo>
                                <a:lnTo>
                                  <a:pt x="496888" y="42800"/>
                                </a:lnTo>
                                <a:lnTo>
                                  <a:pt x="511175" y="38044"/>
                                </a:lnTo>
                                <a:lnTo>
                                  <a:pt x="540809" y="39630"/>
                                </a:lnTo>
                                <a:lnTo>
                                  <a:pt x="566738" y="53896"/>
                                </a:lnTo>
                                <a:lnTo>
                                  <a:pt x="584200" y="78202"/>
                                </a:lnTo>
                                <a:lnTo>
                                  <a:pt x="587904" y="94582"/>
                                </a:lnTo>
                                <a:lnTo>
                                  <a:pt x="589492" y="105150"/>
                                </a:lnTo>
                                <a:lnTo>
                                  <a:pt x="587904" y="124701"/>
                                </a:lnTo>
                                <a:lnTo>
                                  <a:pt x="582613" y="141609"/>
                                </a:lnTo>
                                <a:lnTo>
                                  <a:pt x="572559" y="156933"/>
                                </a:lnTo>
                                <a:lnTo>
                                  <a:pt x="552979" y="174898"/>
                                </a:lnTo>
                                <a:lnTo>
                                  <a:pt x="518584" y="192335"/>
                                </a:lnTo>
                                <a:lnTo>
                                  <a:pt x="501121" y="198675"/>
                                </a:lnTo>
                                <a:lnTo>
                                  <a:pt x="502179" y="200789"/>
                                </a:lnTo>
                                <a:lnTo>
                                  <a:pt x="503238" y="202903"/>
                                </a:lnTo>
                                <a:lnTo>
                                  <a:pt x="514879" y="221925"/>
                                </a:lnTo>
                                <a:lnTo>
                                  <a:pt x="543984" y="257855"/>
                                </a:lnTo>
                                <a:lnTo>
                                  <a:pt x="560388" y="273179"/>
                                </a:lnTo>
                                <a:lnTo>
                                  <a:pt x="582613" y="291144"/>
                                </a:lnTo>
                                <a:lnTo>
                                  <a:pt x="632884" y="318620"/>
                                </a:lnTo>
                                <a:lnTo>
                                  <a:pt x="686859" y="335529"/>
                                </a:lnTo>
                                <a:lnTo>
                                  <a:pt x="744009" y="342926"/>
                                </a:lnTo>
                                <a:lnTo>
                                  <a:pt x="772584" y="342398"/>
                                </a:lnTo>
                                <a:lnTo>
                                  <a:pt x="796925" y="340813"/>
                                </a:lnTo>
                                <a:lnTo>
                                  <a:pt x="842434" y="332887"/>
                                </a:lnTo>
                                <a:lnTo>
                                  <a:pt x="885296" y="320205"/>
                                </a:lnTo>
                                <a:lnTo>
                                  <a:pt x="926042" y="302769"/>
                                </a:lnTo>
                                <a:lnTo>
                                  <a:pt x="983192" y="270537"/>
                                </a:lnTo>
                                <a:lnTo>
                                  <a:pt x="1057275" y="218226"/>
                                </a:lnTo>
                                <a:lnTo>
                                  <a:pt x="1093788" y="190750"/>
                                </a:lnTo>
                                <a:lnTo>
                                  <a:pt x="1077913" y="181767"/>
                                </a:lnTo>
                                <a:lnTo>
                                  <a:pt x="1050396" y="160631"/>
                                </a:lnTo>
                                <a:lnTo>
                                  <a:pt x="1029229" y="134212"/>
                                </a:lnTo>
                                <a:lnTo>
                                  <a:pt x="1015471" y="103565"/>
                                </a:lnTo>
                                <a:lnTo>
                                  <a:pt x="1012825" y="86656"/>
                                </a:lnTo>
                                <a:lnTo>
                                  <a:pt x="1012296" y="71861"/>
                                </a:lnTo>
                                <a:lnTo>
                                  <a:pt x="1022350" y="45970"/>
                                </a:lnTo>
                                <a:lnTo>
                                  <a:pt x="1041400" y="26948"/>
                                </a:lnTo>
                                <a:lnTo>
                                  <a:pt x="1065742" y="18494"/>
                                </a:lnTo>
                                <a:lnTo>
                                  <a:pt x="1079500" y="20608"/>
                                </a:lnTo>
                                <a:lnTo>
                                  <a:pt x="1079500" y="20079"/>
                                </a:lnTo>
                                <a:lnTo>
                                  <a:pt x="1080029" y="20079"/>
                                </a:lnTo>
                                <a:lnTo>
                                  <a:pt x="1081617" y="20608"/>
                                </a:lnTo>
                                <a:lnTo>
                                  <a:pt x="1083204" y="21664"/>
                                </a:lnTo>
                                <a:lnTo>
                                  <a:pt x="1086909" y="22193"/>
                                </a:lnTo>
                                <a:lnTo>
                                  <a:pt x="1090613" y="24306"/>
                                </a:lnTo>
                                <a:lnTo>
                                  <a:pt x="1102254" y="30647"/>
                                </a:lnTo>
                                <a:lnTo>
                                  <a:pt x="1120246" y="48084"/>
                                </a:lnTo>
                                <a:lnTo>
                                  <a:pt x="1132946" y="70276"/>
                                </a:lnTo>
                                <a:lnTo>
                                  <a:pt x="1140354" y="95111"/>
                                </a:lnTo>
                                <a:lnTo>
                                  <a:pt x="1142471" y="108321"/>
                                </a:lnTo>
                                <a:lnTo>
                                  <a:pt x="1145117" y="128399"/>
                                </a:lnTo>
                                <a:lnTo>
                                  <a:pt x="1141942" y="161160"/>
                                </a:lnTo>
                                <a:lnTo>
                                  <a:pt x="1132946" y="178597"/>
                                </a:lnTo>
                                <a:lnTo>
                                  <a:pt x="1124479" y="184937"/>
                                </a:lnTo>
                                <a:lnTo>
                                  <a:pt x="1147763" y="193920"/>
                                </a:lnTo>
                                <a:lnTo>
                                  <a:pt x="1173163" y="200261"/>
                                </a:lnTo>
                                <a:lnTo>
                                  <a:pt x="1196446" y="204488"/>
                                </a:lnTo>
                                <a:lnTo>
                                  <a:pt x="1245659" y="208715"/>
                                </a:lnTo>
                                <a:lnTo>
                                  <a:pt x="1294342" y="205545"/>
                                </a:lnTo>
                                <a:lnTo>
                                  <a:pt x="1341967" y="197619"/>
                                </a:lnTo>
                                <a:lnTo>
                                  <a:pt x="1365779" y="192335"/>
                                </a:lnTo>
                                <a:lnTo>
                                  <a:pt x="1412875" y="179653"/>
                                </a:lnTo>
                                <a:lnTo>
                                  <a:pt x="1502304" y="143194"/>
                                </a:lnTo>
                                <a:lnTo>
                                  <a:pt x="1585913" y="95111"/>
                                </a:lnTo>
                                <a:lnTo>
                                  <a:pt x="1662642" y="35931"/>
                                </a:lnTo>
                                <a:lnTo>
                                  <a:pt x="1698096" y="1585"/>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4" name="Freeform: Shape 1088653234"/>
                        <wps:cNvSpPr>
                          <a:spLocks/>
                        </wps:cNvSpPr>
                        <wps:spPr bwMode="auto">
                          <a:xfrm>
                            <a:off x="3473222" y="3652722"/>
                            <a:ext cx="803275" cy="1436688"/>
                          </a:xfrm>
                          <a:custGeom>
                            <a:avLst/>
                            <a:gdLst>
                              <a:gd name="connsiteX0" fmla="*/ 321181 w 803275"/>
                              <a:gd name="connsiteY0" fmla="*/ 996950 h 1436688"/>
                              <a:gd name="connsiteX1" fmla="*/ 292845 w 803275"/>
                              <a:gd name="connsiteY1" fmla="*/ 1006412 h 1436688"/>
                              <a:gd name="connsiteX2" fmla="*/ 267132 w 803275"/>
                              <a:gd name="connsiteY2" fmla="*/ 1023759 h 1436688"/>
                              <a:gd name="connsiteX3" fmla="*/ 255588 w 803275"/>
                              <a:gd name="connsiteY3" fmla="*/ 1034798 h 1436688"/>
                              <a:gd name="connsiteX4" fmla="*/ 256638 w 803275"/>
                              <a:gd name="connsiteY4" fmla="*/ 1034798 h 1436688"/>
                              <a:gd name="connsiteX5" fmla="*/ 257162 w 803275"/>
                              <a:gd name="connsiteY5" fmla="*/ 1035849 h 1436688"/>
                              <a:gd name="connsiteX6" fmla="*/ 275528 w 803275"/>
                              <a:gd name="connsiteY6" fmla="*/ 1052145 h 1436688"/>
                              <a:gd name="connsiteX7" fmla="*/ 307013 w 803275"/>
                              <a:gd name="connsiteY7" fmla="*/ 1072120 h 1436688"/>
                              <a:gd name="connsiteX8" fmla="*/ 331151 w 803275"/>
                              <a:gd name="connsiteY8" fmla="*/ 1076325 h 1436688"/>
                              <a:gd name="connsiteX9" fmla="*/ 344269 w 803275"/>
                              <a:gd name="connsiteY9" fmla="*/ 1074223 h 1436688"/>
                              <a:gd name="connsiteX10" fmla="*/ 356338 w 803275"/>
                              <a:gd name="connsiteY10" fmla="*/ 1070543 h 1436688"/>
                              <a:gd name="connsiteX11" fmla="*/ 373655 w 803275"/>
                              <a:gd name="connsiteY11" fmla="*/ 1053722 h 1436688"/>
                              <a:gd name="connsiteX12" fmla="*/ 381001 w 803275"/>
                              <a:gd name="connsiteY12" fmla="*/ 1032695 h 1436688"/>
                              <a:gd name="connsiteX13" fmla="*/ 377853 w 803275"/>
                              <a:gd name="connsiteY13" fmla="*/ 1016925 h 1436688"/>
                              <a:gd name="connsiteX14" fmla="*/ 372081 w 803275"/>
                              <a:gd name="connsiteY14" fmla="*/ 1007463 h 1436688"/>
                              <a:gd name="connsiteX15" fmla="*/ 367358 w 803275"/>
                              <a:gd name="connsiteY15" fmla="*/ 1003784 h 1436688"/>
                              <a:gd name="connsiteX16" fmla="*/ 352140 w 803275"/>
                              <a:gd name="connsiteY16" fmla="*/ 998527 h 1436688"/>
                              <a:gd name="connsiteX17" fmla="*/ 305330 w 803275"/>
                              <a:gd name="connsiteY17" fmla="*/ 203200 h 1436688"/>
                              <a:gd name="connsiteX18" fmla="*/ 277813 w 803275"/>
                              <a:gd name="connsiteY18" fmla="*/ 204788 h 1436688"/>
                              <a:gd name="connsiteX19" fmla="*/ 281517 w 803275"/>
                              <a:gd name="connsiteY19" fmla="*/ 218546 h 1436688"/>
                              <a:gd name="connsiteX20" fmla="*/ 292101 w 803275"/>
                              <a:gd name="connsiteY20" fmla="*/ 246063 h 1436688"/>
                              <a:gd name="connsiteX21" fmla="*/ 309034 w 803275"/>
                              <a:gd name="connsiteY21" fmla="*/ 268817 h 1436688"/>
                              <a:gd name="connsiteX22" fmla="*/ 326496 w 803275"/>
                              <a:gd name="connsiteY22" fmla="*/ 279930 h 1436688"/>
                              <a:gd name="connsiteX23" fmla="*/ 340255 w 803275"/>
                              <a:gd name="connsiteY23" fmla="*/ 284163 h 1436688"/>
                              <a:gd name="connsiteX24" fmla="*/ 348721 w 803275"/>
                              <a:gd name="connsiteY24" fmla="*/ 284163 h 1436688"/>
                              <a:gd name="connsiteX25" fmla="*/ 361421 w 803275"/>
                              <a:gd name="connsiteY25" fmla="*/ 283105 h 1436688"/>
                              <a:gd name="connsiteX26" fmla="*/ 380471 w 803275"/>
                              <a:gd name="connsiteY26" fmla="*/ 270934 h 1436688"/>
                              <a:gd name="connsiteX27" fmla="*/ 392113 w 803275"/>
                              <a:gd name="connsiteY27" fmla="*/ 251884 h 1436688"/>
                              <a:gd name="connsiteX28" fmla="*/ 392113 w 803275"/>
                              <a:gd name="connsiteY28" fmla="*/ 231246 h 1436688"/>
                              <a:gd name="connsiteX29" fmla="*/ 386821 w 803275"/>
                              <a:gd name="connsiteY29" fmla="*/ 221721 h 1436688"/>
                              <a:gd name="connsiteX30" fmla="*/ 359834 w 803275"/>
                              <a:gd name="connsiteY30" fmla="*/ 211667 h 1436688"/>
                              <a:gd name="connsiteX31" fmla="*/ 479954 w 803275"/>
                              <a:gd name="connsiteY31" fmla="*/ 0 h 1436688"/>
                              <a:gd name="connsiteX32" fmla="*/ 516467 w 803275"/>
                              <a:gd name="connsiteY32" fmla="*/ 0 h 1436688"/>
                              <a:gd name="connsiteX33" fmla="*/ 552979 w 803275"/>
                              <a:gd name="connsiteY33" fmla="*/ 5296 h 1436688"/>
                              <a:gd name="connsiteX34" fmla="*/ 588963 w 803275"/>
                              <a:gd name="connsiteY34" fmla="*/ 16946 h 1436688"/>
                              <a:gd name="connsiteX35" fmla="*/ 623358 w 803275"/>
                              <a:gd name="connsiteY35" fmla="*/ 33362 h 1436688"/>
                              <a:gd name="connsiteX36" fmla="*/ 639233 w 803275"/>
                              <a:gd name="connsiteY36" fmla="*/ 43424 h 1436688"/>
                              <a:gd name="connsiteX37" fmla="*/ 641350 w 803275"/>
                              <a:gd name="connsiteY37" fmla="*/ 45542 h 1436688"/>
                              <a:gd name="connsiteX38" fmla="*/ 642938 w 803275"/>
                              <a:gd name="connsiteY38" fmla="*/ 51897 h 1436688"/>
                              <a:gd name="connsiteX39" fmla="*/ 640292 w 803275"/>
                              <a:gd name="connsiteY39" fmla="*/ 57192 h 1436688"/>
                              <a:gd name="connsiteX40" fmla="*/ 634471 w 803275"/>
                              <a:gd name="connsiteY40" fmla="*/ 58781 h 1436688"/>
                              <a:gd name="connsiteX41" fmla="*/ 631825 w 803275"/>
                              <a:gd name="connsiteY41" fmla="*/ 57192 h 1436688"/>
                              <a:gd name="connsiteX42" fmla="*/ 604838 w 803275"/>
                              <a:gd name="connsiteY42" fmla="*/ 42365 h 1436688"/>
                              <a:gd name="connsiteX43" fmla="*/ 549275 w 803275"/>
                              <a:gd name="connsiteY43" fmla="*/ 22771 h 1436688"/>
                              <a:gd name="connsiteX44" fmla="*/ 492125 w 803275"/>
                              <a:gd name="connsiteY44" fmla="*/ 15887 h 1436688"/>
                              <a:gd name="connsiteX45" fmla="*/ 448733 w 803275"/>
                              <a:gd name="connsiteY45" fmla="*/ 21182 h 1436688"/>
                              <a:gd name="connsiteX46" fmla="*/ 419629 w 803275"/>
                              <a:gd name="connsiteY46" fmla="*/ 29655 h 1436688"/>
                              <a:gd name="connsiteX47" fmla="*/ 405342 w 803275"/>
                              <a:gd name="connsiteY47" fmla="*/ 34951 h 1436688"/>
                              <a:gd name="connsiteX48" fmla="*/ 382588 w 803275"/>
                              <a:gd name="connsiteY48" fmla="*/ 45542 h 1436688"/>
                              <a:gd name="connsiteX49" fmla="*/ 338138 w 803275"/>
                              <a:gd name="connsiteY49" fmla="*/ 76786 h 1436688"/>
                              <a:gd name="connsiteX50" fmla="*/ 301096 w 803275"/>
                              <a:gd name="connsiteY50" fmla="*/ 116503 h 1436688"/>
                              <a:gd name="connsiteX51" fmla="*/ 282046 w 803275"/>
                              <a:gd name="connsiteY51" fmla="*/ 150924 h 1436688"/>
                              <a:gd name="connsiteX52" fmla="*/ 274638 w 803275"/>
                              <a:gd name="connsiteY52" fmla="*/ 175813 h 1436688"/>
                              <a:gd name="connsiteX53" fmla="*/ 273050 w 803275"/>
                              <a:gd name="connsiteY53" fmla="*/ 187993 h 1436688"/>
                              <a:gd name="connsiteX54" fmla="*/ 296333 w 803275"/>
                              <a:gd name="connsiteY54" fmla="*/ 187463 h 1436688"/>
                              <a:gd name="connsiteX55" fmla="*/ 345017 w 803275"/>
                              <a:gd name="connsiteY55" fmla="*/ 194877 h 1436688"/>
                              <a:gd name="connsiteX56" fmla="*/ 370417 w 803275"/>
                              <a:gd name="connsiteY56" fmla="*/ 203350 h 1436688"/>
                              <a:gd name="connsiteX57" fmla="*/ 370946 w 803275"/>
                              <a:gd name="connsiteY57" fmla="*/ 203350 h 1436688"/>
                              <a:gd name="connsiteX58" fmla="*/ 381000 w 803275"/>
                              <a:gd name="connsiteY58" fmla="*/ 205468 h 1436688"/>
                              <a:gd name="connsiteX59" fmla="*/ 387879 w 803275"/>
                              <a:gd name="connsiteY59" fmla="*/ 210764 h 1436688"/>
                              <a:gd name="connsiteX60" fmla="*/ 392642 w 803275"/>
                              <a:gd name="connsiteY60" fmla="*/ 212353 h 1436688"/>
                              <a:gd name="connsiteX61" fmla="*/ 396346 w 803275"/>
                              <a:gd name="connsiteY61" fmla="*/ 215000 h 1436688"/>
                              <a:gd name="connsiteX62" fmla="*/ 399521 w 803275"/>
                              <a:gd name="connsiteY62" fmla="*/ 217648 h 1436688"/>
                              <a:gd name="connsiteX63" fmla="*/ 397933 w 803275"/>
                              <a:gd name="connsiteY63" fmla="*/ 221885 h 1436688"/>
                              <a:gd name="connsiteX64" fmla="*/ 402167 w 803275"/>
                              <a:gd name="connsiteY64" fmla="*/ 231417 h 1436688"/>
                              <a:gd name="connsiteX65" fmla="*/ 403754 w 803275"/>
                              <a:gd name="connsiteY65" fmla="*/ 253128 h 1436688"/>
                              <a:gd name="connsiteX66" fmla="*/ 396346 w 803275"/>
                              <a:gd name="connsiteY66" fmla="*/ 274311 h 1436688"/>
                              <a:gd name="connsiteX67" fmla="*/ 382058 w 803275"/>
                              <a:gd name="connsiteY67" fmla="*/ 291257 h 1436688"/>
                              <a:gd name="connsiteX68" fmla="*/ 370946 w 803275"/>
                              <a:gd name="connsiteY68" fmla="*/ 295493 h 1436688"/>
                              <a:gd name="connsiteX69" fmla="*/ 361950 w 803275"/>
                              <a:gd name="connsiteY69" fmla="*/ 298670 h 1436688"/>
                              <a:gd name="connsiteX70" fmla="*/ 344488 w 803275"/>
                              <a:gd name="connsiteY70" fmla="*/ 300789 h 1436688"/>
                              <a:gd name="connsiteX71" fmla="*/ 327554 w 803275"/>
                              <a:gd name="connsiteY71" fmla="*/ 297611 h 1436688"/>
                              <a:gd name="connsiteX72" fmla="*/ 312738 w 803275"/>
                              <a:gd name="connsiteY72" fmla="*/ 291786 h 1436688"/>
                              <a:gd name="connsiteX73" fmla="*/ 292629 w 803275"/>
                              <a:gd name="connsiteY73" fmla="*/ 275899 h 1436688"/>
                              <a:gd name="connsiteX74" fmla="*/ 273579 w 803275"/>
                              <a:gd name="connsiteY74" fmla="*/ 246774 h 1436688"/>
                              <a:gd name="connsiteX75" fmla="*/ 267758 w 803275"/>
                              <a:gd name="connsiteY75" fmla="*/ 229828 h 1436688"/>
                              <a:gd name="connsiteX76" fmla="*/ 262996 w 803275"/>
                              <a:gd name="connsiteY76" fmla="*/ 218707 h 1436688"/>
                              <a:gd name="connsiteX77" fmla="*/ 260879 w 803275"/>
                              <a:gd name="connsiteY77" fmla="*/ 207057 h 1436688"/>
                              <a:gd name="connsiteX78" fmla="*/ 238654 w 803275"/>
                              <a:gd name="connsiteY78" fmla="*/ 210764 h 1436688"/>
                              <a:gd name="connsiteX79" fmla="*/ 195792 w 803275"/>
                              <a:gd name="connsiteY79" fmla="*/ 225592 h 1436688"/>
                              <a:gd name="connsiteX80" fmla="*/ 155575 w 803275"/>
                              <a:gd name="connsiteY80" fmla="*/ 246244 h 1436688"/>
                              <a:gd name="connsiteX81" fmla="*/ 119063 w 803275"/>
                              <a:gd name="connsiteY81" fmla="*/ 274311 h 1436688"/>
                              <a:gd name="connsiteX82" fmla="*/ 103188 w 803275"/>
                              <a:gd name="connsiteY82" fmla="*/ 290197 h 1436688"/>
                              <a:gd name="connsiteX83" fmla="*/ 89958 w 803275"/>
                              <a:gd name="connsiteY83" fmla="*/ 304495 h 1436688"/>
                              <a:gd name="connsiteX84" fmla="*/ 67733 w 803275"/>
                              <a:gd name="connsiteY84" fmla="*/ 335739 h 1436688"/>
                              <a:gd name="connsiteX85" fmla="*/ 50271 w 803275"/>
                              <a:gd name="connsiteY85" fmla="*/ 369631 h 1436688"/>
                              <a:gd name="connsiteX86" fmla="*/ 36513 w 803275"/>
                              <a:gd name="connsiteY86" fmla="*/ 404582 h 1436688"/>
                              <a:gd name="connsiteX87" fmla="*/ 22225 w 803275"/>
                              <a:gd name="connsiteY87" fmla="*/ 459126 h 1436688"/>
                              <a:gd name="connsiteX88" fmla="*/ 16404 w 803275"/>
                              <a:gd name="connsiteY88" fmla="*/ 535382 h 1436688"/>
                              <a:gd name="connsiteX89" fmla="*/ 17463 w 803275"/>
                              <a:gd name="connsiteY89" fmla="*/ 573510 h 1436688"/>
                              <a:gd name="connsiteX90" fmla="*/ 20638 w 803275"/>
                              <a:gd name="connsiteY90" fmla="*/ 607402 h 1436688"/>
                              <a:gd name="connsiteX91" fmla="*/ 32808 w 803275"/>
                              <a:gd name="connsiteY91" fmla="*/ 672008 h 1436688"/>
                              <a:gd name="connsiteX92" fmla="*/ 51858 w 803275"/>
                              <a:gd name="connsiteY92" fmla="*/ 733437 h 1436688"/>
                              <a:gd name="connsiteX93" fmla="*/ 77258 w 803275"/>
                              <a:gd name="connsiteY93" fmla="*/ 792217 h 1436688"/>
                              <a:gd name="connsiteX94" fmla="*/ 107421 w 803275"/>
                              <a:gd name="connsiteY94" fmla="*/ 848880 h 1436688"/>
                              <a:gd name="connsiteX95" fmla="*/ 142875 w 803275"/>
                              <a:gd name="connsiteY95" fmla="*/ 901836 h 1436688"/>
                              <a:gd name="connsiteX96" fmla="*/ 202142 w 803275"/>
                              <a:gd name="connsiteY96" fmla="*/ 978092 h 1436688"/>
                              <a:gd name="connsiteX97" fmla="*/ 246063 w 803275"/>
                              <a:gd name="connsiteY97" fmla="*/ 1026282 h 1436688"/>
                              <a:gd name="connsiteX98" fmla="*/ 259821 w 803275"/>
                              <a:gd name="connsiteY98" fmla="*/ 1011984 h 1436688"/>
                              <a:gd name="connsiteX99" fmla="*/ 293688 w 803275"/>
                              <a:gd name="connsiteY99" fmla="*/ 992919 h 1436688"/>
                              <a:gd name="connsiteX100" fmla="*/ 330729 w 803275"/>
                              <a:gd name="connsiteY100" fmla="*/ 986035 h 1436688"/>
                              <a:gd name="connsiteX101" fmla="*/ 368300 w 803275"/>
                              <a:gd name="connsiteY101" fmla="*/ 993449 h 1436688"/>
                              <a:gd name="connsiteX102" fmla="*/ 385763 w 803275"/>
                              <a:gd name="connsiteY102" fmla="*/ 1002452 h 1436688"/>
                              <a:gd name="connsiteX103" fmla="*/ 387350 w 803275"/>
                              <a:gd name="connsiteY103" fmla="*/ 1005099 h 1436688"/>
                              <a:gd name="connsiteX104" fmla="*/ 387350 w 803275"/>
                              <a:gd name="connsiteY104" fmla="*/ 1009336 h 1436688"/>
                              <a:gd name="connsiteX105" fmla="*/ 385763 w 803275"/>
                              <a:gd name="connsiteY105" fmla="*/ 1010924 h 1436688"/>
                              <a:gd name="connsiteX106" fmla="*/ 389467 w 803275"/>
                              <a:gd name="connsiteY106" fmla="*/ 1017809 h 1436688"/>
                              <a:gd name="connsiteX107" fmla="*/ 393171 w 803275"/>
                              <a:gd name="connsiteY107" fmla="*/ 1033695 h 1436688"/>
                              <a:gd name="connsiteX108" fmla="*/ 391583 w 803275"/>
                              <a:gd name="connsiteY108" fmla="*/ 1050641 h 1436688"/>
                              <a:gd name="connsiteX109" fmla="*/ 384704 w 803275"/>
                              <a:gd name="connsiteY109" fmla="*/ 1066528 h 1436688"/>
                              <a:gd name="connsiteX110" fmla="*/ 379413 w 803275"/>
                              <a:gd name="connsiteY110" fmla="*/ 1073412 h 1436688"/>
                              <a:gd name="connsiteX111" fmla="*/ 372004 w 803275"/>
                              <a:gd name="connsiteY111" fmla="*/ 1080296 h 1436688"/>
                              <a:gd name="connsiteX112" fmla="*/ 355071 w 803275"/>
                              <a:gd name="connsiteY112" fmla="*/ 1089299 h 1436688"/>
                              <a:gd name="connsiteX113" fmla="*/ 337079 w 803275"/>
                              <a:gd name="connsiteY113" fmla="*/ 1093535 h 1436688"/>
                              <a:gd name="connsiteX114" fmla="*/ 318558 w 803275"/>
                              <a:gd name="connsiteY114" fmla="*/ 1091947 h 1436688"/>
                              <a:gd name="connsiteX115" fmla="*/ 291042 w 803275"/>
                              <a:gd name="connsiteY115" fmla="*/ 1083474 h 1436688"/>
                              <a:gd name="connsiteX116" fmla="*/ 258233 w 803275"/>
                              <a:gd name="connsiteY116" fmla="*/ 1061232 h 1436688"/>
                              <a:gd name="connsiteX117" fmla="*/ 246063 w 803275"/>
                              <a:gd name="connsiteY117" fmla="*/ 1047464 h 1436688"/>
                              <a:gd name="connsiteX118" fmla="*/ 238654 w 803275"/>
                              <a:gd name="connsiteY118" fmla="*/ 1060703 h 1436688"/>
                              <a:gd name="connsiteX119" fmla="*/ 233363 w 803275"/>
                              <a:gd name="connsiteY119" fmla="*/ 1075001 h 1436688"/>
                              <a:gd name="connsiteX120" fmla="*/ 230188 w 803275"/>
                              <a:gd name="connsiteY120" fmla="*/ 1088769 h 1436688"/>
                              <a:gd name="connsiteX121" fmla="*/ 228071 w 803275"/>
                              <a:gd name="connsiteY121" fmla="*/ 1117895 h 1436688"/>
                              <a:gd name="connsiteX122" fmla="*/ 232304 w 803275"/>
                              <a:gd name="connsiteY122" fmla="*/ 1161319 h 1436688"/>
                              <a:gd name="connsiteX123" fmla="*/ 240771 w 803275"/>
                              <a:gd name="connsiteY123" fmla="*/ 1188326 h 1436688"/>
                              <a:gd name="connsiteX124" fmla="*/ 249767 w 803275"/>
                              <a:gd name="connsiteY124" fmla="*/ 1212686 h 1436688"/>
                              <a:gd name="connsiteX125" fmla="*/ 275696 w 803275"/>
                              <a:gd name="connsiteY125" fmla="*/ 1256109 h 1436688"/>
                              <a:gd name="connsiteX126" fmla="*/ 308504 w 803275"/>
                              <a:gd name="connsiteY126" fmla="*/ 1295826 h 1436688"/>
                              <a:gd name="connsiteX127" fmla="*/ 346604 w 803275"/>
                              <a:gd name="connsiteY127" fmla="*/ 1330247 h 1436688"/>
                              <a:gd name="connsiteX128" fmla="*/ 368300 w 803275"/>
                              <a:gd name="connsiteY128" fmla="*/ 1344545 h 1436688"/>
                              <a:gd name="connsiteX129" fmla="*/ 391583 w 803275"/>
                              <a:gd name="connsiteY129" fmla="*/ 1359902 h 1436688"/>
                              <a:gd name="connsiteX130" fmla="*/ 441325 w 803275"/>
                              <a:gd name="connsiteY130" fmla="*/ 1383732 h 1436688"/>
                              <a:gd name="connsiteX131" fmla="*/ 493713 w 803275"/>
                              <a:gd name="connsiteY131" fmla="*/ 1401208 h 1436688"/>
                              <a:gd name="connsiteX132" fmla="*/ 547158 w 803275"/>
                              <a:gd name="connsiteY132" fmla="*/ 1412329 h 1436688"/>
                              <a:gd name="connsiteX133" fmla="*/ 602721 w 803275"/>
                              <a:gd name="connsiteY133" fmla="*/ 1417624 h 1436688"/>
                              <a:gd name="connsiteX134" fmla="*/ 658283 w 803275"/>
                              <a:gd name="connsiteY134" fmla="*/ 1419213 h 1436688"/>
                              <a:gd name="connsiteX135" fmla="*/ 741363 w 803275"/>
                              <a:gd name="connsiteY135" fmla="*/ 1414976 h 1436688"/>
                              <a:gd name="connsiteX136" fmla="*/ 796396 w 803275"/>
                              <a:gd name="connsiteY136" fmla="*/ 1408092 h 1436688"/>
                              <a:gd name="connsiteX137" fmla="*/ 800629 w 803275"/>
                              <a:gd name="connsiteY137" fmla="*/ 1408622 h 1436688"/>
                              <a:gd name="connsiteX138" fmla="*/ 803275 w 803275"/>
                              <a:gd name="connsiteY138" fmla="*/ 1416565 h 1436688"/>
                              <a:gd name="connsiteX139" fmla="*/ 798513 w 803275"/>
                              <a:gd name="connsiteY139" fmla="*/ 1418683 h 1436688"/>
                              <a:gd name="connsiteX140" fmla="*/ 764117 w 803275"/>
                              <a:gd name="connsiteY140" fmla="*/ 1426097 h 1436688"/>
                              <a:gd name="connsiteX141" fmla="*/ 691092 w 803275"/>
                              <a:gd name="connsiteY141" fmla="*/ 1435629 h 1436688"/>
                              <a:gd name="connsiteX142" fmla="*/ 616479 w 803275"/>
                              <a:gd name="connsiteY142" fmla="*/ 1436688 h 1436688"/>
                              <a:gd name="connsiteX143" fmla="*/ 541867 w 803275"/>
                              <a:gd name="connsiteY143" fmla="*/ 1430334 h 1436688"/>
                              <a:gd name="connsiteX144" fmla="*/ 469371 w 803275"/>
                              <a:gd name="connsiteY144" fmla="*/ 1413388 h 1436688"/>
                              <a:gd name="connsiteX145" fmla="*/ 401108 w 803275"/>
                              <a:gd name="connsiteY145" fmla="*/ 1386380 h 1436688"/>
                              <a:gd name="connsiteX146" fmla="*/ 338138 w 803275"/>
                              <a:gd name="connsiteY146" fmla="*/ 1348782 h 1436688"/>
                              <a:gd name="connsiteX147" fmla="*/ 297921 w 803275"/>
                              <a:gd name="connsiteY147" fmla="*/ 1311713 h 1436688"/>
                              <a:gd name="connsiteX148" fmla="*/ 273579 w 803275"/>
                              <a:gd name="connsiteY148" fmla="*/ 1283646 h 1436688"/>
                              <a:gd name="connsiteX149" fmla="*/ 262467 w 803275"/>
                              <a:gd name="connsiteY149" fmla="*/ 1268289 h 1436688"/>
                              <a:gd name="connsiteX150" fmla="*/ 246063 w 803275"/>
                              <a:gd name="connsiteY150" fmla="*/ 1243400 h 1436688"/>
                              <a:gd name="connsiteX151" fmla="*/ 222779 w 803275"/>
                              <a:gd name="connsiteY151" fmla="*/ 1186208 h 1436688"/>
                              <a:gd name="connsiteX152" fmla="*/ 214313 w 803275"/>
                              <a:gd name="connsiteY152" fmla="*/ 1140666 h 1436688"/>
                              <a:gd name="connsiteX153" fmla="*/ 213254 w 803275"/>
                              <a:gd name="connsiteY153" fmla="*/ 1109952 h 1436688"/>
                              <a:gd name="connsiteX154" fmla="*/ 218017 w 803275"/>
                              <a:gd name="connsiteY154" fmla="*/ 1080296 h 1436688"/>
                              <a:gd name="connsiteX155" fmla="*/ 229658 w 803275"/>
                              <a:gd name="connsiteY155" fmla="*/ 1051171 h 1436688"/>
                              <a:gd name="connsiteX156" fmla="*/ 237067 w 803275"/>
                              <a:gd name="connsiteY156" fmla="*/ 1038461 h 1436688"/>
                              <a:gd name="connsiteX157" fmla="*/ 207963 w 803275"/>
                              <a:gd name="connsiteY157" fmla="*/ 1014102 h 1436688"/>
                              <a:gd name="connsiteX158" fmla="*/ 155046 w 803275"/>
                              <a:gd name="connsiteY158" fmla="*/ 956910 h 1436688"/>
                              <a:gd name="connsiteX159" fmla="*/ 108479 w 803275"/>
                              <a:gd name="connsiteY159" fmla="*/ 892833 h 1436688"/>
                              <a:gd name="connsiteX160" fmla="*/ 69321 w 803275"/>
                              <a:gd name="connsiteY160" fmla="*/ 822932 h 1436688"/>
                              <a:gd name="connsiteX161" fmla="*/ 38100 w 803275"/>
                              <a:gd name="connsiteY161" fmla="*/ 749853 h 1436688"/>
                              <a:gd name="connsiteX162" fmla="*/ 15346 w 803275"/>
                              <a:gd name="connsiteY162" fmla="*/ 673597 h 1436688"/>
                              <a:gd name="connsiteX163" fmla="*/ 2646 w 803275"/>
                              <a:gd name="connsiteY163" fmla="*/ 596281 h 1436688"/>
                              <a:gd name="connsiteX164" fmla="*/ 0 w 803275"/>
                              <a:gd name="connsiteY164" fmla="*/ 520555 h 1436688"/>
                              <a:gd name="connsiteX165" fmla="*/ 3175 w 803275"/>
                              <a:gd name="connsiteY165" fmla="*/ 482956 h 1436688"/>
                              <a:gd name="connsiteX166" fmla="*/ 6879 w 803275"/>
                              <a:gd name="connsiteY166" fmla="*/ 457008 h 1436688"/>
                              <a:gd name="connsiteX167" fmla="*/ 20638 w 803275"/>
                              <a:gd name="connsiteY167" fmla="*/ 406170 h 1436688"/>
                              <a:gd name="connsiteX168" fmla="*/ 41804 w 803275"/>
                              <a:gd name="connsiteY168" fmla="*/ 357451 h 1436688"/>
                              <a:gd name="connsiteX169" fmla="*/ 70379 w 803275"/>
                              <a:gd name="connsiteY169" fmla="*/ 311380 h 1436688"/>
                              <a:gd name="connsiteX170" fmla="*/ 104775 w 803275"/>
                              <a:gd name="connsiteY170" fmla="*/ 271133 h 1436688"/>
                              <a:gd name="connsiteX171" fmla="*/ 143404 w 803275"/>
                              <a:gd name="connsiteY171" fmla="*/ 237771 h 1436688"/>
                              <a:gd name="connsiteX172" fmla="*/ 186796 w 803275"/>
                              <a:gd name="connsiteY172" fmla="*/ 210764 h 1436688"/>
                              <a:gd name="connsiteX173" fmla="*/ 233892 w 803275"/>
                              <a:gd name="connsiteY173" fmla="*/ 194348 h 1436688"/>
                              <a:gd name="connsiteX174" fmla="*/ 259292 w 803275"/>
                              <a:gd name="connsiteY174" fmla="*/ 189582 h 1436688"/>
                              <a:gd name="connsiteX175" fmla="*/ 259821 w 803275"/>
                              <a:gd name="connsiteY175" fmla="*/ 178990 h 1436688"/>
                              <a:gd name="connsiteX176" fmla="*/ 263525 w 803275"/>
                              <a:gd name="connsiteY176" fmla="*/ 156749 h 1436688"/>
                              <a:gd name="connsiteX177" fmla="*/ 277283 w 803275"/>
                              <a:gd name="connsiteY177" fmla="*/ 125505 h 1436688"/>
                              <a:gd name="connsiteX178" fmla="*/ 304800 w 803275"/>
                              <a:gd name="connsiteY178" fmla="*/ 87377 h 1436688"/>
                              <a:gd name="connsiteX179" fmla="*/ 339196 w 803275"/>
                              <a:gd name="connsiteY179" fmla="*/ 55604 h 1436688"/>
                              <a:gd name="connsiteX180" fmla="*/ 356658 w 803275"/>
                              <a:gd name="connsiteY180" fmla="*/ 42365 h 1436688"/>
                              <a:gd name="connsiteX181" fmla="*/ 373592 w 803275"/>
                              <a:gd name="connsiteY181" fmla="*/ 31774 h 1436688"/>
                              <a:gd name="connsiteX182" fmla="*/ 407458 w 803275"/>
                              <a:gd name="connsiteY182" fmla="*/ 15887 h 1436688"/>
                              <a:gd name="connsiteX183" fmla="*/ 443442 w 803275"/>
                              <a:gd name="connsiteY183" fmla="*/ 5296 h 1436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803275" h="1436688">
                                <a:moveTo>
                                  <a:pt x="321181" y="996950"/>
                                </a:moveTo>
                                <a:lnTo>
                                  <a:pt x="292845" y="1006412"/>
                                </a:lnTo>
                                <a:lnTo>
                                  <a:pt x="267132" y="1023759"/>
                                </a:lnTo>
                                <a:lnTo>
                                  <a:pt x="255588" y="1034798"/>
                                </a:lnTo>
                                <a:lnTo>
                                  <a:pt x="256638" y="1034798"/>
                                </a:lnTo>
                                <a:lnTo>
                                  <a:pt x="257162" y="1035849"/>
                                </a:lnTo>
                                <a:lnTo>
                                  <a:pt x="275528" y="1052145"/>
                                </a:lnTo>
                                <a:lnTo>
                                  <a:pt x="307013" y="1072120"/>
                                </a:lnTo>
                                <a:lnTo>
                                  <a:pt x="331151" y="1076325"/>
                                </a:lnTo>
                                <a:lnTo>
                                  <a:pt x="344269" y="1074223"/>
                                </a:lnTo>
                                <a:lnTo>
                                  <a:pt x="356338" y="1070543"/>
                                </a:lnTo>
                                <a:lnTo>
                                  <a:pt x="373655" y="1053722"/>
                                </a:lnTo>
                                <a:lnTo>
                                  <a:pt x="381001" y="1032695"/>
                                </a:lnTo>
                                <a:lnTo>
                                  <a:pt x="377853" y="1016925"/>
                                </a:lnTo>
                                <a:lnTo>
                                  <a:pt x="372081" y="1007463"/>
                                </a:lnTo>
                                <a:lnTo>
                                  <a:pt x="367358" y="1003784"/>
                                </a:lnTo>
                                <a:lnTo>
                                  <a:pt x="352140" y="998527"/>
                                </a:lnTo>
                                <a:close/>
                                <a:moveTo>
                                  <a:pt x="305330" y="203200"/>
                                </a:moveTo>
                                <a:lnTo>
                                  <a:pt x="277813" y="204788"/>
                                </a:lnTo>
                                <a:lnTo>
                                  <a:pt x="281517" y="218546"/>
                                </a:lnTo>
                                <a:lnTo>
                                  <a:pt x="292101" y="246063"/>
                                </a:lnTo>
                                <a:lnTo>
                                  <a:pt x="309034" y="268817"/>
                                </a:lnTo>
                                <a:lnTo>
                                  <a:pt x="326496" y="279930"/>
                                </a:lnTo>
                                <a:lnTo>
                                  <a:pt x="340255" y="284163"/>
                                </a:lnTo>
                                <a:lnTo>
                                  <a:pt x="348721" y="284163"/>
                                </a:lnTo>
                                <a:lnTo>
                                  <a:pt x="361421" y="283105"/>
                                </a:lnTo>
                                <a:lnTo>
                                  <a:pt x="380471" y="270934"/>
                                </a:lnTo>
                                <a:lnTo>
                                  <a:pt x="392113" y="251884"/>
                                </a:lnTo>
                                <a:lnTo>
                                  <a:pt x="392113" y="231246"/>
                                </a:lnTo>
                                <a:lnTo>
                                  <a:pt x="386821" y="221721"/>
                                </a:lnTo>
                                <a:lnTo>
                                  <a:pt x="359834" y="211667"/>
                                </a:lnTo>
                                <a:close/>
                                <a:moveTo>
                                  <a:pt x="479954" y="0"/>
                                </a:moveTo>
                                <a:lnTo>
                                  <a:pt x="516467" y="0"/>
                                </a:lnTo>
                                <a:lnTo>
                                  <a:pt x="552979" y="5296"/>
                                </a:lnTo>
                                <a:lnTo>
                                  <a:pt x="588963" y="16946"/>
                                </a:lnTo>
                                <a:lnTo>
                                  <a:pt x="623358" y="33362"/>
                                </a:lnTo>
                                <a:lnTo>
                                  <a:pt x="639233" y="43424"/>
                                </a:lnTo>
                                <a:lnTo>
                                  <a:pt x="641350" y="45542"/>
                                </a:lnTo>
                                <a:lnTo>
                                  <a:pt x="642938" y="51897"/>
                                </a:lnTo>
                                <a:lnTo>
                                  <a:pt x="640292" y="57192"/>
                                </a:lnTo>
                                <a:lnTo>
                                  <a:pt x="634471" y="58781"/>
                                </a:lnTo>
                                <a:lnTo>
                                  <a:pt x="631825" y="57192"/>
                                </a:lnTo>
                                <a:lnTo>
                                  <a:pt x="604838" y="42365"/>
                                </a:lnTo>
                                <a:lnTo>
                                  <a:pt x="549275" y="22771"/>
                                </a:lnTo>
                                <a:lnTo>
                                  <a:pt x="492125" y="15887"/>
                                </a:lnTo>
                                <a:lnTo>
                                  <a:pt x="448733" y="21182"/>
                                </a:lnTo>
                                <a:lnTo>
                                  <a:pt x="419629" y="29655"/>
                                </a:lnTo>
                                <a:lnTo>
                                  <a:pt x="405342" y="34951"/>
                                </a:lnTo>
                                <a:lnTo>
                                  <a:pt x="382588" y="45542"/>
                                </a:lnTo>
                                <a:lnTo>
                                  <a:pt x="338138" y="76786"/>
                                </a:lnTo>
                                <a:lnTo>
                                  <a:pt x="301096" y="116503"/>
                                </a:lnTo>
                                <a:lnTo>
                                  <a:pt x="282046" y="150924"/>
                                </a:lnTo>
                                <a:lnTo>
                                  <a:pt x="274638" y="175813"/>
                                </a:lnTo>
                                <a:lnTo>
                                  <a:pt x="273050" y="187993"/>
                                </a:lnTo>
                                <a:lnTo>
                                  <a:pt x="296333" y="187463"/>
                                </a:lnTo>
                                <a:lnTo>
                                  <a:pt x="345017" y="194877"/>
                                </a:lnTo>
                                <a:lnTo>
                                  <a:pt x="370417" y="203350"/>
                                </a:lnTo>
                                <a:lnTo>
                                  <a:pt x="370946" y="203350"/>
                                </a:lnTo>
                                <a:lnTo>
                                  <a:pt x="381000" y="205468"/>
                                </a:lnTo>
                                <a:lnTo>
                                  <a:pt x="387879" y="210764"/>
                                </a:lnTo>
                                <a:lnTo>
                                  <a:pt x="392642" y="212353"/>
                                </a:lnTo>
                                <a:lnTo>
                                  <a:pt x="396346" y="215000"/>
                                </a:lnTo>
                                <a:lnTo>
                                  <a:pt x="399521" y="217648"/>
                                </a:lnTo>
                                <a:lnTo>
                                  <a:pt x="397933" y="221885"/>
                                </a:lnTo>
                                <a:lnTo>
                                  <a:pt x="402167" y="231417"/>
                                </a:lnTo>
                                <a:lnTo>
                                  <a:pt x="403754" y="253128"/>
                                </a:lnTo>
                                <a:lnTo>
                                  <a:pt x="396346" y="274311"/>
                                </a:lnTo>
                                <a:lnTo>
                                  <a:pt x="382058" y="291257"/>
                                </a:lnTo>
                                <a:lnTo>
                                  <a:pt x="370946" y="295493"/>
                                </a:lnTo>
                                <a:lnTo>
                                  <a:pt x="361950" y="298670"/>
                                </a:lnTo>
                                <a:lnTo>
                                  <a:pt x="344488" y="300789"/>
                                </a:lnTo>
                                <a:lnTo>
                                  <a:pt x="327554" y="297611"/>
                                </a:lnTo>
                                <a:lnTo>
                                  <a:pt x="312738" y="291786"/>
                                </a:lnTo>
                                <a:lnTo>
                                  <a:pt x="292629" y="275899"/>
                                </a:lnTo>
                                <a:lnTo>
                                  <a:pt x="273579" y="246774"/>
                                </a:lnTo>
                                <a:lnTo>
                                  <a:pt x="267758" y="229828"/>
                                </a:lnTo>
                                <a:lnTo>
                                  <a:pt x="262996" y="218707"/>
                                </a:lnTo>
                                <a:lnTo>
                                  <a:pt x="260879" y="207057"/>
                                </a:lnTo>
                                <a:lnTo>
                                  <a:pt x="238654" y="210764"/>
                                </a:lnTo>
                                <a:lnTo>
                                  <a:pt x="195792" y="225592"/>
                                </a:lnTo>
                                <a:lnTo>
                                  <a:pt x="155575" y="246244"/>
                                </a:lnTo>
                                <a:lnTo>
                                  <a:pt x="119063" y="274311"/>
                                </a:lnTo>
                                <a:lnTo>
                                  <a:pt x="103188" y="290197"/>
                                </a:lnTo>
                                <a:lnTo>
                                  <a:pt x="89958" y="304495"/>
                                </a:lnTo>
                                <a:lnTo>
                                  <a:pt x="67733" y="335739"/>
                                </a:lnTo>
                                <a:lnTo>
                                  <a:pt x="50271" y="369631"/>
                                </a:lnTo>
                                <a:lnTo>
                                  <a:pt x="36513" y="404582"/>
                                </a:lnTo>
                                <a:lnTo>
                                  <a:pt x="22225" y="459126"/>
                                </a:lnTo>
                                <a:lnTo>
                                  <a:pt x="16404" y="535382"/>
                                </a:lnTo>
                                <a:lnTo>
                                  <a:pt x="17463" y="573510"/>
                                </a:lnTo>
                                <a:lnTo>
                                  <a:pt x="20638" y="607402"/>
                                </a:lnTo>
                                <a:lnTo>
                                  <a:pt x="32808" y="672008"/>
                                </a:lnTo>
                                <a:lnTo>
                                  <a:pt x="51858" y="733437"/>
                                </a:lnTo>
                                <a:lnTo>
                                  <a:pt x="77258" y="792217"/>
                                </a:lnTo>
                                <a:lnTo>
                                  <a:pt x="107421" y="848880"/>
                                </a:lnTo>
                                <a:lnTo>
                                  <a:pt x="142875" y="901836"/>
                                </a:lnTo>
                                <a:lnTo>
                                  <a:pt x="202142" y="978092"/>
                                </a:lnTo>
                                <a:lnTo>
                                  <a:pt x="246063" y="1026282"/>
                                </a:lnTo>
                                <a:lnTo>
                                  <a:pt x="259821" y="1011984"/>
                                </a:lnTo>
                                <a:lnTo>
                                  <a:pt x="293688" y="992919"/>
                                </a:lnTo>
                                <a:lnTo>
                                  <a:pt x="330729" y="986035"/>
                                </a:lnTo>
                                <a:lnTo>
                                  <a:pt x="368300" y="993449"/>
                                </a:lnTo>
                                <a:lnTo>
                                  <a:pt x="385763" y="1002452"/>
                                </a:lnTo>
                                <a:lnTo>
                                  <a:pt x="387350" y="1005099"/>
                                </a:lnTo>
                                <a:lnTo>
                                  <a:pt x="387350" y="1009336"/>
                                </a:lnTo>
                                <a:lnTo>
                                  <a:pt x="385763" y="1010924"/>
                                </a:lnTo>
                                <a:lnTo>
                                  <a:pt x="389467" y="1017809"/>
                                </a:lnTo>
                                <a:lnTo>
                                  <a:pt x="393171" y="1033695"/>
                                </a:lnTo>
                                <a:lnTo>
                                  <a:pt x="391583" y="1050641"/>
                                </a:lnTo>
                                <a:lnTo>
                                  <a:pt x="384704" y="1066528"/>
                                </a:lnTo>
                                <a:lnTo>
                                  <a:pt x="379413" y="1073412"/>
                                </a:lnTo>
                                <a:lnTo>
                                  <a:pt x="372004" y="1080296"/>
                                </a:lnTo>
                                <a:lnTo>
                                  <a:pt x="355071" y="1089299"/>
                                </a:lnTo>
                                <a:lnTo>
                                  <a:pt x="337079" y="1093535"/>
                                </a:lnTo>
                                <a:lnTo>
                                  <a:pt x="318558" y="1091947"/>
                                </a:lnTo>
                                <a:lnTo>
                                  <a:pt x="291042" y="1083474"/>
                                </a:lnTo>
                                <a:lnTo>
                                  <a:pt x="258233" y="1061232"/>
                                </a:lnTo>
                                <a:lnTo>
                                  <a:pt x="246063" y="1047464"/>
                                </a:lnTo>
                                <a:lnTo>
                                  <a:pt x="238654" y="1060703"/>
                                </a:lnTo>
                                <a:lnTo>
                                  <a:pt x="233363" y="1075001"/>
                                </a:lnTo>
                                <a:lnTo>
                                  <a:pt x="230188" y="1088769"/>
                                </a:lnTo>
                                <a:lnTo>
                                  <a:pt x="228071" y="1117895"/>
                                </a:lnTo>
                                <a:lnTo>
                                  <a:pt x="232304" y="1161319"/>
                                </a:lnTo>
                                <a:lnTo>
                                  <a:pt x="240771" y="1188326"/>
                                </a:lnTo>
                                <a:lnTo>
                                  <a:pt x="249767" y="1212686"/>
                                </a:lnTo>
                                <a:lnTo>
                                  <a:pt x="275696" y="1256109"/>
                                </a:lnTo>
                                <a:lnTo>
                                  <a:pt x="308504" y="1295826"/>
                                </a:lnTo>
                                <a:lnTo>
                                  <a:pt x="346604" y="1330247"/>
                                </a:lnTo>
                                <a:lnTo>
                                  <a:pt x="368300" y="1344545"/>
                                </a:lnTo>
                                <a:lnTo>
                                  <a:pt x="391583" y="1359902"/>
                                </a:lnTo>
                                <a:lnTo>
                                  <a:pt x="441325" y="1383732"/>
                                </a:lnTo>
                                <a:lnTo>
                                  <a:pt x="493713" y="1401208"/>
                                </a:lnTo>
                                <a:lnTo>
                                  <a:pt x="547158" y="1412329"/>
                                </a:lnTo>
                                <a:lnTo>
                                  <a:pt x="602721" y="1417624"/>
                                </a:lnTo>
                                <a:lnTo>
                                  <a:pt x="658283" y="1419213"/>
                                </a:lnTo>
                                <a:lnTo>
                                  <a:pt x="741363" y="1414976"/>
                                </a:lnTo>
                                <a:lnTo>
                                  <a:pt x="796396" y="1408092"/>
                                </a:lnTo>
                                <a:lnTo>
                                  <a:pt x="800629" y="1408622"/>
                                </a:lnTo>
                                <a:lnTo>
                                  <a:pt x="803275" y="1416565"/>
                                </a:lnTo>
                                <a:lnTo>
                                  <a:pt x="798513" y="1418683"/>
                                </a:lnTo>
                                <a:lnTo>
                                  <a:pt x="764117" y="1426097"/>
                                </a:lnTo>
                                <a:lnTo>
                                  <a:pt x="691092" y="1435629"/>
                                </a:lnTo>
                                <a:lnTo>
                                  <a:pt x="616479" y="1436688"/>
                                </a:lnTo>
                                <a:lnTo>
                                  <a:pt x="541867" y="1430334"/>
                                </a:lnTo>
                                <a:lnTo>
                                  <a:pt x="469371" y="1413388"/>
                                </a:lnTo>
                                <a:lnTo>
                                  <a:pt x="401108" y="1386380"/>
                                </a:lnTo>
                                <a:lnTo>
                                  <a:pt x="338138" y="1348782"/>
                                </a:lnTo>
                                <a:lnTo>
                                  <a:pt x="297921" y="1311713"/>
                                </a:lnTo>
                                <a:lnTo>
                                  <a:pt x="273579" y="1283646"/>
                                </a:lnTo>
                                <a:lnTo>
                                  <a:pt x="262467" y="1268289"/>
                                </a:lnTo>
                                <a:lnTo>
                                  <a:pt x="246063" y="1243400"/>
                                </a:lnTo>
                                <a:lnTo>
                                  <a:pt x="222779" y="1186208"/>
                                </a:lnTo>
                                <a:lnTo>
                                  <a:pt x="214313" y="1140666"/>
                                </a:lnTo>
                                <a:lnTo>
                                  <a:pt x="213254" y="1109952"/>
                                </a:lnTo>
                                <a:lnTo>
                                  <a:pt x="218017" y="1080296"/>
                                </a:lnTo>
                                <a:lnTo>
                                  <a:pt x="229658" y="1051171"/>
                                </a:lnTo>
                                <a:lnTo>
                                  <a:pt x="237067" y="1038461"/>
                                </a:lnTo>
                                <a:lnTo>
                                  <a:pt x="207963" y="1014102"/>
                                </a:lnTo>
                                <a:lnTo>
                                  <a:pt x="155046" y="956910"/>
                                </a:lnTo>
                                <a:lnTo>
                                  <a:pt x="108479" y="892833"/>
                                </a:lnTo>
                                <a:lnTo>
                                  <a:pt x="69321" y="822932"/>
                                </a:lnTo>
                                <a:lnTo>
                                  <a:pt x="38100" y="749853"/>
                                </a:lnTo>
                                <a:lnTo>
                                  <a:pt x="15346" y="673597"/>
                                </a:lnTo>
                                <a:lnTo>
                                  <a:pt x="2646" y="596281"/>
                                </a:lnTo>
                                <a:lnTo>
                                  <a:pt x="0" y="520555"/>
                                </a:lnTo>
                                <a:lnTo>
                                  <a:pt x="3175" y="482956"/>
                                </a:lnTo>
                                <a:lnTo>
                                  <a:pt x="6879" y="457008"/>
                                </a:lnTo>
                                <a:lnTo>
                                  <a:pt x="20638" y="406170"/>
                                </a:lnTo>
                                <a:lnTo>
                                  <a:pt x="41804" y="357451"/>
                                </a:lnTo>
                                <a:lnTo>
                                  <a:pt x="70379" y="311380"/>
                                </a:lnTo>
                                <a:lnTo>
                                  <a:pt x="104775" y="271133"/>
                                </a:lnTo>
                                <a:lnTo>
                                  <a:pt x="143404" y="237771"/>
                                </a:lnTo>
                                <a:lnTo>
                                  <a:pt x="186796" y="210764"/>
                                </a:lnTo>
                                <a:lnTo>
                                  <a:pt x="233892" y="194348"/>
                                </a:lnTo>
                                <a:lnTo>
                                  <a:pt x="259292" y="189582"/>
                                </a:lnTo>
                                <a:lnTo>
                                  <a:pt x="259821" y="178990"/>
                                </a:lnTo>
                                <a:lnTo>
                                  <a:pt x="263525" y="156749"/>
                                </a:lnTo>
                                <a:lnTo>
                                  <a:pt x="277283" y="125505"/>
                                </a:lnTo>
                                <a:lnTo>
                                  <a:pt x="304800" y="87377"/>
                                </a:lnTo>
                                <a:lnTo>
                                  <a:pt x="339196" y="55604"/>
                                </a:lnTo>
                                <a:lnTo>
                                  <a:pt x="356658" y="42365"/>
                                </a:lnTo>
                                <a:lnTo>
                                  <a:pt x="373592" y="31774"/>
                                </a:lnTo>
                                <a:lnTo>
                                  <a:pt x="407458" y="15887"/>
                                </a:lnTo>
                                <a:lnTo>
                                  <a:pt x="443442" y="5296"/>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5" name="Freeform: Shape 1088653235"/>
                        <wps:cNvSpPr>
                          <a:spLocks/>
                        </wps:cNvSpPr>
                        <wps:spPr bwMode="auto">
                          <a:xfrm>
                            <a:off x="5475060" y="3978159"/>
                            <a:ext cx="1384300" cy="300038"/>
                          </a:xfrm>
                          <a:custGeom>
                            <a:avLst/>
                            <a:gdLst>
                              <a:gd name="connsiteX0" fmla="*/ 393700 w 1384300"/>
                              <a:gd name="connsiteY0" fmla="*/ 53975 h 300038"/>
                              <a:gd name="connsiteX1" fmla="*/ 375179 w 1384300"/>
                              <a:gd name="connsiteY1" fmla="*/ 58689 h 300038"/>
                              <a:gd name="connsiteX2" fmla="*/ 359834 w 1384300"/>
                              <a:gd name="connsiteY2" fmla="*/ 70734 h 300038"/>
                              <a:gd name="connsiteX3" fmla="*/ 354542 w 1384300"/>
                              <a:gd name="connsiteY3" fmla="*/ 79637 h 300038"/>
                              <a:gd name="connsiteX4" fmla="*/ 350309 w 1384300"/>
                              <a:gd name="connsiteY4" fmla="*/ 90111 h 300038"/>
                              <a:gd name="connsiteX5" fmla="*/ 349250 w 1384300"/>
                              <a:gd name="connsiteY5" fmla="*/ 111060 h 300038"/>
                              <a:gd name="connsiteX6" fmla="*/ 357188 w 1384300"/>
                              <a:gd name="connsiteY6" fmla="*/ 129913 h 300038"/>
                              <a:gd name="connsiteX7" fmla="*/ 369359 w 1384300"/>
                              <a:gd name="connsiteY7" fmla="*/ 147196 h 300038"/>
                              <a:gd name="connsiteX8" fmla="*/ 377296 w 1384300"/>
                              <a:gd name="connsiteY8" fmla="*/ 155575 h 300038"/>
                              <a:gd name="connsiteX9" fmla="*/ 389996 w 1384300"/>
                              <a:gd name="connsiteY9" fmla="*/ 146672 h 300038"/>
                              <a:gd name="connsiteX10" fmla="*/ 411692 w 1384300"/>
                              <a:gd name="connsiteY10" fmla="*/ 127295 h 300038"/>
                              <a:gd name="connsiteX11" fmla="*/ 424921 w 1384300"/>
                              <a:gd name="connsiteY11" fmla="*/ 102680 h 300038"/>
                              <a:gd name="connsiteX12" fmla="*/ 425450 w 1384300"/>
                              <a:gd name="connsiteY12" fmla="*/ 76495 h 300038"/>
                              <a:gd name="connsiteX13" fmla="*/ 419629 w 1384300"/>
                              <a:gd name="connsiteY13" fmla="*/ 62355 h 300038"/>
                              <a:gd name="connsiteX14" fmla="*/ 411163 w 1384300"/>
                              <a:gd name="connsiteY14" fmla="*/ 57118 h 300038"/>
                              <a:gd name="connsiteX15" fmla="*/ 1004358 w 1384300"/>
                              <a:gd name="connsiteY15" fmla="*/ 17463 h 300038"/>
                              <a:gd name="connsiteX16" fmla="*/ 986896 w 1384300"/>
                              <a:gd name="connsiteY16" fmla="*/ 21721 h 300038"/>
                              <a:gd name="connsiteX17" fmla="*/ 973137 w 1384300"/>
                              <a:gd name="connsiteY17" fmla="*/ 33962 h 300038"/>
                              <a:gd name="connsiteX18" fmla="*/ 968904 w 1384300"/>
                              <a:gd name="connsiteY18" fmla="*/ 44607 h 300038"/>
                              <a:gd name="connsiteX19" fmla="*/ 966787 w 1384300"/>
                              <a:gd name="connsiteY19" fmla="*/ 56848 h 300038"/>
                              <a:gd name="connsiteX20" fmla="*/ 973137 w 1384300"/>
                              <a:gd name="connsiteY20" fmla="*/ 76540 h 300038"/>
                              <a:gd name="connsiteX21" fmla="*/ 987425 w 1384300"/>
                              <a:gd name="connsiteY21" fmla="*/ 90910 h 300038"/>
                              <a:gd name="connsiteX22" fmla="*/ 1007004 w 1384300"/>
                              <a:gd name="connsiteY22" fmla="*/ 102087 h 300038"/>
                              <a:gd name="connsiteX23" fmla="*/ 1018117 w 1384300"/>
                              <a:gd name="connsiteY23" fmla="*/ 106345 h 300038"/>
                              <a:gd name="connsiteX24" fmla="*/ 1020234 w 1384300"/>
                              <a:gd name="connsiteY24" fmla="*/ 107942 h 300038"/>
                              <a:gd name="connsiteX25" fmla="*/ 1020763 w 1384300"/>
                              <a:gd name="connsiteY25" fmla="*/ 109538 h 300038"/>
                              <a:gd name="connsiteX26" fmla="*/ 1025525 w 1384300"/>
                              <a:gd name="connsiteY26" fmla="*/ 91975 h 300038"/>
                              <a:gd name="connsiteX27" fmla="*/ 1028700 w 1384300"/>
                              <a:gd name="connsiteY27" fmla="*/ 54187 h 300038"/>
                              <a:gd name="connsiteX28" fmla="*/ 1027642 w 1384300"/>
                              <a:gd name="connsiteY28" fmla="*/ 32898 h 300038"/>
                              <a:gd name="connsiteX29" fmla="*/ 1027642 w 1384300"/>
                              <a:gd name="connsiteY29" fmla="*/ 32366 h 300038"/>
                              <a:gd name="connsiteX30" fmla="*/ 1027642 w 1384300"/>
                              <a:gd name="connsiteY30" fmla="*/ 31301 h 300038"/>
                              <a:gd name="connsiteX31" fmla="*/ 1020763 w 1384300"/>
                              <a:gd name="connsiteY31" fmla="*/ 23850 h 300038"/>
                              <a:gd name="connsiteX32" fmla="*/ 6353 w 1384300"/>
                              <a:gd name="connsiteY32" fmla="*/ 0 h 300038"/>
                              <a:gd name="connsiteX33" fmla="*/ 7941 w 1384300"/>
                              <a:gd name="connsiteY33" fmla="*/ 2117 h 300038"/>
                              <a:gd name="connsiteX34" fmla="*/ 20646 w 1384300"/>
                              <a:gd name="connsiteY34" fmla="*/ 29634 h 300038"/>
                              <a:gd name="connsiteX35" fmla="*/ 53467 w 1384300"/>
                              <a:gd name="connsiteY35" fmla="*/ 81492 h 300038"/>
                              <a:gd name="connsiteX36" fmla="*/ 93169 w 1384300"/>
                              <a:gd name="connsiteY36" fmla="*/ 125413 h 300038"/>
                              <a:gd name="connsiteX37" fmla="*/ 141871 w 1384300"/>
                              <a:gd name="connsiteY37" fmla="*/ 160338 h 300038"/>
                              <a:gd name="connsiteX38" fmla="*/ 169928 w 1384300"/>
                              <a:gd name="connsiteY38" fmla="*/ 173567 h 300038"/>
                              <a:gd name="connsiteX39" fmla="*/ 187397 w 1384300"/>
                              <a:gd name="connsiteY39" fmla="*/ 180446 h 300038"/>
                              <a:gd name="connsiteX40" fmla="*/ 222865 w 1384300"/>
                              <a:gd name="connsiteY40" fmla="*/ 188913 h 300038"/>
                              <a:gd name="connsiteX41" fmla="*/ 259391 w 1384300"/>
                              <a:gd name="connsiteY41" fmla="*/ 191559 h 300038"/>
                              <a:gd name="connsiteX42" fmla="*/ 295918 w 1384300"/>
                              <a:gd name="connsiteY42" fmla="*/ 188913 h 300038"/>
                              <a:gd name="connsiteX43" fmla="*/ 313916 w 1384300"/>
                              <a:gd name="connsiteY43" fmla="*/ 184151 h 300038"/>
                              <a:gd name="connsiteX44" fmla="*/ 335620 w 1384300"/>
                              <a:gd name="connsiteY44" fmla="*/ 177271 h 300038"/>
                              <a:gd name="connsiteX45" fmla="*/ 359971 w 1384300"/>
                              <a:gd name="connsiteY45" fmla="*/ 165630 h 300038"/>
                              <a:gd name="connsiteX46" fmla="*/ 358912 w 1384300"/>
                              <a:gd name="connsiteY46" fmla="*/ 163513 h 300038"/>
                              <a:gd name="connsiteX47" fmla="*/ 357324 w 1384300"/>
                              <a:gd name="connsiteY47" fmla="*/ 161396 h 300038"/>
                              <a:gd name="connsiteX48" fmla="*/ 347796 w 1384300"/>
                              <a:gd name="connsiteY48" fmla="*/ 149755 h 300038"/>
                              <a:gd name="connsiteX49" fmla="*/ 334561 w 1384300"/>
                              <a:gd name="connsiteY49" fmla="*/ 123296 h 300038"/>
                              <a:gd name="connsiteX50" fmla="*/ 332444 w 1384300"/>
                              <a:gd name="connsiteY50" fmla="*/ 94192 h 300038"/>
                              <a:gd name="connsiteX51" fmla="*/ 341443 w 1384300"/>
                              <a:gd name="connsiteY51" fmla="*/ 66146 h 300038"/>
                              <a:gd name="connsiteX52" fmla="*/ 352031 w 1384300"/>
                              <a:gd name="connsiteY52" fmla="*/ 54505 h 300038"/>
                              <a:gd name="connsiteX53" fmla="*/ 363677 w 1384300"/>
                              <a:gd name="connsiteY53" fmla="*/ 46567 h 300038"/>
                              <a:gd name="connsiteX54" fmla="*/ 389086 w 1384300"/>
                              <a:gd name="connsiteY54" fmla="*/ 39688 h 300038"/>
                              <a:gd name="connsiteX55" fmla="*/ 413967 w 1384300"/>
                              <a:gd name="connsiteY55" fmla="*/ 45509 h 300038"/>
                              <a:gd name="connsiteX56" fmla="*/ 427730 w 1384300"/>
                              <a:gd name="connsiteY56" fmla="*/ 57680 h 300038"/>
                              <a:gd name="connsiteX57" fmla="*/ 434612 w 1384300"/>
                              <a:gd name="connsiteY57" fmla="*/ 68263 h 300038"/>
                              <a:gd name="connsiteX58" fmla="*/ 436730 w 1384300"/>
                              <a:gd name="connsiteY58" fmla="*/ 74613 h 300038"/>
                              <a:gd name="connsiteX59" fmla="*/ 440435 w 1384300"/>
                              <a:gd name="connsiteY59" fmla="*/ 88900 h 300038"/>
                              <a:gd name="connsiteX60" fmla="*/ 438318 w 1384300"/>
                              <a:gd name="connsiteY60" fmla="*/ 114830 h 300038"/>
                              <a:gd name="connsiteX61" fmla="*/ 424025 w 1384300"/>
                              <a:gd name="connsiteY61" fmla="*/ 139171 h 300038"/>
                              <a:gd name="connsiteX62" fmla="*/ 401262 w 1384300"/>
                              <a:gd name="connsiteY62" fmla="*/ 159809 h 300038"/>
                              <a:gd name="connsiteX63" fmla="*/ 387498 w 1384300"/>
                              <a:gd name="connsiteY63" fmla="*/ 168805 h 300038"/>
                              <a:gd name="connsiteX64" fmla="*/ 386440 w 1384300"/>
                              <a:gd name="connsiteY64" fmla="*/ 171980 h 300038"/>
                              <a:gd name="connsiteX65" fmla="*/ 381146 w 1384300"/>
                              <a:gd name="connsiteY65" fmla="*/ 175684 h 300038"/>
                              <a:gd name="connsiteX66" fmla="*/ 377440 w 1384300"/>
                              <a:gd name="connsiteY66" fmla="*/ 175155 h 300038"/>
                              <a:gd name="connsiteX67" fmla="*/ 392792 w 1384300"/>
                              <a:gd name="connsiteY67" fmla="*/ 194205 h 300038"/>
                              <a:gd name="connsiteX68" fmla="*/ 429319 w 1384300"/>
                              <a:gd name="connsiteY68" fmla="*/ 225426 h 300038"/>
                              <a:gd name="connsiteX69" fmla="*/ 471139 w 1384300"/>
                              <a:gd name="connsiteY69" fmla="*/ 248709 h 300038"/>
                              <a:gd name="connsiteX70" fmla="*/ 517723 w 1384300"/>
                              <a:gd name="connsiteY70" fmla="*/ 265113 h 300038"/>
                              <a:gd name="connsiteX71" fmla="*/ 566954 w 1384300"/>
                              <a:gd name="connsiteY71" fmla="*/ 275697 h 300038"/>
                              <a:gd name="connsiteX72" fmla="*/ 618303 w 1384300"/>
                              <a:gd name="connsiteY72" fmla="*/ 280988 h 300038"/>
                              <a:gd name="connsiteX73" fmla="*/ 693474 w 1384300"/>
                              <a:gd name="connsiteY73" fmla="*/ 281517 h 300038"/>
                              <a:gd name="connsiteX74" fmla="*/ 741117 w 1384300"/>
                              <a:gd name="connsiteY74" fmla="*/ 278342 h 300038"/>
                              <a:gd name="connsiteX75" fmla="*/ 783466 w 1384300"/>
                              <a:gd name="connsiteY75" fmla="*/ 274638 h 300038"/>
                              <a:gd name="connsiteX76" fmla="*/ 847520 w 1384300"/>
                              <a:gd name="connsiteY76" fmla="*/ 259292 h 300038"/>
                              <a:gd name="connsiteX77" fmla="*/ 887752 w 1384300"/>
                              <a:gd name="connsiteY77" fmla="*/ 245005 h 300038"/>
                              <a:gd name="connsiteX78" fmla="*/ 925337 w 1384300"/>
                              <a:gd name="connsiteY78" fmla="*/ 225955 h 300038"/>
                              <a:gd name="connsiteX79" fmla="*/ 958688 w 1384300"/>
                              <a:gd name="connsiteY79" fmla="*/ 202671 h 300038"/>
                              <a:gd name="connsiteX80" fmla="*/ 987273 w 1384300"/>
                              <a:gd name="connsiteY80" fmla="*/ 174096 h 300038"/>
                              <a:gd name="connsiteX81" fmla="*/ 1008978 w 1384300"/>
                              <a:gd name="connsiteY81" fmla="*/ 141288 h 300038"/>
                              <a:gd name="connsiteX82" fmla="*/ 1017447 w 1384300"/>
                              <a:gd name="connsiteY82" fmla="*/ 122238 h 300038"/>
                              <a:gd name="connsiteX83" fmla="*/ 1012683 w 1384300"/>
                              <a:gd name="connsiteY83" fmla="*/ 120121 h 300038"/>
                              <a:gd name="connsiteX84" fmla="*/ 1008978 w 1384300"/>
                              <a:gd name="connsiteY84" fmla="*/ 118005 h 300038"/>
                              <a:gd name="connsiteX85" fmla="*/ 1001566 w 1384300"/>
                              <a:gd name="connsiteY85" fmla="*/ 116946 h 300038"/>
                              <a:gd name="connsiteX86" fmla="*/ 987803 w 1384300"/>
                              <a:gd name="connsiteY86" fmla="*/ 111655 h 300038"/>
                              <a:gd name="connsiteX87" fmla="*/ 969275 w 1384300"/>
                              <a:gd name="connsiteY87" fmla="*/ 98955 h 300038"/>
                              <a:gd name="connsiteX88" fmla="*/ 954982 w 1384300"/>
                              <a:gd name="connsiteY88" fmla="*/ 73025 h 300038"/>
                              <a:gd name="connsiteX89" fmla="*/ 952864 w 1384300"/>
                              <a:gd name="connsiteY89" fmla="*/ 50800 h 300038"/>
                              <a:gd name="connsiteX90" fmla="*/ 956041 w 1384300"/>
                              <a:gd name="connsiteY90" fmla="*/ 35454 h 300038"/>
                              <a:gd name="connsiteX91" fmla="*/ 958688 w 1384300"/>
                              <a:gd name="connsiteY91" fmla="*/ 28575 h 300038"/>
                              <a:gd name="connsiteX92" fmla="*/ 965569 w 1384300"/>
                              <a:gd name="connsiteY92" fmla="*/ 17992 h 300038"/>
                              <a:gd name="connsiteX93" fmla="*/ 987273 w 1384300"/>
                              <a:gd name="connsiteY93" fmla="*/ 5821 h 300038"/>
                              <a:gd name="connsiteX94" fmla="*/ 1011624 w 1384300"/>
                              <a:gd name="connsiteY94" fmla="*/ 5292 h 300038"/>
                              <a:gd name="connsiteX95" fmla="*/ 1026447 w 1384300"/>
                              <a:gd name="connsiteY95" fmla="*/ 13759 h 300038"/>
                              <a:gd name="connsiteX96" fmla="*/ 1034917 w 1384300"/>
                              <a:gd name="connsiteY96" fmla="*/ 22754 h 300038"/>
                              <a:gd name="connsiteX97" fmla="*/ 1038093 w 1384300"/>
                              <a:gd name="connsiteY97" fmla="*/ 28046 h 300038"/>
                              <a:gd name="connsiteX98" fmla="*/ 1040210 w 1384300"/>
                              <a:gd name="connsiteY98" fmla="*/ 29634 h 300038"/>
                              <a:gd name="connsiteX99" fmla="*/ 1041269 w 1384300"/>
                              <a:gd name="connsiteY99" fmla="*/ 31750 h 300038"/>
                              <a:gd name="connsiteX100" fmla="*/ 1045504 w 1384300"/>
                              <a:gd name="connsiteY100" fmla="*/ 55563 h 300038"/>
                              <a:gd name="connsiteX101" fmla="*/ 1043916 w 1384300"/>
                              <a:gd name="connsiteY101" fmla="*/ 98955 h 300038"/>
                              <a:gd name="connsiteX102" fmla="*/ 1039681 w 1384300"/>
                              <a:gd name="connsiteY102" fmla="*/ 118534 h 300038"/>
                              <a:gd name="connsiteX103" fmla="*/ 1062444 w 1384300"/>
                              <a:gd name="connsiteY103" fmla="*/ 125413 h 300038"/>
                              <a:gd name="connsiteX104" fmla="*/ 1107440 w 1384300"/>
                              <a:gd name="connsiteY104" fmla="*/ 133880 h 300038"/>
                              <a:gd name="connsiteX105" fmla="*/ 1152437 w 1384300"/>
                              <a:gd name="connsiteY105" fmla="*/ 135467 h 300038"/>
                              <a:gd name="connsiteX106" fmla="*/ 1195845 w 1384300"/>
                              <a:gd name="connsiteY106" fmla="*/ 130175 h 300038"/>
                              <a:gd name="connsiteX107" fmla="*/ 1237665 w 1384300"/>
                              <a:gd name="connsiteY107" fmla="*/ 118005 h 300038"/>
                              <a:gd name="connsiteX108" fmla="*/ 1277897 w 1384300"/>
                              <a:gd name="connsiteY108" fmla="*/ 98955 h 300038"/>
                              <a:gd name="connsiteX109" fmla="*/ 1315482 w 1384300"/>
                              <a:gd name="connsiteY109" fmla="*/ 72496 h 300038"/>
                              <a:gd name="connsiteX110" fmla="*/ 1349891 w 1384300"/>
                              <a:gd name="connsiteY110" fmla="*/ 38629 h 300038"/>
                              <a:gd name="connsiteX111" fmla="*/ 1365772 w 1384300"/>
                              <a:gd name="connsiteY111" fmla="*/ 19050 h 300038"/>
                              <a:gd name="connsiteX112" fmla="*/ 1367890 w 1384300"/>
                              <a:gd name="connsiteY112" fmla="*/ 15875 h 300038"/>
                              <a:gd name="connsiteX113" fmla="*/ 1375830 w 1384300"/>
                              <a:gd name="connsiteY113" fmla="*/ 15346 h 300038"/>
                              <a:gd name="connsiteX114" fmla="*/ 1381653 w 1384300"/>
                              <a:gd name="connsiteY114" fmla="*/ 17992 h 300038"/>
                              <a:gd name="connsiteX115" fmla="*/ 1384300 w 1384300"/>
                              <a:gd name="connsiteY115" fmla="*/ 24871 h 300038"/>
                              <a:gd name="connsiteX116" fmla="*/ 1381653 w 1384300"/>
                              <a:gd name="connsiteY116" fmla="*/ 28046 h 300038"/>
                              <a:gd name="connsiteX117" fmla="*/ 1366302 w 1384300"/>
                              <a:gd name="connsiteY117" fmla="*/ 48684 h 300038"/>
                              <a:gd name="connsiteX118" fmla="*/ 1331363 w 1384300"/>
                              <a:gd name="connsiteY118" fmla="*/ 83609 h 300038"/>
                              <a:gd name="connsiteX119" fmla="*/ 1291661 w 1384300"/>
                              <a:gd name="connsiteY119" fmla="*/ 112713 h 300038"/>
                              <a:gd name="connsiteX120" fmla="*/ 1247723 w 1384300"/>
                              <a:gd name="connsiteY120" fmla="*/ 133880 h 300038"/>
                              <a:gd name="connsiteX121" fmla="*/ 1201668 w 1384300"/>
                              <a:gd name="connsiteY121" fmla="*/ 148167 h 300038"/>
                              <a:gd name="connsiteX122" fmla="*/ 1154025 w 1384300"/>
                              <a:gd name="connsiteY122" fmla="*/ 154517 h 300038"/>
                              <a:gd name="connsiteX123" fmla="*/ 1105852 w 1384300"/>
                              <a:gd name="connsiteY123" fmla="*/ 152400 h 300038"/>
                              <a:gd name="connsiteX124" fmla="*/ 1058738 w 1384300"/>
                              <a:gd name="connsiteY124" fmla="*/ 140759 h 300038"/>
                              <a:gd name="connsiteX125" fmla="*/ 1034917 w 1384300"/>
                              <a:gd name="connsiteY125" fmla="*/ 131763 h 300038"/>
                              <a:gd name="connsiteX126" fmla="*/ 1028035 w 1384300"/>
                              <a:gd name="connsiteY126" fmla="*/ 148167 h 300038"/>
                              <a:gd name="connsiteX127" fmla="*/ 1007389 w 1384300"/>
                              <a:gd name="connsiteY127" fmla="*/ 180446 h 300038"/>
                              <a:gd name="connsiteX128" fmla="*/ 980921 w 1384300"/>
                              <a:gd name="connsiteY128" fmla="*/ 207963 h 300038"/>
                              <a:gd name="connsiteX129" fmla="*/ 949159 w 1384300"/>
                              <a:gd name="connsiteY129" fmla="*/ 232305 h 300038"/>
                              <a:gd name="connsiteX130" fmla="*/ 913691 w 1384300"/>
                              <a:gd name="connsiteY130" fmla="*/ 251884 h 300038"/>
                              <a:gd name="connsiteX131" fmla="*/ 876635 w 1384300"/>
                              <a:gd name="connsiteY131" fmla="*/ 268817 h 300038"/>
                              <a:gd name="connsiteX132" fmla="*/ 819463 w 1384300"/>
                              <a:gd name="connsiteY132" fmla="*/ 286280 h 300038"/>
                              <a:gd name="connsiteX133" fmla="*/ 781878 w 1384300"/>
                              <a:gd name="connsiteY133" fmla="*/ 292101 h 300038"/>
                              <a:gd name="connsiteX134" fmla="*/ 730000 w 1384300"/>
                              <a:gd name="connsiteY134" fmla="*/ 298451 h 300038"/>
                              <a:gd name="connsiteX135" fmla="*/ 643184 w 1384300"/>
                              <a:gd name="connsiteY135" fmla="*/ 300038 h 300038"/>
                              <a:gd name="connsiteX136" fmla="*/ 583894 w 1384300"/>
                              <a:gd name="connsiteY136" fmla="*/ 295276 h 300038"/>
                              <a:gd name="connsiteX137" fmla="*/ 526193 w 1384300"/>
                              <a:gd name="connsiteY137" fmla="*/ 284692 h 300038"/>
                              <a:gd name="connsiteX138" fmla="*/ 471139 w 1384300"/>
                              <a:gd name="connsiteY138" fmla="*/ 266172 h 300038"/>
                              <a:gd name="connsiteX139" fmla="*/ 422966 w 1384300"/>
                              <a:gd name="connsiteY139" fmla="*/ 239713 h 300038"/>
                              <a:gd name="connsiteX140" fmla="*/ 392792 w 1384300"/>
                              <a:gd name="connsiteY140" fmla="*/ 213255 h 300038"/>
                              <a:gd name="connsiteX141" fmla="*/ 375323 w 1384300"/>
                              <a:gd name="connsiteY141" fmla="*/ 191559 h 300038"/>
                              <a:gd name="connsiteX142" fmla="*/ 367382 w 1384300"/>
                              <a:gd name="connsiteY142" fmla="*/ 179388 h 300038"/>
                              <a:gd name="connsiteX143" fmla="*/ 338796 w 1384300"/>
                              <a:gd name="connsiteY143" fmla="*/ 193146 h 300038"/>
                              <a:gd name="connsiteX144" fmla="*/ 281625 w 1384300"/>
                              <a:gd name="connsiteY144" fmla="*/ 208492 h 300038"/>
                              <a:gd name="connsiteX145" fmla="*/ 259920 w 1384300"/>
                              <a:gd name="connsiteY145" fmla="*/ 210080 h 300038"/>
                              <a:gd name="connsiteX146" fmla="*/ 237158 w 1384300"/>
                              <a:gd name="connsiteY146" fmla="*/ 209021 h 300038"/>
                              <a:gd name="connsiteX147" fmla="*/ 193220 w 1384300"/>
                              <a:gd name="connsiteY147" fmla="*/ 201084 h 300038"/>
                              <a:gd name="connsiteX148" fmla="*/ 152459 w 1384300"/>
                              <a:gd name="connsiteY148" fmla="*/ 184680 h 300038"/>
                              <a:gd name="connsiteX149" fmla="*/ 115403 w 1384300"/>
                              <a:gd name="connsiteY149" fmla="*/ 162984 h 300038"/>
                              <a:gd name="connsiteX150" fmla="*/ 82582 w 1384300"/>
                              <a:gd name="connsiteY150" fmla="*/ 135467 h 300038"/>
                              <a:gd name="connsiteX151" fmla="*/ 52937 w 1384300"/>
                              <a:gd name="connsiteY151" fmla="*/ 102659 h 300038"/>
                              <a:gd name="connsiteX152" fmla="*/ 28586 w 1384300"/>
                              <a:gd name="connsiteY152" fmla="*/ 66146 h 300038"/>
                              <a:gd name="connsiteX153" fmla="*/ 8470 w 1384300"/>
                              <a:gd name="connsiteY153" fmla="*/ 26459 h 300038"/>
                              <a:gd name="connsiteX154" fmla="*/ 0 w 1384300"/>
                              <a:gd name="connsiteY154" fmla="*/ 5292 h 300038"/>
                              <a:gd name="connsiteX155" fmla="*/ 0 w 1384300"/>
                              <a:gd name="connsiteY155" fmla="*/ 2117 h 3000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Lst>
                            <a:rect l="l" t="t" r="r" b="b"/>
                            <a:pathLst>
                              <a:path w="1384300" h="300038">
                                <a:moveTo>
                                  <a:pt x="393700" y="53975"/>
                                </a:moveTo>
                                <a:lnTo>
                                  <a:pt x="375179" y="58689"/>
                                </a:lnTo>
                                <a:lnTo>
                                  <a:pt x="359834" y="70734"/>
                                </a:lnTo>
                                <a:lnTo>
                                  <a:pt x="354542" y="79637"/>
                                </a:lnTo>
                                <a:lnTo>
                                  <a:pt x="350309" y="90111"/>
                                </a:lnTo>
                                <a:lnTo>
                                  <a:pt x="349250" y="111060"/>
                                </a:lnTo>
                                <a:lnTo>
                                  <a:pt x="357188" y="129913"/>
                                </a:lnTo>
                                <a:lnTo>
                                  <a:pt x="369359" y="147196"/>
                                </a:lnTo>
                                <a:lnTo>
                                  <a:pt x="377296" y="155575"/>
                                </a:lnTo>
                                <a:lnTo>
                                  <a:pt x="389996" y="146672"/>
                                </a:lnTo>
                                <a:lnTo>
                                  <a:pt x="411692" y="127295"/>
                                </a:lnTo>
                                <a:lnTo>
                                  <a:pt x="424921" y="102680"/>
                                </a:lnTo>
                                <a:lnTo>
                                  <a:pt x="425450" y="76495"/>
                                </a:lnTo>
                                <a:lnTo>
                                  <a:pt x="419629" y="62355"/>
                                </a:lnTo>
                                <a:lnTo>
                                  <a:pt x="411163" y="57118"/>
                                </a:lnTo>
                                <a:close/>
                                <a:moveTo>
                                  <a:pt x="1004358" y="17463"/>
                                </a:moveTo>
                                <a:lnTo>
                                  <a:pt x="986896" y="21721"/>
                                </a:lnTo>
                                <a:lnTo>
                                  <a:pt x="973137" y="33962"/>
                                </a:lnTo>
                                <a:lnTo>
                                  <a:pt x="968904" y="44607"/>
                                </a:lnTo>
                                <a:lnTo>
                                  <a:pt x="966787" y="56848"/>
                                </a:lnTo>
                                <a:lnTo>
                                  <a:pt x="973137" y="76540"/>
                                </a:lnTo>
                                <a:lnTo>
                                  <a:pt x="987425" y="90910"/>
                                </a:lnTo>
                                <a:lnTo>
                                  <a:pt x="1007004" y="102087"/>
                                </a:lnTo>
                                <a:lnTo>
                                  <a:pt x="1018117" y="106345"/>
                                </a:lnTo>
                                <a:lnTo>
                                  <a:pt x="1020234" y="107942"/>
                                </a:lnTo>
                                <a:lnTo>
                                  <a:pt x="1020763" y="109538"/>
                                </a:lnTo>
                                <a:lnTo>
                                  <a:pt x="1025525" y="91975"/>
                                </a:lnTo>
                                <a:lnTo>
                                  <a:pt x="1028700" y="54187"/>
                                </a:lnTo>
                                <a:lnTo>
                                  <a:pt x="1027642" y="32898"/>
                                </a:lnTo>
                                <a:lnTo>
                                  <a:pt x="1027642" y="32366"/>
                                </a:lnTo>
                                <a:lnTo>
                                  <a:pt x="1027642" y="31301"/>
                                </a:lnTo>
                                <a:lnTo>
                                  <a:pt x="1020763" y="23850"/>
                                </a:lnTo>
                                <a:close/>
                                <a:moveTo>
                                  <a:pt x="6353" y="0"/>
                                </a:moveTo>
                                <a:lnTo>
                                  <a:pt x="7941" y="2117"/>
                                </a:lnTo>
                                <a:lnTo>
                                  <a:pt x="20646" y="29634"/>
                                </a:lnTo>
                                <a:lnTo>
                                  <a:pt x="53467" y="81492"/>
                                </a:lnTo>
                                <a:lnTo>
                                  <a:pt x="93169" y="125413"/>
                                </a:lnTo>
                                <a:lnTo>
                                  <a:pt x="141871" y="160338"/>
                                </a:lnTo>
                                <a:lnTo>
                                  <a:pt x="169928" y="173567"/>
                                </a:lnTo>
                                <a:lnTo>
                                  <a:pt x="187397" y="180446"/>
                                </a:lnTo>
                                <a:lnTo>
                                  <a:pt x="222865" y="188913"/>
                                </a:lnTo>
                                <a:lnTo>
                                  <a:pt x="259391" y="191559"/>
                                </a:lnTo>
                                <a:lnTo>
                                  <a:pt x="295918" y="188913"/>
                                </a:lnTo>
                                <a:lnTo>
                                  <a:pt x="313916" y="184151"/>
                                </a:lnTo>
                                <a:lnTo>
                                  <a:pt x="335620" y="177271"/>
                                </a:lnTo>
                                <a:lnTo>
                                  <a:pt x="359971" y="165630"/>
                                </a:lnTo>
                                <a:lnTo>
                                  <a:pt x="358912" y="163513"/>
                                </a:lnTo>
                                <a:lnTo>
                                  <a:pt x="357324" y="161396"/>
                                </a:lnTo>
                                <a:lnTo>
                                  <a:pt x="347796" y="149755"/>
                                </a:lnTo>
                                <a:lnTo>
                                  <a:pt x="334561" y="123296"/>
                                </a:lnTo>
                                <a:lnTo>
                                  <a:pt x="332444" y="94192"/>
                                </a:lnTo>
                                <a:lnTo>
                                  <a:pt x="341443" y="66146"/>
                                </a:lnTo>
                                <a:lnTo>
                                  <a:pt x="352031" y="54505"/>
                                </a:lnTo>
                                <a:lnTo>
                                  <a:pt x="363677" y="46567"/>
                                </a:lnTo>
                                <a:lnTo>
                                  <a:pt x="389086" y="39688"/>
                                </a:lnTo>
                                <a:lnTo>
                                  <a:pt x="413967" y="45509"/>
                                </a:lnTo>
                                <a:lnTo>
                                  <a:pt x="427730" y="57680"/>
                                </a:lnTo>
                                <a:lnTo>
                                  <a:pt x="434612" y="68263"/>
                                </a:lnTo>
                                <a:lnTo>
                                  <a:pt x="436730" y="74613"/>
                                </a:lnTo>
                                <a:lnTo>
                                  <a:pt x="440435" y="88900"/>
                                </a:lnTo>
                                <a:lnTo>
                                  <a:pt x="438318" y="114830"/>
                                </a:lnTo>
                                <a:lnTo>
                                  <a:pt x="424025" y="139171"/>
                                </a:lnTo>
                                <a:lnTo>
                                  <a:pt x="401262" y="159809"/>
                                </a:lnTo>
                                <a:lnTo>
                                  <a:pt x="387498" y="168805"/>
                                </a:lnTo>
                                <a:lnTo>
                                  <a:pt x="386440" y="171980"/>
                                </a:lnTo>
                                <a:lnTo>
                                  <a:pt x="381146" y="175684"/>
                                </a:lnTo>
                                <a:lnTo>
                                  <a:pt x="377440" y="175155"/>
                                </a:lnTo>
                                <a:lnTo>
                                  <a:pt x="392792" y="194205"/>
                                </a:lnTo>
                                <a:lnTo>
                                  <a:pt x="429319" y="225426"/>
                                </a:lnTo>
                                <a:lnTo>
                                  <a:pt x="471139" y="248709"/>
                                </a:lnTo>
                                <a:lnTo>
                                  <a:pt x="517723" y="265113"/>
                                </a:lnTo>
                                <a:lnTo>
                                  <a:pt x="566954" y="275697"/>
                                </a:lnTo>
                                <a:lnTo>
                                  <a:pt x="618303" y="280988"/>
                                </a:lnTo>
                                <a:lnTo>
                                  <a:pt x="693474" y="281517"/>
                                </a:lnTo>
                                <a:lnTo>
                                  <a:pt x="741117" y="278342"/>
                                </a:lnTo>
                                <a:lnTo>
                                  <a:pt x="783466" y="274638"/>
                                </a:lnTo>
                                <a:lnTo>
                                  <a:pt x="847520" y="259292"/>
                                </a:lnTo>
                                <a:lnTo>
                                  <a:pt x="887752" y="245005"/>
                                </a:lnTo>
                                <a:lnTo>
                                  <a:pt x="925337" y="225955"/>
                                </a:lnTo>
                                <a:lnTo>
                                  <a:pt x="958688" y="202671"/>
                                </a:lnTo>
                                <a:lnTo>
                                  <a:pt x="987273" y="174096"/>
                                </a:lnTo>
                                <a:lnTo>
                                  <a:pt x="1008978" y="141288"/>
                                </a:lnTo>
                                <a:lnTo>
                                  <a:pt x="1017447" y="122238"/>
                                </a:lnTo>
                                <a:lnTo>
                                  <a:pt x="1012683" y="120121"/>
                                </a:lnTo>
                                <a:lnTo>
                                  <a:pt x="1008978" y="118005"/>
                                </a:lnTo>
                                <a:lnTo>
                                  <a:pt x="1001566" y="116946"/>
                                </a:lnTo>
                                <a:lnTo>
                                  <a:pt x="987803" y="111655"/>
                                </a:lnTo>
                                <a:lnTo>
                                  <a:pt x="969275" y="98955"/>
                                </a:lnTo>
                                <a:lnTo>
                                  <a:pt x="954982" y="73025"/>
                                </a:lnTo>
                                <a:lnTo>
                                  <a:pt x="952864" y="50800"/>
                                </a:lnTo>
                                <a:lnTo>
                                  <a:pt x="956041" y="35454"/>
                                </a:lnTo>
                                <a:lnTo>
                                  <a:pt x="958688" y="28575"/>
                                </a:lnTo>
                                <a:lnTo>
                                  <a:pt x="965569" y="17992"/>
                                </a:lnTo>
                                <a:lnTo>
                                  <a:pt x="987273" y="5821"/>
                                </a:lnTo>
                                <a:lnTo>
                                  <a:pt x="1011624" y="5292"/>
                                </a:lnTo>
                                <a:lnTo>
                                  <a:pt x="1026447" y="13759"/>
                                </a:lnTo>
                                <a:lnTo>
                                  <a:pt x="1034917" y="22754"/>
                                </a:lnTo>
                                <a:lnTo>
                                  <a:pt x="1038093" y="28046"/>
                                </a:lnTo>
                                <a:lnTo>
                                  <a:pt x="1040210" y="29634"/>
                                </a:lnTo>
                                <a:lnTo>
                                  <a:pt x="1041269" y="31750"/>
                                </a:lnTo>
                                <a:lnTo>
                                  <a:pt x="1045504" y="55563"/>
                                </a:lnTo>
                                <a:lnTo>
                                  <a:pt x="1043916" y="98955"/>
                                </a:lnTo>
                                <a:lnTo>
                                  <a:pt x="1039681" y="118534"/>
                                </a:lnTo>
                                <a:lnTo>
                                  <a:pt x="1062444" y="125413"/>
                                </a:lnTo>
                                <a:lnTo>
                                  <a:pt x="1107440" y="133880"/>
                                </a:lnTo>
                                <a:lnTo>
                                  <a:pt x="1152437" y="135467"/>
                                </a:lnTo>
                                <a:lnTo>
                                  <a:pt x="1195845" y="130175"/>
                                </a:lnTo>
                                <a:lnTo>
                                  <a:pt x="1237665" y="118005"/>
                                </a:lnTo>
                                <a:lnTo>
                                  <a:pt x="1277897" y="98955"/>
                                </a:lnTo>
                                <a:lnTo>
                                  <a:pt x="1315482" y="72496"/>
                                </a:lnTo>
                                <a:lnTo>
                                  <a:pt x="1349891" y="38629"/>
                                </a:lnTo>
                                <a:lnTo>
                                  <a:pt x="1365772" y="19050"/>
                                </a:lnTo>
                                <a:lnTo>
                                  <a:pt x="1367890" y="15875"/>
                                </a:lnTo>
                                <a:lnTo>
                                  <a:pt x="1375830" y="15346"/>
                                </a:lnTo>
                                <a:lnTo>
                                  <a:pt x="1381653" y="17992"/>
                                </a:lnTo>
                                <a:lnTo>
                                  <a:pt x="1384300" y="24871"/>
                                </a:lnTo>
                                <a:lnTo>
                                  <a:pt x="1381653" y="28046"/>
                                </a:lnTo>
                                <a:lnTo>
                                  <a:pt x="1366302" y="48684"/>
                                </a:lnTo>
                                <a:lnTo>
                                  <a:pt x="1331363" y="83609"/>
                                </a:lnTo>
                                <a:lnTo>
                                  <a:pt x="1291661" y="112713"/>
                                </a:lnTo>
                                <a:lnTo>
                                  <a:pt x="1247723" y="133880"/>
                                </a:lnTo>
                                <a:lnTo>
                                  <a:pt x="1201668" y="148167"/>
                                </a:lnTo>
                                <a:lnTo>
                                  <a:pt x="1154025" y="154517"/>
                                </a:lnTo>
                                <a:lnTo>
                                  <a:pt x="1105852" y="152400"/>
                                </a:lnTo>
                                <a:lnTo>
                                  <a:pt x="1058738" y="140759"/>
                                </a:lnTo>
                                <a:lnTo>
                                  <a:pt x="1034917" y="131763"/>
                                </a:lnTo>
                                <a:lnTo>
                                  <a:pt x="1028035" y="148167"/>
                                </a:lnTo>
                                <a:lnTo>
                                  <a:pt x="1007389" y="180446"/>
                                </a:lnTo>
                                <a:lnTo>
                                  <a:pt x="980921" y="207963"/>
                                </a:lnTo>
                                <a:lnTo>
                                  <a:pt x="949159" y="232305"/>
                                </a:lnTo>
                                <a:lnTo>
                                  <a:pt x="913691" y="251884"/>
                                </a:lnTo>
                                <a:lnTo>
                                  <a:pt x="876635" y="268817"/>
                                </a:lnTo>
                                <a:lnTo>
                                  <a:pt x="819463" y="286280"/>
                                </a:lnTo>
                                <a:lnTo>
                                  <a:pt x="781878" y="292101"/>
                                </a:lnTo>
                                <a:lnTo>
                                  <a:pt x="730000" y="298451"/>
                                </a:lnTo>
                                <a:lnTo>
                                  <a:pt x="643184" y="300038"/>
                                </a:lnTo>
                                <a:lnTo>
                                  <a:pt x="583894" y="295276"/>
                                </a:lnTo>
                                <a:lnTo>
                                  <a:pt x="526193" y="284692"/>
                                </a:lnTo>
                                <a:lnTo>
                                  <a:pt x="471139" y="266172"/>
                                </a:lnTo>
                                <a:lnTo>
                                  <a:pt x="422966" y="239713"/>
                                </a:lnTo>
                                <a:lnTo>
                                  <a:pt x="392792" y="213255"/>
                                </a:lnTo>
                                <a:lnTo>
                                  <a:pt x="375323" y="191559"/>
                                </a:lnTo>
                                <a:lnTo>
                                  <a:pt x="367382" y="179388"/>
                                </a:lnTo>
                                <a:lnTo>
                                  <a:pt x="338796" y="193146"/>
                                </a:lnTo>
                                <a:lnTo>
                                  <a:pt x="281625" y="208492"/>
                                </a:lnTo>
                                <a:lnTo>
                                  <a:pt x="259920" y="210080"/>
                                </a:lnTo>
                                <a:lnTo>
                                  <a:pt x="237158" y="209021"/>
                                </a:lnTo>
                                <a:lnTo>
                                  <a:pt x="193220" y="201084"/>
                                </a:lnTo>
                                <a:lnTo>
                                  <a:pt x="152459" y="184680"/>
                                </a:lnTo>
                                <a:lnTo>
                                  <a:pt x="115403" y="162984"/>
                                </a:lnTo>
                                <a:lnTo>
                                  <a:pt x="82582" y="135467"/>
                                </a:lnTo>
                                <a:lnTo>
                                  <a:pt x="52937" y="102659"/>
                                </a:lnTo>
                                <a:lnTo>
                                  <a:pt x="28586" y="66146"/>
                                </a:lnTo>
                                <a:lnTo>
                                  <a:pt x="8470" y="26459"/>
                                </a:lnTo>
                                <a:lnTo>
                                  <a:pt x="0" y="5292"/>
                                </a:lnTo>
                                <a:lnTo>
                                  <a:pt x="0" y="2117"/>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6" name="Freeform: Shape 1088653236"/>
                        <wps:cNvSpPr>
                          <a:spLocks/>
                        </wps:cNvSpPr>
                        <wps:spPr bwMode="auto">
                          <a:xfrm>
                            <a:off x="7922985" y="2357322"/>
                            <a:ext cx="569913" cy="1376363"/>
                          </a:xfrm>
                          <a:custGeom>
                            <a:avLst/>
                            <a:gdLst>
                              <a:gd name="connsiteX0" fmla="*/ 291888 w 569913"/>
                              <a:gd name="connsiteY0" fmla="*/ 917575 h 1376363"/>
                              <a:gd name="connsiteX1" fmla="*/ 274496 w 569913"/>
                              <a:gd name="connsiteY1" fmla="*/ 921780 h 1376363"/>
                              <a:gd name="connsiteX2" fmla="*/ 259212 w 569913"/>
                              <a:gd name="connsiteY2" fmla="*/ 932819 h 1376363"/>
                              <a:gd name="connsiteX3" fmla="*/ 245510 w 569913"/>
                              <a:gd name="connsiteY3" fmla="*/ 952269 h 1376363"/>
                              <a:gd name="connsiteX4" fmla="*/ 240239 w 569913"/>
                              <a:gd name="connsiteY4" fmla="*/ 965936 h 1376363"/>
                              <a:gd name="connsiteX5" fmla="*/ 240239 w 569913"/>
                              <a:gd name="connsiteY5" fmla="*/ 966462 h 1376363"/>
                              <a:gd name="connsiteX6" fmla="*/ 239712 w 569913"/>
                              <a:gd name="connsiteY6" fmla="*/ 967513 h 1376363"/>
                              <a:gd name="connsiteX7" fmla="*/ 244982 w 569913"/>
                              <a:gd name="connsiteY7" fmla="*/ 975924 h 1376363"/>
                              <a:gd name="connsiteX8" fmla="*/ 259212 w 569913"/>
                              <a:gd name="connsiteY8" fmla="*/ 988014 h 1376363"/>
                              <a:gd name="connsiteX9" fmla="*/ 276604 w 569913"/>
                              <a:gd name="connsiteY9" fmla="*/ 994847 h 1376363"/>
                              <a:gd name="connsiteX10" fmla="*/ 295577 w 569913"/>
                              <a:gd name="connsiteY10" fmla="*/ 996950 h 1376363"/>
                              <a:gd name="connsiteX11" fmla="*/ 305590 w 569913"/>
                              <a:gd name="connsiteY11" fmla="*/ 995373 h 1376363"/>
                              <a:gd name="connsiteX12" fmla="*/ 323509 w 569913"/>
                              <a:gd name="connsiteY12" fmla="*/ 990117 h 1376363"/>
                              <a:gd name="connsiteX13" fmla="*/ 354077 w 569913"/>
                              <a:gd name="connsiteY13" fmla="*/ 970667 h 1376363"/>
                              <a:gd name="connsiteX14" fmla="*/ 369360 w 569913"/>
                              <a:gd name="connsiteY14" fmla="*/ 959102 h 1376363"/>
                              <a:gd name="connsiteX15" fmla="*/ 369887 w 569913"/>
                              <a:gd name="connsiteY15" fmla="*/ 959102 h 1376363"/>
                              <a:gd name="connsiteX16" fmla="*/ 354604 w 569913"/>
                              <a:gd name="connsiteY16" fmla="*/ 943858 h 1376363"/>
                              <a:gd name="connsiteX17" fmla="*/ 328779 w 569913"/>
                              <a:gd name="connsiteY17" fmla="*/ 926511 h 1376363"/>
                              <a:gd name="connsiteX18" fmla="*/ 309806 w 569913"/>
                              <a:gd name="connsiteY18" fmla="*/ 919678 h 1376363"/>
                              <a:gd name="connsiteX19" fmla="*/ 306387 w 569913"/>
                              <a:gd name="connsiteY19" fmla="*/ 360362 h 1376363"/>
                              <a:gd name="connsiteX20" fmla="*/ 296333 w 569913"/>
                              <a:gd name="connsiteY20" fmla="*/ 363008 h 1376363"/>
                              <a:gd name="connsiteX21" fmla="*/ 283104 w 569913"/>
                              <a:gd name="connsiteY21" fmla="*/ 370945 h 1376363"/>
                              <a:gd name="connsiteX22" fmla="*/ 276754 w 569913"/>
                              <a:gd name="connsiteY22" fmla="*/ 378354 h 1376363"/>
                              <a:gd name="connsiteX23" fmla="*/ 275166 w 569913"/>
                              <a:gd name="connsiteY23" fmla="*/ 383116 h 1376363"/>
                              <a:gd name="connsiteX24" fmla="*/ 274637 w 569913"/>
                              <a:gd name="connsiteY24" fmla="*/ 388937 h 1376363"/>
                              <a:gd name="connsiteX25" fmla="*/ 278341 w 569913"/>
                              <a:gd name="connsiteY25" fmla="*/ 399520 h 1376363"/>
                              <a:gd name="connsiteX26" fmla="*/ 292100 w 569913"/>
                              <a:gd name="connsiteY26" fmla="*/ 411691 h 1376363"/>
                              <a:gd name="connsiteX27" fmla="*/ 304271 w 569913"/>
                              <a:gd name="connsiteY27" fmla="*/ 414337 h 1376363"/>
                              <a:gd name="connsiteX28" fmla="*/ 313266 w 569913"/>
                              <a:gd name="connsiteY28" fmla="*/ 414337 h 1376363"/>
                              <a:gd name="connsiteX29" fmla="*/ 330200 w 569913"/>
                              <a:gd name="connsiteY29" fmla="*/ 407458 h 1376363"/>
                              <a:gd name="connsiteX30" fmla="*/ 349779 w 569913"/>
                              <a:gd name="connsiteY30" fmla="*/ 387350 h 1376363"/>
                              <a:gd name="connsiteX31" fmla="*/ 360362 w 569913"/>
                              <a:gd name="connsiteY31" fmla="*/ 371475 h 1376363"/>
                              <a:gd name="connsiteX32" fmla="*/ 357716 w 569913"/>
                              <a:gd name="connsiteY32" fmla="*/ 369887 h 1376363"/>
                              <a:gd name="connsiteX33" fmla="*/ 356129 w 569913"/>
                              <a:gd name="connsiteY33" fmla="*/ 366183 h 1376363"/>
                              <a:gd name="connsiteX34" fmla="*/ 333375 w 569913"/>
                              <a:gd name="connsiteY34" fmla="*/ 362479 h 1376363"/>
                              <a:gd name="connsiteX35" fmla="*/ 307975 w 569913"/>
                              <a:gd name="connsiteY35" fmla="*/ 360891 h 1376363"/>
                              <a:gd name="connsiteX36" fmla="*/ 307446 w 569913"/>
                              <a:gd name="connsiteY36" fmla="*/ 360891 h 1376363"/>
                              <a:gd name="connsiteX37" fmla="*/ 77788 w 569913"/>
                              <a:gd name="connsiteY37" fmla="*/ 0 h 1376363"/>
                              <a:gd name="connsiteX38" fmla="*/ 110596 w 569913"/>
                              <a:gd name="connsiteY38" fmla="*/ 2118 h 1376363"/>
                              <a:gd name="connsiteX39" fmla="*/ 159280 w 569913"/>
                              <a:gd name="connsiteY39" fmla="*/ 13234 h 1376363"/>
                              <a:gd name="connsiteX40" fmla="*/ 222250 w 569913"/>
                              <a:gd name="connsiteY40" fmla="*/ 41291 h 1376363"/>
                              <a:gd name="connsiteX41" fmla="*/ 279400 w 569913"/>
                              <a:gd name="connsiteY41" fmla="*/ 81523 h 1376363"/>
                              <a:gd name="connsiteX42" fmla="*/ 327026 w 569913"/>
                              <a:gd name="connsiteY42" fmla="*/ 131813 h 1376363"/>
                              <a:gd name="connsiteX43" fmla="*/ 354013 w 569913"/>
                              <a:gd name="connsiteY43" fmla="*/ 174692 h 1376363"/>
                              <a:gd name="connsiteX44" fmla="*/ 368830 w 569913"/>
                              <a:gd name="connsiteY44" fmla="*/ 204866 h 1376363"/>
                              <a:gd name="connsiteX45" fmla="*/ 377826 w 569913"/>
                              <a:gd name="connsiteY45" fmla="*/ 236099 h 1376363"/>
                              <a:gd name="connsiteX46" fmla="*/ 383117 w 569913"/>
                              <a:gd name="connsiteY46" fmla="*/ 268391 h 1376363"/>
                              <a:gd name="connsiteX47" fmla="*/ 384176 w 569913"/>
                              <a:gd name="connsiteY47" fmla="*/ 300683 h 1376363"/>
                              <a:gd name="connsiteX48" fmla="*/ 378884 w 569913"/>
                              <a:gd name="connsiteY48" fmla="*/ 334562 h 1376363"/>
                              <a:gd name="connsiteX49" fmla="*/ 373063 w 569913"/>
                              <a:gd name="connsiteY49" fmla="*/ 350443 h 1376363"/>
                              <a:gd name="connsiteX50" fmla="*/ 391584 w 569913"/>
                              <a:gd name="connsiteY50" fmla="*/ 355208 h 1376363"/>
                              <a:gd name="connsiteX51" fmla="*/ 426509 w 569913"/>
                              <a:gd name="connsiteY51" fmla="*/ 368442 h 1376363"/>
                              <a:gd name="connsiteX52" fmla="*/ 459317 w 569913"/>
                              <a:gd name="connsiteY52" fmla="*/ 386970 h 1376363"/>
                              <a:gd name="connsiteX53" fmla="*/ 488950 w 569913"/>
                              <a:gd name="connsiteY53" fmla="*/ 409733 h 1376363"/>
                              <a:gd name="connsiteX54" fmla="*/ 514880 w 569913"/>
                              <a:gd name="connsiteY54" fmla="*/ 437260 h 1376363"/>
                              <a:gd name="connsiteX55" fmla="*/ 536046 w 569913"/>
                              <a:gd name="connsiteY55" fmla="*/ 467434 h 1376363"/>
                              <a:gd name="connsiteX56" fmla="*/ 552980 w 569913"/>
                              <a:gd name="connsiteY56" fmla="*/ 501843 h 1376363"/>
                              <a:gd name="connsiteX57" fmla="*/ 564621 w 569913"/>
                              <a:gd name="connsiteY57" fmla="*/ 537840 h 1376363"/>
                              <a:gd name="connsiteX58" fmla="*/ 567796 w 569913"/>
                              <a:gd name="connsiteY58" fmla="*/ 556898 h 1376363"/>
                              <a:gd name="connsiteX59" fmla="*/ 569913 w 569913"/>
                              <a:gd name="connsiteY59" fmla="*/ 583366 h 1376363"/>
                              <a:gd name="connsiteX60" fmla="*/ 568855 w 569913"/>
                              <a:gd name="connsiteY60" fmla="*/ 638950 h 1376363"/>
                              <a:gd name="connsiteX61" fmla="*/ 559859 w 569913"/>
                              <a:gd name="connsiteY61" fmla="*/ 695593 h 1376363"/>
                              <a:gd name="connsiteX62" fmla="*/ 542926 w 569913"/>
                              <a:gd name="connsiteY62" fmla="*/ 751706 h 1376363"/>
                              <a:gd name="connsiteX63" fmla="*/ 520171 w 569913"/>
                              <a:gd name="connsiteY63" fmla="*/ 805702 h 1376363"/>
                              <a:gd name="connsiteX64" fmla="*/ 491596 w 569913"/>
                              <a:gd name="connsiteY64" fmla="*/ 857051 h 1376363"/>
                              <a:gd name="connsiteX65" fmla="*/ 457730 w 569913"/>
                              <a:gd name="connsiteY65" fmla="*/ 903106 h 1376363"/>
                              <a:gd name="connsiteX66" fmla="*/ 419101 w 569913"/>
                              <a:gd name="connsiteY66" fmla="*/ 942279 h 1376363"/>
                              <a:gd name="connsiteX67" fmla="*/ 397405 w 569913"/>
                              <a:gd name="connsiteY67" fmla="*/ 959219 h 1376363"/>
                              <a:gd name="connsiteX68" fmla="*/ 405871 w 569913"/>
                              <a:gd name="connsiteY68" fmla="*/ 974042 h 1376363"/>
                              <a:gd name="connsiteX69" fmla="*/ 417513 w 569913"/>
                              <a:gd name="connsiteY69" fmla="*/ 1006333 h 1376363"/>
                              <a:gd name="connsiteX70" fmla="*/ 422276 w 569913"/>
                              <a:gd name="connsiteY70" fmla="*/ 1041272 h 1376363"/>
                              <a:gd name="connsiteX71" fmla="*/ 420688 w 569913"/>
                              <a:gd name="connsiteY71" fmla="*/ 1075681 h 1376363"/>
                              <a:gd name="connsiteX72" fmla="*/ 417513 w 569913"/>
                              <a:gd name="connsiteY72" fmla="*/ 1092091 h 1376363"/>
                              <a:gd name="connsiteX73" fmla="*/ 413809 w 569913"/>
                              <a:gd name="connsiteY73" fmla="*/ 1107443 h 1376363"/>
                              <a:gd name="connsiteX74" fmla="*/ 402167 w 569913"/>
                              <a:gd name="connsiteY74" fmla="*/ 1137088 h 1376363"/>
                              <a:gd name="connsiteX75" fmla="*/ 379413 w 569913"/>
                              <a:gd name="connsiteY75" fmla="*/ 1179967 h 1376363"/>
                              <a:gd name="connsiteX76" fmla="*/ 337609 w 569913"/>
                              <a:gd name="connsiteY76" fmla="*/ 1232904 h 1376363"/>
                              <a:gd name="connsiteX77" fmla="*/ 285750 w 569913"/>
                              <a:gd name="connsiteY77" fmla="*/ 1280547 h 1376363"/>
                              <a:gd name="connsiteX78" fmla="*/ 226484 w 569913"/>
                              <a:gd name="connsiteY78" fmla="*/ 1319191 h 1376363"/>
                              <a:gd name="connsiteX79" fmla="*/ 162984 w 569913"/>
                              <a:gd name="connsiteY79" fmla="*/ 1349895 h 1376363"/>
                              <a:gd name="connsiteX80" fmla="*/ 98425 w 569913"/>
                              <a:gd name="connsiteY80" fmla="*/ 1368952 h 1376363"/>
                              <a:gd name="connsiteX81" fmla="*/ 34396 w 569913"/>
                              <a:gd name="connsiteY81" fmla="*/ 1376363 h 1376363"/>
                              <a:gd name="connsiteX82" fmla="*/ 3704 w 569913"/>
                              <a:gd name="connsiteY82" fmla="*/ 1374246 h 1376363"/>
                              <a:gd name="connsiteX83" fmla="*/ 0 w 569913"/>
                              <a:gd name="connsiteY83" fmla="*/ 1372658 h 1376363"/>
                              <a:gd name="connsiteX84" fmla="*/ 0 w 569913"/>
                              <a:gd name="connsiteY84" fmla="*/ 1365776 h 1376363"/>
                              <a:gd name="connsiteX85" fmla="*/ 3704 w 569913"/>
                              <a:gd name="connsiteY85" fmla="*/ 1364717 h 1376363"/>
                              <a:gd name="connsiteX86" fmla="*/ 26459 w 569913"/>
                              <a:gd name="connsiteY86" fmla="*/ 1365776 h 1376363"/>
                              <a:gd name="connsiteX87" fmla="*/ 70379 w 569913"/>
                              <a:gd name="connsiteY87" fmla="*/ 1362070 h 1376363"/>
                              <a:gd name="connsiteX88" fmla="*/ 112184 w 569913"/>
                              <a:gd name="connsiteY88" fmla="*/ 1352012 h 1376363"/>
                              <a:gd name="connsiteX89" fmla="*/ 152400 w 569913"/>
                              <a:gd name="connsiteY89" fmla="*/ 1337719 h 1376363"/>
                              <a:gd name="connsiteX90" fmla="*/ 190500 w 569913"/>
                              <a:gd name="connsiteY90" fmla="*/ 1318662 h 1376363"/>
                              <a:gd name="connsiteX91" fmla="*/ 227542 w 569913"/>
                              <a:gd name="connsiteY91" fmla="*/ 1295370 h 1376363"/>
                              <a:gd name="connsiteX92" fmla="*/ 279400 w 569913"/>
                              <a:gd name="connsiteY92" fmla="*/ 1256196 h 1376363"/>
                              <a:gd name="connsiteX93" fmla="*/ 311680 w 569913"/>
                              <a:gd name="connsiteY93" fmla="*/ 1225493 h 1376363"/>
                              <a:gd name="connsiteX94" fmla="*/ 328084 w 569913"/>
                              <a:gd name="connsiteY94" fmla="*/ 1208553 h 1376363"/>
                              <a:gd name="connsiteX95" fmla="*/ 358776 w 569913"/>
                              <a:gd name="connsiteY95" fmla="*/ 1172026 h 1376363"/>
                              <a:gd name="connsiteX96" fmla="*/ 384176 w 569913"/>
                              <a:gd name="connsiteY96" fmla="*/ 1131794 h 1376363"/>
                              <a:gd name="connsiteX97" fmla="*/ 400051 w 569913"/>
                              <a:gd name="connsiteY97" fmla="*/ 1087856 h 1376363"/>
                              <a:gd name="connsiteX98" fmla="*/ 403226 w 569913"/>
                              <a:gd name="connsiteY98" fmla="*/ 1064035 h 1376363"/>
                              <a:gd name="connsiteX99" fmla="*/ 403755 w 569913"/>
                              <a:gd name="connsiteY99" fmla="*/ 1046565 h 1376363"/>
                              <a:gd name="connsiteX100" fmla="*/ 400051 w 569913"/>
                              <a:gd name="connsiteY100" fmla="*/ 1013215 h 1376363"/>
                              <a:gd name="connsiteX101" fmla="*/ 394759 w 569913"/>
                              <a:gd name="connsiteY101" fmla="*/ 996805 h 1376363"/>
                              <a:gd name="connsiteX102" fmla="*/ 388409 w 569913"/>
                              <a:gd name="connsiteY102" fmla="*/ 982512 h 1376363"/>
                              <a:gd name="connsiteX103" fmla="*/ 377826 w 569913"/>
                              <a:gd name="connsiteY103" fmla="*/ 968219 h 1376363"/>
                              <a:gd name="connsiteX104" fmla="*/ 377826 w 569913"/>
                              <a:gd name="connsiteY104" fmla="*/ 968748 h 1376363"/>
                              <a:gd name="connsiteX105" fmla="*/ 377296 w 569913"/>
                              <a:gd name="connsiteY105" fmla="*/ 969807 h 1376363"/>
                              <a:gd name="connsiteX106" fmla="*/ 362480 w 569913"/>
                              <a:gd name="connsiteY106" fmla="*/ 984100 h 1376363"/>
                              <a:gd name="connsiteX107" fmla="*/ 332846 w 569913"/>
                              <a:gd name="connsiteY107" fmla="*/ 999981 h 1376363"/>
                              <a:gd name="connsiteX108" fmla="*/ 310621 w 569913"/>
                              <a:gd name="connsiteY108" fmla="*/ 1007921 h 1376363"/>
                              <a:gd name="connsiteX109" fmla="*/ 288925 w 569913"/>
                              <a:gd name="connsiteY109" fmla="*/ 1010568 h 1376363"/>
                              <a:gd name="connsiteX110" fmla="*/ 268288 w 569913"/>
                              <a:gd name="connsiteY110" fmla="*/ 1007921 h 1376363"/>
                              <a:gd name="connsiteX111" fmla="*/ 250825 w 569913"/>
                              <a:gd name="connsiteY111" fmla="*/ 998393 h 1376363"/>
                              <a:gd name="connsiteX112" fmla="*/ 237067 w 569913"/>
                              <a:gd name="connsiteY112" fmla="*/ 982512 h 1376363"/>
                              <a:gd name="connsiteX113" fmla="*/ 232305 w 569913"/>
                              <a:gd name="connsiteY113" fmla="*/ 971395 h 1376363"/>
                              <a:gd name="connsiteX114" fmla="*/ 230188 w 569913"/>
                              <a:gd name="connsiteY114" fmla="*/ 970336 h 1376363"/>
                              <a:gd name="connsiteX115" fmla="*/ 227013 w 569913"/>
                              <a:gd name="connsiteY115" fmla="*/ 965572 h 1376363"/>
                              <a:gd name="connsiteX116" fmla="*/ 227542 w 569913"/>
                              <a:gd name="connsiteY116" fmla="*/ 962925 h 1376363"/>
                              <a:gd name="connsiteX117" fmla="*/ 230717 w 569913"/>
                              <a:gd name="connsiteY117" fmla="*/ 952337 h 1376363"/>
                              <a:gd name="connsiteX118" fmla="*/ 240242 w 569913"/>
                              <a:gd name="connsiteY118" fmla="*/ 933280 h 1376363"/>
                              <a:gd name="connsiteX119" fmla="*/ 253471 w 569913"/>
                              <a:gd name="connsiteY119" fmla="*/ 919517 h 1376363"/>
                              <a:gd name="connsiteX120" fmla="*/ 270405 w 569913"/>
                              <a:gd name="connsiteY120" fmla="*/ 909988 h 1376363"/>
                              <a:gd name="connsiteX121" fmla="*/ 288925 w 569913"/>
                              <a:gd name="connsiteY121" fmla="*/ 904694 h 1376363"/>
                              <a:gd name="connsiteX122" fmla="*/ 308505 w 569913"/>
                              <a:gd name="connsiteY122" fmla="*/ 904165 h 1376363"/>
                              <a:gd name="connsiteX123" fmla="*/ 329142 w 569913"/>
                              <a:gd name="connsiteY123" fmla="*/ 907341 h 1376363"/>
                              <a:gd name="connsiteX124" fmla="*/ 348721 w 569913"/>
                              <a:gd name="connsiteY124" fmla="*/ 914223 h 1376363"/>
                              <a:gd name="connsiteX125" fmla="*/ 358246 w 569913"/>
                              <a:gd name="connsiteY125" fmla="*/ 920046 h 1376363"/>
                              <a:gd name="connsiteX126" fmla="*/ 367771 w 569913"/>
                              <a:gd name="connsiteY126" fmla="*/ 926398 h 1376363"/>
                              <a:gd name="connsiteX127" fmla="*/ 384705 w 569913"/>
                              <a:gd name="connsiteY127" fmla="*/ 942279 h 1376363"/>
                              <a:gd name="connsiteX128" fmla="*/ 391584 w 569913"/>
                              <a:gd name="connsiteY128" fmla="*/ 950749 h 1376363"/>
                              <a:gd name="connsiteX129" fmla="*/ 409046 w 569913"/>
                              <a:gd name="connsiteY129" fmla="*/ 934339 h 1376363"/>
                              <a:gd name="connsiteX130" fmla="*/ 440267 w 569913"/>
                              <a:gd name="connsiteY130" fmla="*/ 899400 h 1376363"/>
                              <a:gd name="connsiteX131" fmla="*/ 468313 w 569913"/>
                              <a:gd name="connsiteY131" fmla="*/ 861286 h 1376363"/>
                              <a:gd name="connsiteX132" fmla="*/ 492655 w 569913"/>
                              <a:gd name="connsiteY132" fmla="*/ 819466 h 1376363"/>
                              <a:gd name="connsiteX133" fmla="*/ 512763 w 569913"/>
                              <a:gd name="connsiteY133" fmla="*/ 776057 h 1376363"/>
                              <a:gd name="connsiteX134" fmla="*/ 528638 w 569913"/>
                              <a:gd name="connsiteY134" fmla="*/ 731061 h 1376363"/>
                              <a:gd name="connsiteX135" fmla="*/ 540809 w 569913"/>
                              <a:gd name="connsiteY135" fmla="*/ 685535 h 1376363"/>
                              <a:gd name="connsiteX136" fmla="*/ 548746 w 569913"/>
                              <a:gd name="connsiteY136" fmla="*/ 638421 h 1376363"/>
                              <a:gd name="connsiteX137" fmla="*/ 550863 w 569913"/>
                              <a:gd name="connsiteY137" fmla="*/ 614599 h 1376363"/>
                              <a:gd name="connsiteX138" fmla="*/ 551392 w 569913"/>
                              <a:gd name="connsiteY138" fmla="*/ 592366 h 1376363"/>
                              <a:gd name="connsiteX139" fmla="*/ 547159 w 569913"/>
                              <a:gd name="connsiteY139" fmla="*/ 550016 h 1376363"/>
                              <a:gd name="connsiteX140" fmla="*/ 535517 w 569913"/>
                              <a:gd name="connsiteY140" fmla="*/ 511372 h 1376363"/>
                              <a:gd name="connsiteX141" fmla="*/ 518055 w 569913"/>
                              <a:gd name="connsiteY141" fmla="*/ 475375 h 1376363"/>
                              <a:gd name="connsiteX142" fmla="*/ 494242 w 569913"/>
                              <a:gd name="connsiteY142" fmla="*/ 444142 h 1376363"/>
                              <a:gd name="connsiteX143" fmla="*/ 466196 w 569913"/>
                              <a:gd name="connsiteY143" fmla="*/ 416615 h 1376363"/>
                              <a:gd name="connsiteX144" fmla="*/ 433388 w 569913"/>
                              <a:gd name="connsiteY144" fmla="*/ 394381 h 1376363"/>
                              <a:gd name="connsiteX145" fmla="*/ 396876 w 569913"/>
                              <a:gd name="connsiteY145" fmla="*/ 377971 h 1376363"/>
                              <a:gd name="connsiteX146" fmla="*/ 377296 w 569913"/>
                              <a:gd name="connsiteY146" fmla="*/ 371618 h 1376363"/>
                              <a:gd name="connsiteX147" fmla="*/ 369359 w 569913"/>
                              <a:gd name="connsiteY147" fmla="*/ 385382 h 1376363"/>
                              <a:gd name="connsiteX148" fmla="*/ 348192 w 569913"/>
                              <a:gd name="connsiteY148" fmla="*/ 411850 h 1376363"/>
                              <a:gd name="connsiteX149" fmla="*/ 328084 w 569913"/>
                              <a:gd name="connsiteY149" fmla="*/ 425614 h 1376363"/>
                              <a:gd name="connsiteX150" fmla="*/ 313796 w 569913"/>
                              <a:gd name="connsiteY150" fmla="*/ 430378 h 1376363"/>
                              <a:gd name="connsiteX151" fmla="*/ 299509 w 569913"/>
                              <a:gd name="connsiteY151" fmla="*/ 430378 h 1376363"/>
                              <a:gd name="connsiteX152" fmla="*/ 283634 w 569913"/>
                              <a:gd name="connsiteY152" fmla="*/ 425085 h 1376363"/>
                              <a:gd name="connsiteX153" fmla="*/ 275696 w 569913"/>
                              <a:gd name="connsiteY153" fmla="*/ 419791 h 1376363"/>
                              <a:gd name="connsiteX154" fmla="*/ 266700 w 569913"/>
                              <a:gd name="connsiteY154" fmla="*/ 410792 h 1376363"/>
                              <a:gd name="connsiteX155" fmla="*/ 259292 w 569913"/>
                              <a:gd name="connsiteY155" fmla="*/ 393852 h 1376363"/>
                              <a:gd name="connsiteX156" fmla="*/ 259821 w 569913"/>
                              <a:gd name="connsiteY156" fmla="*/ 381676 h 1376363"/>
                              <a:gd name="connsiteX157" fmla="*/ 261938 w 569913"/>
                              <a:gd name="connsiteY157" fmla="*/ 375324 h 1376363"/>
                              <a:gd name="connsiteX158" fmla="*/ 268817 w 569913"/>
                              <a:gd name="connsiteY158" fmla="*/ 364736 h 1376363"/>
                              <a:gd name="connsiteX159" fmla="*/ 290513 w 569913"/>
                              <a:gd name="connsiteY159" fmla="*/ 354149 h 1376363"/>
                              <a:gd name="connsiteX160" fmla="*/ 302684 w 569913"/>
                              <a:gd name="connsiteY160" fmla="*/ 352031 h 1376363"/>
                              <a:gd name="connsiteX161" fmla="*/ 303742 w 569913"/>
                              <a:gd name="connsiteY161" fmla="*/ 348326 h 1376363"/>
                              <a:gd name="connsiteX162" fmla="*/ 308505 w 569913"/>
                              <a:gd name="connsiteY162" fmla="*/ 346738 h 1376363"/>
                              <a:gd name="connsiteX163" fmla="*/ 334963 w 569913"/>
                              <a:gd name="connsiteY163" fmla="*/ 345150 h 1376363"/>
                              <a:gd name="connsiteX164" fmla="*/ 360892 w 569913"/>
                              <a:gd name="connsiteY164" fmla="*/ 348326 h 1376363"/>
                              <a:gd name="connsiteX165" fmla="*/ 365126 w 569913"/>
                              <a:gd name="connsiteY165" fmla="*/ 331915 h 1376363"/>
                              <a:gd name="connsiteX166" fmla="*/ 367771 w 569913"/>
                              <a:gd name="connsiteY166" fmla="*/ 300153 h 1376363"/>
                              <a:gd name="connsiteX167" fmla="*/ 366184 w 569913"/>
                              <a:gd name="connsiteY167" fmla="*/ 270508 h 1376363"/>
                              <a:gd name="connsiteX168" fmla="*/ 360363 w 569913"/>
                              <a:gd name="connsiteY168" fmla="*/ 241393 h 1376363"/>
                              <a:gd name="connsiteX169" fmla="*/ 345017 w 569913"/>
                              <a:gd name="connsiteY169" fmla="*/ 201161 h 1376363"/>
                              <a:gd name="connsiteX170" fmla="*/ 311680 w 569913"/>
                              <a:gd name="connsiteY170" fmla="*/ 149283 h 1376363"/>
                              <a:gd name="connsiteX171" fmla="*/ 289455 w 569913"/>
                              <a:gd name="connsiteY171" fmla="*/ 123343 h 1376363"/>
                              <a:gd name="connsiteX172" fmla="*/ 266700 w 569913"/>
                              <a:gd name="connsiteY172" fmla="*/ 98992 h 1376363"/>
                              <a:gd name="connsiteX173" fmla="*/ 215371 w 569913"/>
                              <a:gd name="connsiteY173" fmla="*/ 59290 h 1376363"/>
                              <a:gd name="connsiteX174" fmla="*/ 173038 w 569913"/>
                              <a:gd name="connsiteY174" fmla="*/ 38644 h 1376363"/>
                              <a:gd name="connsiteX175" fmla="*/ 142346 w 569913"/>
                              <a:gd name="connsiteY175" fmla="*/ 28057 h 1376363"/>
                              <a:gd name="connsiteX176" fmla="*/ 111125 w 569913"/>
                              <a:gd name="connsiteY176" fmla="*/ 22234 h 1376363"/>
                              <a:gd name="connsiteX177" fmla="*/ 78317 w 569913"/>
                              <a:gd name="connsiteY177" fmla="*/ 19587 h 1376363"/>
                              <a:gd name="connsiteX178" fmla="*/ 61913 w 569913"/>
                              <a:gd name="connsiteY178" fmla="*/ 20646 h 1376363"/>
                              <a:gd name="connsiteX179" fmla="*/ 57150 w 569913"/>
                              <a:gd name="connsiteY179" fmla="*/ 19587 h 1376363"/>
                              <a:gd name="connsiteX180" fmla="*/ 52388 w 569913"/>
                              <a:gd name="connsiteY180" fmla="*/ 14293 h 1376363"/>
                              <a:gd name="connsiteX181" fmla="*/ 52388 w 569913"/>
                              <a:gd name="connsiteY181" fmla="*/ 6882 h 1376363"/>
                              <a:gd name="connsiteX182" fmla="*/ 57150 w 569913"/>
                              <a:gd name="connsiteY182" fmla="*/ 1588 h 1376363"/>
                              <a:gd name="connsiteX183" fmla="*/ 61913 w 569913"/>
                              <a:gd name="connsiteY183" fmla="*/ 1059 h 1376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569913" h="1376363">
                                <a:moveTo>
                                  <a:pt x="291888" y="917575"/>
                                </a:moveTo>
                                <a:lnTo>
                                  <a:pt x="274496" y="921780"/>
                                </a:lnTo>
                                <a:lnTo>
                                  <a:pt x="259212" y="932819"/>
                                </a:lnTo>
                                <a:lnTo>
                                  <a:pt x="245510" y="952269"/>
                                </a:lnTo>
                                <a:lnTo>
                                  <a:pt x="240239" y="965936"/>
                                </a:lnTo>
                                <a:lnTo>
                                  <a:pt x="240239" y="966462"/>
                                </a:lnTo>
                                <a:lnTo>
                                  <a:pt x="239712" y="967513"/>
                                </a:lnTo>
                                <a:lnTo>
                                  <a:pt x="244982" y="975924"/>
                                </a:lnTo>
                                <a:lnTo>
                                  <a:pt x="259212" y="988014"/>
                                </a:lnTo>
                                <a:lnTo>
                                  <a:pt x="276604" y="994847"/>
                                </a:lnTo>
                                <a:lnTo>
                                  <a:pt x="295577" y="996950"/>
                                </a:lnTo>
                                <a:lnTo>
                                  <a:pt x="305590" y="995373"/>
                                </a:lnTo>
                                <a:lnTo>
                                  <a:pt x="323509" y="990117"/>
                                </a:lnTo>
                                <a:lnTo>
                                  <a:pt x="354077" y="970667"/>
                                </a:lnTo>
                                <a:lnTo>
                                  <a:pt x="369360" y="959102"/>
                                </a:lnTo>
                                <a:lnTo>
                                  <a:pt x="369887" y="959102"/>
                                </a:lnTo>
                                <a:lnTo>
                                  <a:pt x="354604" y="943858"/>
                                </a:lnTo>
                                <a:lnTo>
                                  <a:pt x="328779" y="926511"/>
                                </a:lnTo>
                                <a:lnTo>
                                  <a:pt x="309806" y="919678"/>
                                </a:lnTo>
                                <a:close/>
                                <a:moveTo>
                                  <a:pt x="306387" y="360362"/>
                                </a:moveTo>
                                <a:lnTo>
                                  <a:pt x="296333" y="363008"/>
                                </a:lnTo>
                                <a:lnTo>
                                  <a:pt x="283104" y="370945"/>
                                </a:lnTo>
                                <a:lnTo>
                                  <a:pt x="276754" y="378354"/>
                                </a:lnTo>
                                <a:lnTo>
                                  <a:pt x="275166" y="383116"/>
                                </a:lnTo>
                                <a:lnTo>
                                  <a:pt x="274637" y="388937"/>
                                </a:lnTo>
                                <a:lnTo>
                                  <a:pt x="278341" y="399520"/>
                                </a:lnTo>
                                <a:lnTo>
                                  <a:pt x="292100" y="411691"/>
                                </a:lnTo>
                                <a:lnTo>
                                  <a:pt x="304271" y="414337"/>
                                </a:lnTo>
                                <a:lnTo>
                                  <a:pt x="313266" y="414337"/>
                                </a:lnTo>
                                <a:lnTo>
                                  <a:pt x="330200" y="407458"/>
                                </a:lnTo>
                                <a:lnTo>
                                  <a:pt x="349779" y="387350"/>
                                </a:lnTo>
                                <a:lnTo>
                                  <a:pt x="360362" y="371475"/>
                                </a:lnTo>
                                <a:lnTo>
                                  <a:pt x="357716" y="369887"/>
                                </a:lnTo>
                                <a:lnTo>
                                  <a:pt x="356129" y="366183"/>
                                </a:lnTo>
                                <a:lnTo>
                                  <a:pt x="333375" y="362479"/>
                                </a:lnTo>
                                <a:lnTo>
                                  <a:pt x="307975" y="360891"/>
                                </a:lnTo>
                                <a:lnTo>
                                  <a:pt x="307446" y="360891"/>
                                </a:lnTo>
                                <a:close/>
                                <a:moveTo>
                                  <a:pt x="77788" y="0"/>
                                </a:moveTo>
                                <a:lnTo>
                                  <a:pt x="110596" y="2118"/>
                                </a:lnTo>
                                <a:lnTo>
                                  <a:pt x="159280" y="13234"/>
                                </a:lnTo>
                                <a:lnTo>
                                  <a:pt x="222250" y="41291"/>
                                </a:lnTo>
                                <a:lnTo>
                                  <a:pt x="279400" y="81523"/>
                                </a:lnTo>
                                <a:lnTo>
                                  <a:pt x="327026" y="131813"/>
                                </a:lnTo>
                                <a:lnTo>
                                  <a:pt x="354013" y="174692"/>
                                </a:lnTo>
                                <a:lnTo>
                                  <a:pt x="368830" y="204866"/>
                                </a:lnTo>
                                <a:lnTo>
                                  <a:pt x="377826" y="236099"/>
                                </a:lnTo>
                                <a:lnTo>
                                  <a:pt x="383117" y="268391"/>
                                </a:lnTo>
                                <a:lnTo>
                                  <a:pt x="384176" y="300683"/>
                                </a:lnTo>
                                <a:lnTo>
                                  <a:pt x="378884" y="334562"/>
                                </a:lnTo>
                                <a:lnTo>
                                  <a:pt x="373063" y="350443"/>
                                </a:lnTo>
                                <a:lnTo>
                                  <a:pt x="391584" y="355208"/>
                                </a:lnTo>
                                <a:lnTo>
                                  <a:pt x="426509" y="368442"/>
                                </a:lnTo>
                                <a:lnTo>
                                  <a:pt x="459317" y="386970"/>
                                </a:lnTo>
                                <a:lnTo>
                                  <a:pt x="488950" y="409733"/>
                                </a:lnTo>
                                <a:lnTo>
                                  <a:pt x="514880" y="437260"/>
                                </a:lnTo>
                                <a:lnTo>
                                  <a:pt x="536046" y="467434"/>
                                </a:lnTo>
                                <a:lnTo>
                                  <a:pt x="552980" y="501843"/>
                                </a:lnTo>
                                <a:lnTo>
                                  <a:pt x="564621" y="537840"/>
                                </a:lnTo>
                                <a:lnTo>
                                  <a:pt x="567796" y="556898"/>
                                </a:lnTo>
                                <a:lnTo>
                                  <a:pt x="569913" y="583366"/>
                                </a:lnTo>
                                <a:lnTo>
                                  <a:pt x="568855" y="638950"/>
                                </a:lnTo>
                                <a:lnTo>
                                  <a:pt x="559859" y="695593"/>
                                </a:lnTo>
                                <a:lnTo>
                                  <a:pt x="542926" y="751706"/>
                                </a:lnTo>
                                <a:lnTo>
                                  <a:pt x="520171" y="805702"/>
                                </a:lnTo>
                                <a:lnTo>
                                  <a:pt x="491596" y="857051"/>
                                </a:lnTo>
                                <a:lnTo>
                                  <a:pt x="457730" y="903106"/>
                                </a:lnTo>
                                <a:lnTo>
                                  <a:pt x="419101" y="942279"/>
                                </a:lnTo>
                                <a:lnTo>
                                  <a:pt x="397405" y="959219"/>
                                </a:lnTo>
                                <a:lnTo>
                                  <a:pt x="405871" y="974042"/>
                                </a:lnTo>
                                <a:lnTo>
                                  <a:pt x="417513" y="1006333"/>
                                </a:lnTo>
                                <a:lnTo>
                                  <a:pt x="422276" y="1041272"/>
                                </a:lnTo>
                                <a:lnTo>
                                  <a:pt x="420688" y="1075681"/>
                                </a:lnTo>
                                <a:lnTo>
                                  <a:pt x="417513" y="1092091"/>
                                </a:lnTo>
                                <a:lnTo>
                                  <a:pt x="413809" y="1107443"/>
                                </a:lnTo>
                                <a:lnTo>
                                  <a:pt x="402167" y="1137088"/>
                                </a:lnTo>
                                <a:lnTo>
                                  <a:pt x="379413" y="1179967"/>
                                </a:lnTo>
                                <a:lnTo>
                                  <a:pt x="337609" y="1232904"/>
                                </a:lnTo>
                                <a:lnTo>
                                  <a:pt x="285750" y="1280547"/>
                                </a:lnTo>
                                <a:lnTo>
                                  <a:pt x="226484" y="1319191"/>
                                </a:lnTo>
                                <a:lnTo>
                                  <a:pt x="162984" y="1349895"/>
                                </a:lnTo>
                                <a:lnTo>
                                  <a:pt x="98425" y="1368952"/>
                                </a:lnTo>
                                <a:lnTo>
                                  <a:pt x="34396" y="1376363"/>
                                </a:lnTo>
                                <a:lnTo>
                                  <a:pt x="3704" y="1374246"/>
                                </a:lnTo>
                                <a:lnTo>
                                  <a:pt x="0" y="1372658"/>
                                </a:lnTo>
                                <a:lnTo>
                                  <a:pt x="0" y="1365776"/>
                                </a:lnTo>
                                <a:lnTo>
                                  <a:pt x="3704" y="1364717"/>
                                </a:lnTo>
                                <a:lnTo>
                                  <a:pt x="26459" y="1365776"/>
                                </a:lnTo>
                                <a:lnTo>
                                  <a:pt x="70379" y="1362070"/>
                                </a:lnTo>
                                <a:lnTo>
                                  <a:pt x="112184" y="1352012"/>
                                </a:lnTo>
                                <a:lnTo>
                                  <a:pt x="152400" y="1337719"/>
                                </a:lnTo>
                                <a:lnTo>
                                  <a:pt x="190500" y="1318662"/>
                                </a:lnTo>
                                <a:lnTo>
                                  <a:pt x="227542" y="1295370"/>
                                </a:lnTo>
                                <a:lnTo>
                                  <a:pt x="279400" y="1256196"/>
                                </a:lnTo>
                                <a:lnTo>
                                  <a:pt x="311680" y="1225493"/>
                                </a:lnTo>
                                <a:lnTo>
                                  <a:pt x="328084" y="1208553"/>
                                </a:lnTo>
                                <a:lnTo>
                                  <a:pt x="358776" y="1172026"/>
                                </a:lnTo>
                                <a:lnTo>
                                  <a:pt x="384176" y="1131794"/>
                                </a:lnTo>
                                <a:lnTo>
                                  <a:pt x="400051" y="1087856"/>
                                </a:lnTo>
                                <a:lnTo>
                                  <a:pt x="403226" y="1064035"/>
                                </a:lnTo>
                                <a:lnTo>
                                  <a:pt x="403755" y="1046565"/>
                                </a:lnTo>
                                <a:lnTo>
                                  <a:pt x="400051" y="1013215"/>
                                </a:lnTo>
                                <a:lnTo>
                                  <a:pt x="394759" y="996805"/>
                                </a:lnTo>
                                <a:lnTo>
                                  <a:pt x="388409" y="982512"/>
                                </a:lnTo>
                                <a:lnTo>
                                  <a:pt x="377826" y="968219"/>
                                </a:lnTo>
                                <a:lnTo>
                                  <a:pt x="377826" y="968748"/>
                                </a:lnTo>
                                <a:lnTo>
                                  <a:pt x="377296" y="969807"/>
                                </a:lnTo>
                                <a:lnTo>
                                  <a:pt x="362480" y="984100"/>
                                </a:lnTo>
                                <a:lnTo>
                                  <a:pt x="332846" y="999981"/>
                                </a:lnTo>
                                <a:lnTo>
                                  <a:pt x="310621" y="1007921"/>
                                </a:lnTo>
                                <a:lnTo>
                                  <a:pt x="288925" y="1010568"/>
                                </a:lnTo>
                                <a:lnTo>
                                  <a:pt x="268288" y="1007921"/>
                                </a:lnTo>
                                <a:lnTo>
                                  <a:pt x="250825" y="998393"/>
                                </a:lnTo>
                                <a:lnTo>
                                  <a:pt x="237067" y="982512"/>
                                </a:lnTo>
                                <a:lnTo>
                                  <a:pt x="232305" y="971395"/>
                                </a:lnTo>
                                <a:lnTo>
                                  <a:pt x="230188" y="970336"/>
                                </a:lnTo>
                                <a:lnTo>
                                  <a:pt x="227013" y="965572"/>
                                </a:lnTo>
                                <a:lnTo>
                                  <a:pt x="227542" y="962925"/>
                                </a:lnTo>
                                <a:lnTo>
                                  <a:pt x="230717" y="952337"/>
                                </a:lnTo>
                                <a:lnTo>
                                  <a:pt x="240242" y="933280"/>
                                </a:lnTo>
                                <a:lnTo>
                                  <a:pt x="253471" y="919517"/>
                                </a:lnTo>
                                <a:lnTo>
                                  <a:pt x="270405" y="909988"/>
                                </a:lnTo>
                                <a:lnTo>
                                  <a:pt x="288925" y="904694"/>
                                </a:lnTo>
                                <a:lnTo>
                                  <a:pt x="308505" y="904165"/>
                                </a:lnTo>
                                <a:lnTo>
                                  <a:pt x="329142" y="907341"/>
                                </a:lnTo>
                                <a:lnTo>
                                  <a:pt x="348721" y="914223"/>
                                </a:lnTo>
                                <a:lnTo>
                                  <a:pt x="358246" y="920046"/>
                                </a:lnTo>
                                <a:lnTo>
                                  <a:pt x="367771" y="926398"/>
                                </a:lnTo>
                                <a:lnTo>
                                  <a:pt x="384705" y="942279"/>
                                </a:lnTo>
                                <a:lnTo>
                                  <a:pt x="391584" y="950749"/>
                                </a:lnTo>
                                <a:lnTo>
                                  <a:pt x="409046" y="934339"/>
                                </a:lnTo>
                                <a:lnTo>
                                  <a:pt x="440267" y="899400"/>
                                </a:lnTo>
                                <a:lnTo>
                                  <a:pt x="468313" y="861286"/>
                                </a:lnTo>
                                <a:lnTo>
                                  <a:pt x="492655" y="819466"/>
                                </a:lnTo>
                                <a:lnTo>
                                  <a:pt x="512763" y="776057"/>
                                </a:lnTo>
                                <a:lnTo>
                                  <a:pt x="528638" y="731061"/>
                                </a:lnTo>
                                <a:lnTo>
                                  <a:pt x="540809" y="685535"/>
                                </a:lnTo>
                                <a:lnTo>
                                  <a:pt x="548746" y="638421"/>
                                </a:lnTo>
                                <a:lnTo>
                                  <a:pt x="550863" y="614599"/>
                                </a:lnTo>
                                <a:lnTo>
                                  <a:pt x="551392" y="592366"/>
                                </a:lnTo>
                                <a:lnTo>
                                  <a:pt x="547159" y="550016"/>
                                </a:lnTo>
                                <a:lnTo>
                                  <a:pt x="535517" y="511372"/>
                                </a:lnTo>
                                <a:lnTo>
                                  <a:pt x="518055" y="475375"/>
                                </a:lnTo>
                                <a:lnTo>
                                  <a:pt x="494242" y="444142"/>
                                </a:lnTo>
                                <a:lnTo>
                                  <a:pt x="466196" y="416615"/>
                                </a:lnTo>
                                <a:lnTo>
                                  <a:pt x="433388" y="394381"/>
                                </a:lnTo>
                                <a:lnTo>
                                  <a:pt x="396876" y="377971"/>
                                </a:lnTo>
                                <a:lnTo>
                                  <a:pt x="377296" y="371618"/>
                                </a:lnTo>
                                <a:lnTo>
                                  <a:pt x="369359" y="385382"/>
                                </a:lnTo>
                                <a:lnTo>
                                  <a:pt x="348192" y="411850"/>
                                </a:lnTo>
                                <a:lnTo>
                                  <a:pt x="328084" y="425614"/>
                                </a:lnTo>
                                <a:lnTo>
                                  <a:pt x="313796" y="430378"/>
                                </a:lnTo>
                                <a:lnTo>
                                  <a:pt x="299509" y="430378"/>
                                </a:lnTo>
                                <a:lnTo>
                                  <a:pt x="283634" y="425085"/>
                                </a:lnTo>
                                <a:lnTo>
                                  <a:pt x="275696" y="419791"/>
                                </a:lnTo>
                                <a:lnTo>
                                  <a:pt x="266700" y="410792"/>
                                </a:lnTo>
                                <a:lnTo>
                                  <a:pt x="259292" y="393852"/>
                                </a:lnTo>
                                <a:lnTo>
                                  <a:pt x="259821" y="381676"/>
                                </a:lnTo>
                                <a:lnTo>
                                  <a:pt x="261938" y="375324"/>
                                </a:lnTo>
                                <a:lnTo>
                                  <a:pt x="268817" y="364736"/>
                                </a:lnTo>
                                <a:lnTo>
                                  <a:pt x="290513" y="354149"/>
                                </a:lnTo>
                                <a:lnTo>
                                  <a:pt x="302684" y="352031"/>
                                </a:lnTo>
                                <a:lnTo>
                                  <a:pt x="303742" y="348326"/>
                                </a:lnTo>
                                <a:lnTo>
                                  <a:pt x="308505" y="346738"/>
                                </a:lnTo>
                                <a:lnTo>
                                  <a:pt x="334963" y="345150"/>
                                </a:lnTo>
                                <a:lnTo>
                                  <a:pt x="360892" y="348326"/>
                                </a:lnTo>
                                <a:lnTo>
                                  <a:pt x="365126" y="331915"/>
                                </a:lnTo>
                                <a:lnTo>
                                  <a:pt x="367771" y="300153"/>
                                </a:lnTo>
                                <a:lnTo>
                                  <a:pt x="366184" y="270508"/>
                                </a:lnTo>
                                <a:lnTo>
                                  <a:pt x="360363" y="241393"/>
                                </a:lnTo>
                                <a:lnTo>
                                  <a:pt x="345017" y="201161"/>
                                </a:lnTo>
                                <a:lnTo>
                                  <a:pt x="311680" y="149283"/>
                                </a:lnTo>
                                <a:lnTo>
                                  <a:pt x="289455" y="123343"/>
                                </a:lnTo>
                                <a:lnTo>
                                  <a:pt x="266700" y="98992"/>
                                </a:lnTo>
                                <a:lnTo>
                                  <a:pt x="215371" y="59290"/>
                                </a:lnTo>
                                <a:lnTo>
                                  <a:pt x="173038" y="38644"/>
                                </a:lnTo>
                                <a:lnTo>
                                  <a:pt x="142346" y="28057"/>
                                </a:lnTo>
                                <a:lnTo>
                                  <a:pt x="111125" y="22234"/>
                                </a:lnTo>
                                <a:lnTo>
                                  <a:pt x="78317" y="19587"/>
                                </a:lnTo>
                                <a:lnTo>
                                  <a:pt x="61913" y="20646"/>
                                </a:lnTo>
                                <a:lnTo>
                                  <a:pt x="57150" y="19587"/>
                                </a:lnTo>
                                <a:lnTo>
                                  <a:pt x="52388" y="14293"/>
                                </a:lnTo>
                                <a:lnTo>
                                  <a:pt x="52388" y="6882"/>
                                </a:lnTo>
                                <a:lnTo>
                                  <a:pt x="57150" y="1588"/>
                                </a:lnTo>
                                <a:lnTo>
                                  <a:pt x="61913" y="1059"/>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7" name="Freeform: Shape 1088653237"/>
                        <wps:cNvSpPr>
                          <a:spLocks/>
                        </wps:cNvSpPr>
                        <wps:spPr bwMode="auto">
                          <a:xfrm>
                            <a:off x="5262335" y="2285884"/>
                            <a:ext cx="1319213" cy="450850"/>
                          </a:xfrm>
                          <a:custGeom>
                            <a:avLst/>
                            <a:gdLst>
                              <a:gd name="connsiteX0" fmla="*/ 340949 w 1319213"/>
                              <a:gd name="connsiteY0" fmla="*/ 307975 h 450850"/>
                              <a:gd name="connsiteX1" fmla="*/ 333987 w 1319213"/>
                              <a:gd name="connsiteY1" fmla="*/ 321671 h 450850"/>
                              <a:gd name="connsiteX2" fmla="*/ 327025 w 1319213"/>
                              <a:gd name="connsiteY2" fmla="*/ 350643 h 450850"/>
                              <a:gd name="connsiteX3" fmla="*/ 330239 w 1319213"/>
                              <a:gd name="connsiteY3" fmla="*/ 379088 h 450850"/>
                              <a:gd name="connsiteX4" fmla="*/ 344698 w 1319213"/>
                              <a:gd name="connsiteY4" fmla="*/ 408587 h 450850"/>
                              <a:gd name="connsiteX5" fmla="*/ 358087 w 1319213"/>
                              <a:gd name="connsiteY5" fmla="*/ 423336 h 450850"/>
                              <a:gd name="connsiteX6" fmla="*/ 359693 w 1319213"/>
                              <a:gd name="connsiteY6" fmla="*/ 422283 h 450850"/>
                              <a:gd name="connsiteX7" fmla="*/ 361300 w 1319213"/>
                              <a:gd name="connsiteY7" fmla="*/ 423863 h 450850"/>
                              <a:gd name="connsiteX8" fmla="*/ 378973 w 1319213"/>
                              <a:gd name="connsiteY8" fmla="*/ 423336 h 450850"/>
                              <a:gd name="connsiteX9" fmla="*/ 403608 w 1319213"/>
                              <a:gd name="connsiteY9" fmla="*/ 417015 h 450850"/>
                              <a:gd name="connsiteX10" fmla="*/ 415925 w 1319213"/>
                              <a:gd name="connsiteY10" fmla="*/ 405953 h 450850"/>
                              <a:gd name="connsiteX11" fmla="*/ 414854 w 1319213"/>
                              <a:gd name="connsiteY11" fmla="*/ 389097 h 450850"/>
                              <a:gd name="connsiteX12" fmla="*/ 409499 w 1319213"/>
                              <a:gd name="connsiteY12" fmla="*/ 378561 h 450850"/>
                              <a:gd name="connsiteX13" fmla="*/ 406821 w 1319213"/>
                              <a:gd name="connsiteY13" fmla="*/ 365392 h 450850"/>
                              <a:gd name="connsiteX14" fmla="*/ 393432 w 1319213"/>
                              <a:gd name="connsiteY14" fmla="*/ 343795 h 450850"/>
                              <a:gd name="connsiteX15" fmla="*/ 382722 w 1319213"/>
                              <a:gd name="connsiteY15" fmla="*/ 334313 h 450850"/>
                              <a:gd name="connsiteX16" fmla="*/ 362907 w 1319213"/>
                              <a:gd name="connsiteY16" fmla="*/ 319564 h 450850"/>
                              <a:gd name="connsiteX17" fmla="*/ 773971 w 1319213"/>
                              <a:gd name="connsiteY17" fmla="*/ 165100 h 450850"/>
                              <a:gd name="connsiteX18" fmla="*/ 762407 w 1319213"/>
                              <a:gd name="connsiteY18" fmla="*/ 179388 h 450850"/>
                              <a:gd name="connsiteX19" fmla="*/ 747165 w 1319213"/>
                              <a:gd name="connsiteY19" fmla="*/ 208492 h 450850"/>
                              <a:gd name="connsiteX20" fmla="*/ 744537 w 1319213"/>
                              <a:gd name="connsiteY20" fmla="*/ 230188 h 450850"/>
                              <a:gd name="connsiteX21" fmla="*/ 746640 w 1319213"/>
                              <a:gd name="connsiteY21" fmla="*/ 243946 h 450850"/>
                              <a:gd name="connsiteX22" fmla="*/ 753472 w 1319213"/>
                              <a:gd name="connsiteY22" fmla="*/ 257175 h 450850"/>
                              <a:gd name="connsiteX23" fmla="*/ 765035 w 1319213"/>
                              <a:gd name="connsiteY23" fmla="*/ 269346 h 450850"/>
                              <a:gd name="connsiteX24" fmla="*/ 772394 w 1319213"/>
                              <a:gd name="connsiteY24" fmla="*/ 274638 h 450850"/>
                              <a:gd name="connsiteX25" fmla="*/ 783957 w 1319213"/>
                              <a:gd name="connsiteY25" fmla="*/ 276225 h 450850"/>
                              <a:gd name="connsiteX26" fmla="*/ 802878 w 1319213"/>
                              <a:gd name="connsiteY26" fmla="*/ 268288 h 450850"/>
                              <a:gd name="connsiteX27" fmla="*/ 816018 w 1319213"/>
                              <a:gd name="connsiteY27" fmla="*/ 253471 h 450850"/>
                              <a:gd name="connsiteX28" fmla="*/ 822325 w 1319213"/>
                              <a:gd name="connsiteY28" fmla="*/ 233363 h 450850"/>
                              <a:gd name="connsiteX29" fmla="*/ 822325 w 1319213"/>
                              <a:gd name="connsiteY29" fmla="*/ 222779 h 450850"/>
                              <a:gd name="connsiteX30" fmla="*/ 820748 w 1319213"/>
                              <a:gd name="connsiteY30" fmla="*/ 213783 h 450850"/>
                              <a:gd name="connsiteX31" fmla="*/ 812339 w 1319213"/>
                              <a:gd name="connsiteY31" fmla="*/ 196850 h 450850"/>
                              <a:gd name="connsiteX32" fmla="*/ 793418 w 1319213"/>
                              <a:gd name="connsiteY32" fmla="*/ 176213 h 450850"/>
                              <a:gd name="connsiteX33" fmla="*/ 778175 w 1319213"/>
                              <a:gd name="connsiteY33" fmla="*/ 165629 h 450850"/>
                              <a:gd name="connsiteX34" fmla="*/ 776073 w 1319213"/>
                              <a:gd name="connsiteY34" fmla="*/ 165100 h 450850"/>
                              <a:gd name="connsiteX35" fmla="*/ 1134153 w 1319213"/>
                              <a:gd name="connsiteY35" fmla="*/ 0 h 450850"/>
                              <a:gd name="connsiteX36" fmla="*/ 1188614 w 1319213"/>
                              <a:gd name="connsiteY36" fmla="*/ 5298 h 450850"/>
                              <a:gd name="connsiteX37" fmla="*/ 1241488 w 1319213"/>
                              <a:gd name="connsiteY37" fmla="*/ 17483 h 450850"/>
                              <a:gd name="connsiteX38" fmla="*/ 1291719 w 1319213"/>
                              <a:gd name="connsiteY38" fmla="*/ 37615 h 450850"/>
                              <a:gd name="connsiteX39" fmla="*/ 1314983 w 1319213"/>
                              <a:gd name="connsiteY39" fmla="*/ 50330 h 450850"/>
                              <a:gd name="connsiteX40" fmla="*/ 1319213 w 1319213"/>
                              <a:gd name="connsiteY40" fmla="*/ 53509 h 450850"/>
                              <a:gd name="connsiteX41" fmla="*/ 1314983 w 1319213"/>
                              <a:gd name="connsiteY41" fmla="*/ 60926 h 450850"/>
                              <a:gd name="connsiteX42" fmla="*/ 1310753 w 1319213"/>
                              <a:gd name="connsiteY42" fmla="*/ 60926 h 450850"/>
                              <a:gd name="connsiteX43" fmla="*/ 1273213 w 1319213"/>
                              <a:gd name="connsiteY43" fmla="*/ 48741 h 450850"/>
                              <a:gd name="connsiteX44" fmla="*/ 1198660 w 1319213"/>
                              <a:gd name="connsiteY44" fmla="*/ 29668 h 450850"/>
                              <a:gd name="connsiteX45" fmla="*/ 1123578 w 1319213"/>
                              <a:gd name="connsiteY45" fmla="*/ 20662 h 450850"/>
                              <a:gd name="connsiteX46" fmla="*/ 1047439 w 1319213"/>
                              <a:gd name="connsiteY46" fmla="*/ 22781 h 450850"/>
                              <a:gd name="connsiteX47" fmla="*/ 1007784 w 1319213"/>
                              <a:gd name="connsiteY47" fmla="*/ 30728 h 450850"/>
                              <a:gd name="connsiteX48" fmla="*/ 972887 w 1319213"/>
                              <a:gd name="connsiteY48" fmla="*/ 39204 h 450850"/>
                              <a:gd name="connsiteX49" fmla="*/ 904150 w 1319213"/>
                              <a:gd name="connsiteY49" fmla="*/ 65694 h 450850"/>
                              <a:gd name="connsiteX50" fmla="*/ 872426 w 1319213"/>
                              <a:gd name="connsiteY50" fmla="*/ 82647 h 450850"/>
                              <a:gd name="connsiteX51" fmla="*/ 854448 w 1319213"/>
                              <a:gd name="connsiteY51" fmla="*/ 93773 h 450850"/>
                              <a:gd name="connsiteX52" fmla="*/ 808448 w 1319213"/>
                              <a:gd name="connsiteY52" fmla="*/ 128739 h 450850"/>
                              <a:gd name="connsiteX53" fmla="*/ 785183 w 1319213"/>
                              <a:gd name="connsiteY53" fmla="*/ 150990 h 450850"/>
                              <a:gd name="connsiteX54" fmla="*/ 797344 w 1319213"/>
                              <a:gd name="connsiteY54" fmla="*/ 157877 h 450850"/>
                              <a:gd name="connsiteX55" fmla="*/ 817965 w 1319213"/>
                              <a:gd name="connsiteY55" fmla="*/ 176420 h 450850"/>
                              <a:gd name="connsiteX56" fmla="*/ 833299 w 1319213"/>
                              <a:gd name="connsiteY56" fmla="*/ 199201 h 450850"/>
                              <a:gd name="connsiteX57" fmla="*/ 839644 w 1319213"/>
                              <a:gd name="connsiteY57" fmla="*/ 225690 h 450850"/>
                              <a:gd name="connsiteX58" fmla="*/ 837000 w 1319213"/>
                              <a:gd name="connsiteY58" fmla="*/ 239465 h 450850"/>
                              <a:gd name="connsiteX59" fmla="*/ 834885 w 1319213"/>
                              <a:gd name="connsiteY59" fmla="*/ 247941 h 450850"/>
                              <a:gd name="connsiteX60" fmla="*/ 825896 w 1319213"/>
                              <a:gd name="connsiteY60" fmla="*/ 263305 h 450850"/>
                              <a:gd name="connsiteX61" fmla="*/ 813735 w 1319213"/>
                              <a:gd name="connsiteY61" fmla="*/ 275490 h 450850"/>
                              <a:gd name="connsiteX62" fmla="*/ 797344 w 1319213"/>
                              <a:gd name="connsiteY62" fmla="*/ 282377 h 450850"/>
                              <a:gd name="connsiteX63" fmla="*/ 789413 w 1319213"/>
                              <a:gd name="connsiteY63" fmla="*/ 283967 h 450850"/>
                              <a:gd name="connsiteX64" fmla="*/ 790999 w 1319213"/>
                              <a:gd name="connsiteY64" fmla="*/ 286616 h 450850"/>
                              <a:gd name="connsiteX65" fmla="*/ 786769 w 1319213"/>
                              <a:gd name="connsiteY65" fmla="*/ 292973 h 450850"/>
                              <a:gd name="connsiteX66" fmla="*/ 782539 w 1319213"/>
                              <a:gd name="connsiteY66" fmla="*/ 292973 h 450850"/>
                              <a:gd name="connsiteX67" fmla="*/ 774080 w 1319213"/>
                              <a:gd name="connsiteY67" fmla="*/ 290324 h 450850"/>
                              <a:gd name="connsiteX68" fmla="*/ 759275 w 1319213"/>
                              <a:gd name="connsiteY68" fmla="*/ 282377 h 450850"/>
                              <a:gd name="connsiteX69" fmla="*/ 742884 w 1319213"/>
                              <a:gd name="connsiteY69" fmla="*/ 265424 h 450850"/>
                              <a:gd name="connsiteX70" fmla="*/ 732309 w 1319213"/>
                              <a:gd name="connsiteY70" fmla="*/ 236286 h 450850"/>
                              <a:gd name="connsiteX71" fmla="*/ 732309 w 1319213"/>
                              <a:gd name="connsiteY71" fmla="*/ 203439 h 450850"/>
                              <a:gd name="connsiteX72" fmla="*/ 737596 w 1319213"/>
                              <a:gd name="connsiteY72" fmla="*/ 187015 h 450850"/>
                              <a:gd name="connsiteX73" fmla="*/ 743412 w 1319213"/>
                              <a:gd name="connsiteY73" fmla="*/ 173241 h 450850"/>
                              <a:gd name="connsiteX74" fmla="*/ 751872 w 1319213"/>
                              <a:gd name="connsiteY74" fmla="*/ 159996 h 450850"/>
                              <a:gd name="connsiteX75" fmla="*/ 720148 w 1319213"/>
                              <a:gd name="connsiteY75" fmla="*/ 156288 h 450850"/>
                              <a:gd name="connsiteX76" fmla="*/ 656699 w 1319213"/>
                              <a:gd name="connsiteY76" fmla="*/ 153109 h 450850"/>
                              <a:gd name="connsiteX77" fmla="*/ 593778 w 1319213"/>
                              <a:gd name="connsiteY77" fmla="*/ 158937 h 450850"/>
                              <a:gd name="connsiteX78" fmla="*/ 531387 w 1319213"/>
                              <a:gd name="connsiteY78" fmla="*/ 171652 h 450850"/>
                              <a:gd name="connsiteX79" fmla="*/ 500720 w 1319213"/>
                              <a:gd name="connsiteY79" fmla="*/ 182247 h 450850"/>
                              <a:gd name="connsiteX80" fmla="*/ 482742 w 1319213"/>
                              <a:gd name="connsiteY80" fmla="*/ 190194 h 450850"/>
                              <a:gd name="connsiteX81" fmla="*/ 442029 w 1319213"/>
                              <a:gd name="connsiteY81" fmla="*/ 210326 h 450850"/>
                              <a:gd name="connsiteX82" fmla="*/ 401845 w 1319213"/>
                              <a:gd name="connsiteY82" fmla="*/ 238935 h 450850"/>
                              <a:gd name="connsiteX83" fmla="*/ 366948 w 1319213"/>
                              <a:gd name="connsiteY83" fmla="*/ 271252 h 450850"/>
                              <a:gd name="connsiteX84" fmla="*/ 352143 w 1319213"/>
                              <a:gd name="connsiteY84" fmla="*/ 289794 h 450850"/>
                              <a:gd name="connsiteX85" fmla="*/ 375936 w 1319213"/>
                              <a:gd name="connsiteY85" fmla="*/ 303569 h 450850"/>
                              <a:gd name="connsiteX86" fmla="*/ 395500 w 1319213"/>
                              <a:gd name="connsiteY86" fmla="*/ 321052 h 450850"/>
                              <a:gd name="connsiteX87" fmla="*/ 405546 w 1319213"/>
                              <a:gd name="connsiteY87" fmla="*/ 331648 h 450850"/>
                              <a:gd name="connsiteX88" fmla="*/ 422466 w 1319213"/>
                              <a:gd name="connsiteY88" fmla="*/ 357607 h 450850"/>
                              <a:gd name="connsiteX89" fmla="*/ 431983 w 1319213"/>
                              <a:gd name="connsiteY89" fmla="*/ 387276 h 450850"/>
                              <a:gd name="connsiteX90" fmla="*/ 431454 w 1319213"/>
                              <a:gd name="connsiteY90" fmla="*/ 410056 h 450850"/>
                              <a:gd name="connsiteX91" fmla="*/ 426696 w 1319213"/>
                              <a:gd name="connsiteY91" fmla="*/ 424891 h 450850"/>
                              <a:gd name="connsiteX92" fmla="*/ 422466 w 1319213"/>
                              <a:gd name="connsiteY92" fmla="*/ 431778 h 450850"/>
                              <a:gd name="connsiteX93" fmla="*/ 417178 w 1319213"/>
                              <a:gd name="connsiteY93" fmla="*/ 438665 h 450850"/>
                              <a:gd name="connsiteX94" fmla="*/ 403960 w 1319213"/>
                              <a:gd name="connsiteY94" fmla="*/ 446612 h 450850"/>
                              <a:gd name="connsiteX95" fmla="*/ 390212 w 1319213"/>
                              <a:gd name="connsiteY95" fmla="*/ 450850 h 450850"/>
                              <a:gd name="connsiteX96" fmla="*/ 376465 w 1319213"/>
                              <a:gd name="connsiteY96" fmla="*/ 448201 h 450850"/>
                              <a:gd name="connsiteX97" fmla="*/ 370649 w 1319213"/>
                              <a:gd name="connsiteY97" fmla="*/ 444493 h 450850"/>
                              <a:gd name="connsiteX98" fmla="*/ 366948 w 1319213"/>
                              <a:gd name="connsiteY98" fmla="*/ 447671 h 450850"/>
                              <a:gd name="connsiteX99" fmla="*/ 362189 w 1319213"/>
                              <a:gd name="connsiteY99" fmla="*/ 446082 h 450850"/>
                              <a:gd name="connsiteX100" fmla="*/ 353200 w 1319213"/>
                              <a:gd name="connsiteY100" fmla="*/ 438665 h 450850"/>
                              <a:gd name="connsiteX101" fmla="*/ 337867 w 1319213"/>
                              <a:gd name="connsiteY101" fmla="*/ 422242 h 450850"/>
                              <a:gd name="connsiteX102" fmla="*/ 322005 w 1319213"/>
                              <a:gd name="connsiteY102" fmla="*/ 395752 h 450850"/>
                              <a:gd name="connsiteX103" fmla="*/ 315131 w 1319213"/>
                              <a:gd name="connsiteY103" fmla="*/ 358667 h 450850"/>
                              <a:gd name="connsiteX104" fmla="*/ 320418 w 1319213"/>
                              <a:gd name="connsiteY104" fmla="*/ 319463 h 450850"/>
                              <a:gd name="connsiteX105" fmla="*/ 327821 w 1319213"/>
                              <a:gd name="connsiteY105" fmla="*/ 300390 h 450850"/>
                              <a:gd name="connsiteX106" fmla="*/ 304556 w 1319213"/>
                              <a:gd name="connsiteY106" fmla="*/ 291914 h 450850"/>
                              <a:gd name="connsiteX107" fmla="*/ 255912 w 1319213"/>
                              <a:gd name="connsiteY107" fmla="*/ 280788 h 450850"/>
                              <a:gd name="connsiteX108" fmla="*/ 231061 w 1319213"/>
                              <a:gd name="connsiteY108" fmla="*/ 277609 h 450850"/>
                              <a:gd name="connsiteX109" fmla="*/ 201451 w 1319213"/>
                              <a:gd name="connsiteY109" fmla="*/ 275490 h 450850"/>
                              <a:gd name="connsiteX110" fmla="*/ 145933 w 1319213"/>
                              <a:gd name="connsiteY110" fmla="*/ 278139 h 450850"/>
                              <a:gd name="connsiteX111" fmla="*/ 91473 w 1319213"/>
                              <a:gd name="connsiteY111" fmla="*/ 288205 h 450850"/>
                              <a:gd name="connsiteX112" fmla="*/ 38070 w 1319213"/>
                              <a:gd name="connsiteY112" fmla="*/ 304099 h 450850"/>
                              <a:gd name="connsiteX113" fmla="*/ 10575 w 1319213"/>
                              <a:gd name="connsiteY113" fmla="*/ 314165 h 450850"/>
                              <a:gd name="connsiteX114" fmla="*/ 6874 w 1319213"/>
                              <a:gd name="connsiteY114" fmla="*/ 314695 h 450850"/>
                              <a:gd name="connsiteX115" fmla="*/ 2115 w 1319213"/>
                              <a:gd name="connsiteY115" fmla="*/ 312046 h 450850"/>
                              <a:gd name="connsiteX116" fmla="*/ 0 w 1319213"/>
                              <a:gd name="connsiteY116" fmla="*/ 306748 h 450850"/>
                              <a:gd name="connsiteX117" fmla="*/ 1586 w 1319213"/>
                              <a:gd name="connsiteY117" fmla="*/ 300390 h 450850"/>
                              <a:gd name="connsiteX118" fmla="*/ 3701 w 1319213"/>
                              <a:gd name="connsiteY118" fmla="*/ 298271 h 450850"/>
                              <a:gd name="connsiteX119" fmla="*/ 20621 w 1319213"/>
                              <a:gd name="connsiteY119" fmla="*/ 289265 h 450850"/>
                              <a:gd name="connsiteX120" fmla="*/ 58691 w 1319213"/>
                              <a:gd name="connsiteY120" fmla="*/ 273901 h 450850"/>
                              <a:gd name="connsiteX121" fmla="*/ 99404 w 1319213"/>
                              <a:gd name="connsiteY121" fmla="*/ 262245 h 450850"/>
                              <a:gd name="connsiteX122" fmla="*/ 142761 w 1319213"/>
                              <a:gd name="connsiteY122" fmla="*/ 254828 h 450850"/>
                              <a:gd name="connsiteX123" fmla="*/ 187704 w 1319213"/>
                              <a:gd name="connsiteY123" fmla="*/ 252709 h 450850"/>
                              <a:gd name="connsiteX124" fmla="*/ 232647 w 1319213"/>
                              <a:gd name="connsiteY124" fmla="*/ 253769 h 450850"/>
                              <a:gd name="connsiteX125" fmla="*/ 277061 w 1319213"/>
                              <a:gd name="connsiteY125" fmla="*/ 260656 h 450850"/>
                              <a:gd name="connsiteX126" fmla="*/ 318303 w 1319213"/>
                              <a:gd name="connsiteY126" fmla="*/ 272841 h 450850"/>
                              <a:gd name="connsiteX127" fmla="*/ 337338 w 1319213"/>
                              <a:gd name="connsiteY127" fmla="*/ 281318 h 450850"/>
                              <a:gd name="connsiteX128" fmla="*/ 348442 w 1319213"/>
                              <a:gd name="connsiteY128" fmla="*/ 263305 h 450850"/>
                              <a:gd name="connsiteX129" fmla="*/ 378051 w 1319213"/>
                              <a:gd name="connsiteY129" fmla="*/ 230988 h 450850"/>
                              <a:gd name="connsiteX130" fmla="*/ 394971 w 1319213"/>
                              <a:gd name="connsiteY130" fmla="*/ 217213 h 450850"/>
                              <a:gd name="connsiteX131" fmla="*/ 414006 w 1319213"/>
                              <a:gd name="connsiteY131" fmla="*/ 203439 h 450850"/>
                              <a:gd name="connsiteX132" fmla="*/ 455776 w 1319213"/>
                              <a:gd name="connsiteY132" fmla="*/ 180658 h 450850"/>
                              <a:gd name="connsiteX133" fmla="*/ 500191 w 1319213"/>
                              <a:gd name="connsiteY133" fmla="*/ 162645 h 450850"/>
                              <a:gd name="connsiteX134" fmla="*/ 546191 w 1319213"/>
                              <a:gd name="connsiteY134" fmla="*/ 148871 h 450850"/>
                              <a:gd name="connsiteX135" fmla="*/ 593778 w 1319213"/>
                              <a:gd name="connsiteY135" fmla="*/ 139864 h 450850"/>
                              <a:gd name="connsiteX136" fmla="*/ 641365 w 1319213"/>
                              <a:gd name="connsiteY136" fmla="*/ 135626 h 450850"/>
                              <a:gd name="connsiteX137" fmla="*/ 690009 w 1319213"/>
                              <a:gd name="connsiteY137" fmla="*/ 137215 h 450850"/>
                              <a:gd name="connsiteX138" fmla="*/ 737596 w 1319213"/>
                              <a:gd name="connsiteY138" fmla="*/ 143573 h 450850"/>
                              <a:gd name="connsiteX139" fmla="*/ 760861 w 1319213"/>
                              <a:gd name="connsiteY139" fmla="*/ 147811 h 450850"/>
                              <a:gd name="connsiteX140" fmla="*/ 774080 w 1319213"/>
                              <a:gd name="connsiteY140" fmla="*/ 131917 h 450850"/>
                              <a:gd name="connsiteX141" fmla="*/ 805804 w 1319213"/>
                              <a:gd name="connsiteY141" fmla="*/ 103309 h 450850"/>
                              <a:gd name="connsiteX142" fmla="*/ 860793 w 1319213"/>
                              <a:gd name="connsiteY142" fmla="*/ 67283 h 450850"/>
                              <a:gd name="connsiteX143" fmla="*/ 895690 w 1319213"/>
                              <a:gd name="connsiteY143" fmla="*/ 49800 h 450850"/>
                              <a:gd name="connsiteX144" fmla="*/ 919484 w 1319213"/>
                              <a:gd name="connsiteY144" fmla="*/ 38145 h 450850"/>
                              <a:gd name="connsiteX145" fmla="*/ 970243 w 1319213"/>
                              <a:gd name="connsiteY145" fmla="*/ 20662 h 450850"/>
                              <a:gd name="connsiteX146" fmla="*/ 1023646 w 1319213"/>
                              <a:gd name="connsiteY146" fmla="*/ 7947 h 450850"/>
                              <a:gd name="connsiteX147" fmla="*/ 1078635 w 1319213"/>
                              <a:gd name="connsiteY147" fmla="*/ 1060 h 450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1319213" h="450850">
                                <a:moveTo>
                                  <a:pt x="340949" y="307975"/>
                                </a:moveTo>
                                <a:lnTo>
                                  <a:pt x="333987" y="321671"/>
                                </a:lnTo>
                                <a:lnTo>
                                  <a:pt x="327025" y="350643"/>
                                </a:lnTo>
                                <a:lnTo>
                                  <a:pt x="330239" y="379088"/>
                                </a:lnTo>
                                <a:lnTo>
                                  <a:pt x="344698" y="408587"/>
                                </a:lnTo>
                                <a:lnTo>
                                  <a:pt x="358087" y="423336"/>
                                </a:lnTo>
                                <a:lnTo>
                                  <a:pt x="359693" y="422283"/>
                                </a:lnTo>
                                <a:lnTo>
                                  <a:pt x="361300" y="423863"/>
                                </a:lnTo>
                                <a:lnTo>
                                  <a:pt x="378973" y="423336"/>
                                </a:lnTo>
                                <a:lnTo>
                                  <a:pt x="403608" y="417015"/>
                                </a:lnTo>
                                <a:lnTo>
                                  <a:pt x="415925" y="405953"/>
                                </a:lnTo>
                                <a:lnTo>
                                  <a:pt x="414854" y="389097"/>
                                </a:lnTo>
                                <a:lnTo>
                                  <a:pt x="409499" y="378561"/>
                                </a:lnTo>
                                <a:lnTo>
                                  <a:pt x="406821" y="365392"/>
                                </a:lnTo>
                                <a:lnTo>
                                  <a:pt x="393432" y="343795"/>
                                </a:lnTo>
                                <a:lnTo>
                                  <a:pt x="382722" y="334313"/>
                                </a:lnTo>
                                <a:lnTo>
                                  <a:pt x="362907" y="319564"/>
                                </a:lnTo>
                                <a:close/>
                                <a:moveTo>
                                  <a:pt x="773971" y="165100"/>
                                </a:moveTo>
                                <a:lnTo>
                                  <a:pt x="762407" y="179388"/>
                                </a:lnTo>
                                <a:lnTo>
                                  <a:pt x="747165" y="208492"/>
                                </a:lnTo>
                                <a:lnTo>
                                  <a:pt x="744537" y="230188"/>
                                </a:lnTo>
                                <a:lnTo>
                                  <a:pt x="746640" y="243946"/>
                                </a:lnTo>
                                <a:lnTo>
                                  <a:pt x="753472" y="257175"/>
                                </a:lnTo>
                                <a:lnTo>
                                  <a:pt x="765035" y="269346"/>
                                </a:lnTo>
                                <a:lnTo>
                                  <a:pt x="772394" y="274638"/>
                                </a:lnTo>
                                <a:lnTo>
                                  <a:pt x="783957" y="276225"/>
                                </a:lnTo>
                                <a:lnTo>
                                  <a:pt x="802878" y="268288"/>
                                </a:lnTo>
                                <a:lnTo>
                                  <a:pt x="816018" y="253471"/>
                                </a:lnTo>
                                <a:lnTo>
                                  <a:pt x="822325" y="233363"/>
                                </a:lnTo>
                                <a:lnTo>
                                  <a:pt x="822325" y="222779"/>
                                </a:lnTo>
                                <a:lnTo>
                                  <a:pt x="820748" y="213783"/>
                                </a:lnTo>
                                <a:lnTo>
                                  <a:pt x="812339" y="196850"/>
                                </a:lnTo>
                                <a:lnTo>
                                  <a:pt x="793418" y="176213"/>
                                </a:lnTo>
                                <a:lnTo>
                                  <a:pt x="778175" y="165629"/>
                                </a:lnTo>
                                <a:lnTo>
                                  <a:pt x="776073" y="165100"/>
                                </a:lnTo>
                                <a:close/>
                                <a:moveTo>
                                  <a:pt x="1134153" y="0"/>
                                </a:moveTo>
                                <a:lnTo>
                                  <a:pt x="1188614" y="5298"/>
                                </a:lnTo>
                                <a:lnTo>
                                  <a:pt x="1241488" y="17483"/>
                                </a:lnTo>
                                <a:lnTo>
                                  <a:pt x="1291719" y="37615"/>
                                </a:lnTo>
                                <a:lnTo>
                                  <a:pt x="1314983" y="50330"/>
                                </a:lnTo>
                                <a:lnTo>
                                  <a:pt x="1319213" y="53509"/>
                                </a:lnTo>
                                <a:lnTo>
                                  <a:pt x="1314983" y="60926"/>
                                </a:lnTo>
                                <a:lnTo>
                                  <a:pt x="1310753" y="60926"/>
                                </a:lnTo>
                                <a:lnTo>
                                  <a:pt x="1273213" y="48741"/>
                                </a:lnTo>
                                <a:lnTo>
                                  <a:pt x="1198660" y="29668"/>
                                </a:lnTo>
                                <a:lnTo>
                                  <a:pt x="1123578" y="20662"/>
                                </a:lnTo>
                                <a:lnTo>
                                  <a:pt x="1047439" y="22781"/>
                                </a:lnTo>
                                <a:lnTo>
                                  <a:pt x="1007784" y="30728"/>
                                </a:lnTo>
                                <a:lnTo>
                                  <a:pt x="972887" y="39204"/>
                                </a:lnTo>
                                <a:lnTo>
                                  <a:pt x="904150" y="65694"/>
                                </a:lnTo>
                                <a:lnTo>
                                  <a:pt x="872426" y="82647"/>
                                </a:lnTo>
                                <a:lnTo>
                                  <a:pt x="854448" y="93773"/>
                                </a:lnTo>
                                <a:lnTo>
                                  <a:pt x="808448" y="128739"/>
                                </a:lnTo>
                                <a:lnTo>
                                  <a:pt x="785183" y="150990"/>
                                </a:lnTo>
                                <a:lnTo>
                                  <a:pt x="797344" y="157877"/>
                                </a:lnTo>
                                <a:lnTo>
                                  <a:pt x="817965" y="176420"/>
                                </a:lnTo>
                                <a:lnTo>
                                  <a:pt x="833299" y="199201"/>
                                </a:lnTo>
                                <a:lnTo>
                                  <a:pt x="839644" y="225690"/>
                                </a:lnTo>
                                <a:lnTo>
                                  <a:pt x="837000" y="239465"/>
                                </a:lnTo>
                                <a:lnTo>
                                  <a:pt x="834885" y="247941"/>
                                </a:lnTo>
                                <a:lnTo>
                                  <a:pt x="825896" y="263305"/>
                                </a:lnTo>
                                <a:lnTo>
                                  <a:pt x="813735" y="275490"/>
                                </a:lnTo>
                                <a:lnTo>
                                  <a:pt x="797344" y="282377"/>
                                </a:lnTo>
                                <a:lnTo>
                                  <a:pt x="789413" y="283967"/>
                                </a:lnTo>
                                <a:lnTo>
                                  <a:pt x="790999" y="286616"/>
                                </a:lnTo>
                                <a:lnTo>
                                  <a:pt x="786769" y="292973"/>
                                </a:lnTo>
                                <a:lnTo>
                                  <a:pt x="782539" y="292973"/>
                                </a:lnTo>
                                <a:lnTo>
                                  <a:pt x="774080" y="290324"/>
                                </a:lnTo>
                                <a:lnTo>
                                  <a:pt x="759275" y="282377"/>
                                </a:lnTo>
                                <a:lnTo>
                                  <a:pt x="742884" y="265424"/>
                                </a:lnTo>
                                <a:lnTo>
                                  <a:pt x="732309" y="236286"/>
                                </a:lnTo>
                                <a:lnTo>
                                  <a:pt x="732309" y="203439"/>
                                </a:lnTo>
                                <a:lnTo>
                                  <a:pt x="737596" y="187015"/>
                                </a:lnTo>
                                <a:lnTo>
                                  <a:pt x="743412" y="173241"/>
                                </a:lnTo>
                                <a:lnTo>
                                  <a:pt x="751872" y="159996"/>
                                </a:lnTo>
                                <a:lnTo>
                                  <a:pt x="720148" y="156288"/>
                                </a:lnTo>
                                <a:lnTo>
                                  <a:pt x="656699" y="153109"/>
                                </a:lnTo>
                                <a:lnTo>
                                  <a:pt x="593778" y="158937"/>
                                </a:lnTo>
                                <a:lnTo>
                                  <a:pt x="531387" y="171652"/>
                                </a:lnTo>
                                <a:lnTo>
                                  <a:pt x="500720" y="182247"/>
                                </a:lnTo>
                                <a:lnTo>
                                  <a:pt x="482742" y="190194"/>
                                </a:lnTo>
                                <a:lnTo>
                                  <a:pt x="442029" y="210326"/>
                                </a:lnTo>
                                <a:lnTo>
                                  <a:pt x="401845" y="238935"/>
                                </a:lnTo>
                                <a:lnTo>
                                  <a:pt x="366948" y="271252"/>
                                </a:lnTo>
                                <a:lnTo>
                                  <a:pt x="352143" y="289794"/>
                                </a:lnTo>
                                <a:lnTo>
                                  <a:pt x="375936" y="303569"/>
                                </a:lnTo>
                                <a:lnTo>
                                  <a:pt x="395500" y="321052"/>
                                </a:lnTo>
                                <a:lnTo>
                                  <a:pt x="405546" y="331648"/>
                                </a:lnTo>
                                <a:lnTo>
                                  <a:pt x="422466" y="357607"/>
                                </a:lnTo>
                                <a:lnTo>
                                  <a:pt x="431983" y="387276"/>
                                </a:lnTo>
                                <a:lnTo>
                                  <a:pt x="431454" y="410056"/>
                                </a:lnTo>
                                <a:lnTo>
                                  <a:pt x="426696" y="424891"/>
                                </a:lnTo>
                                <a:lnTo>
                                  <a:pt x="422466" y="431778"/>
                                </a:lnTo>
                                <a:lnTo>
                                  <a:pt x="417178" y="438665"/>
                                </a:lnTo>
                                <a:lnTo>
                                  <a:pt x="403960" y="446612"/>
                                </a:lnTo>
                                <a:lnTo>
                                  <a:pt x="390212" y="450850"/>
                                </a:lnTo>
                                <a:lnTo>
                                  <a:pt x="376465" y="448201"/>
                                </a:lnTo>
                                <a:lnTo>
                                  <a:pt x="370649" y="444493"/>
                                </a:lnTo>
                                <a:lnTo>
                                  <a:pt x="366948" y="447671"/>
                                </a:lnTo>
                                <a:lnTo>
                                  <a:pt x="362189" y="446082"/>
                                </a:lnTo>
                                <a:lnTo>
                                  <a:pt x="353200" y="438665"/>
                                </a:lnTo>
                                <a:lnTo>
                                  <a:pt x="337867" y="422242"/>
                                </a:lnTo>
                                <a:lnTo>
                                  <a:pt x="322005" y="395752"/>
                                </a:lnTo>
                                <a:lnTo>
                                  <a:pt x="315131" y="358667"/>
                                </a:lnTo>
                                <a:lnTo>
                                  <a:pt x="320418" y="319463"/>
                                </a:lnTo>
                                <a:lnTo>
                                  <a:pt x="327821" y="300390"/>
                                </a:lnTo>
                                <a:lnTo>
                                  <a:pt x="304556" y="291914"/>
                                </a:lnTo>
                                <a:lnTo>
                                  <a:pt x="255912" y="280788"/>
                                </a:lnTo>
                                <a:lnTo>
                                  <a:pt x="231061" y="277609"/>
                                </a:lnTo>
                                <a:lnTo>
                                  <a:pt x="201451" y="275490"/>
                                </a:lnTo>
                                <a:lnTo>
                                  <a:pt x="145933" y="278139"/>
                                </a:lnTo>
                                <a:lnTo>
                                  <a:pt x="91473" y="288205"/>
                                </a:lnTo>
                                <a:lnTo>
                                  <a:pt x="38070" y="304099"/>
                                </a:lnTo>
                                <a:lnTo>
                                  <a:pt x="10575" y="314165"/>
                                </a:lnTo>
                                <a:lnTo>
                                  <a:pt x="6874" y="314695"/>
                                </a:lnTo>
                                <a:lnTo>
                                  <a:pt x="2115" y="312046"/>
                                </a:lnTo>
                                <a:lnTo>
                                  <a:pt x="0" y="306748"/>
                                </a:lnTo>
                                <a:lnTo>
                                  <a:pt x="1586" y="300390"/>
                                </a:lnTo>
                                <a:lnTo>
                                  <a:pt x="3701" y="298271"/>
                                </a:lnTo>
                                <a:lnTo>
                                  <a:pt x="20621" y="289265"/>
                                </a:lnTo>
                                <a:lnTo>
                                  <a:pt x="58691" y="273901"/>
                                </a:lnTo>
                                <a:lnTo>
                                  <a:pt x="99404" y="262245"/>
                                </a:lnTo>
                                <a:lnTo>
                                  <a:pt x="142761" y="254828"/>
                                </a:lnTo>
                                <a:lnTo>
                                  <a:pt x="187704" y="252709"/>
                                </a:lnTo>
                                <a:lnTo>
                                  <a:pt x="232647" y="253769"/>
                                </a:lnTo>
                                <a:lnTo>
                                  <a:pt x="277061" y="260656"/>
                                </a:lnTo>
                                <a:lnTo>
                                  <a:pt x="318303" y="272841"/>
                                </a:lnTo>
                                <a:lnTo>
                                  <a:pt x="337338" y="281318"/>
                                </a:lnTo>
                                <a:lnTo>
                                  <a:pt x="348442" y="263305"/>
                                </a:lnTo>
                                <a:lnTo>
                                  <a:pt x="378051" y="230988"/>
                                </a:lnTo>
                                <a:lnTo>
                                  <a:pt x="394971" y="217213"/>
                                </a:lnTo>
                                <a:lnTo>
                                  <a:pt x="414006" y="203439"/>
                                </a:lnTo>
                                <a:lnTo>
                                  <a:pt x="455776" y="180658"/>
                                </a:lnTo>
                                <a:lnTo>
                                  <a:pt x="500191" y="162645"/>
                                </a:lnTo>
                                <a:lnTo>
                                  <a:pt x="546191" y="148871"/>
                                </a:lnTo>
                                <a:lnTo>
                                  <a:pt x="593778" y="139864"/>
                                </a:lnTo>
                                <a:lnTo>
                                  <a:pt x="641365" y="135626"/>
                                </a:lnTo>
                                <a:lnTo>
                                  <a:pt x="690009" y="137215"/>
                                </a:lnTo>
                                <a:lnTo>
                                  <a:pt x="737596" y="143573"/>
                                </a:lnTo>
                                <a:lnTo>
                                  <a:pt x="760861" y="147811"/>
                                </a:lnTo>
                                <a:lnTo>
                                  <a:pt x="774080" y="131917"/>
                                </a:lnTo>
                                <a:lnTo>
                                  <a:pt x="805804" y="103309"/>
                                </a:lnTo>
                                <a:lnTo>
                                  <a:pt x="860793" y="67283"/>
                                </a:lnTo>
                                <a:lnTo>
                                  <a:pt x="895690" y="49800"/>
                                </a:lnTo>
                                <a:lnTo>
                                  <a:pt x="919484" y="38145"/>
                                </a:lnTo>
                                <a:lnTo>
                                  <a:pt x="970243" y="20662"/>
                                </a:lnTo>
                                <a:lnTo>
                                  <a:pt x="1023646" y="7947"/>
                                </a:lnTo>
                                <a:lnTo>
                                  <a:pt x="1078635" y="1060"/>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8" name="Freeform: Shape 1088653238"/>
                        <wps:cNvSpPr>
                          <a:spLocks/>
                        </wps:cNvSpPr>
                        <wps:spPr bwMode="auto">
                          <a:xfrm>
                            <a:off x="3290660" y="1119072"/>
                            <a:ext cx="962025" cy="1309688"/>
                          </a:xfrm>
                          <a:custGeom>
                            <a:avLst/>
                            <a:gdLst>
                              <a:gd name="connsiteX0" fmla="*/ 452967 w 962025"/>
                              <a:gd name="connsiteY0" fmla="*/ 989012 h 1309688"/>
                              <a:gd name="connsiteX1" fmla="*/ 442912 w 962025"/>
                              <a:gd name="connsiteY1" fmla="*/ 990590 h 1309688"/>
                              <a:gd name="connsiteX2" fmla="*/ 443971 w 962025"/>
                              <a:gd name="connsiteY2" fmla="*/ 994271 h 1309688"/>
                              <a:gd name="connsiteX3" fmla="*/ 440796 w 962025"/>
                              <a:gd name="connsiteY3" fmla="*/ 997426 h 1309688"/>
                              <a:gd name="connsiteX4" fmla="*/ 430212 w 962025"/>
                              <a:gd name="connsiteY4" fmla="*/ 1004788 h 1309688"/>
                              <a:gd name="connsiteX5" fmla="*/ 413808 w 962025"/>
                              <a:gd name="connsiteY5" fmla="*/ 1022141 h 1309688"/>
                              <a:gd name="connsiteX6" fmla="*/ 402696 w 962025"/>
                              <a:gd name="connsiteY6" fmla="*/ 1041073 h 1309688"/>
                              <a:gd name="connsiteX7" fmla="*/ 396345 w 962025"/>
                              <a:gd name="connsiteY7" fmla="*/ 1061581 h 1309688"/>
                              <a:gd name="connsiteX8" fmla="*/ 395287 w 962025"/>
                              <a:gd name="connsiteY8" fmla="*/ 1072098 h 1309688"/>
                              <a:gd name="connsiteX9" fmla="*/ 397404 w 962025"/>
                              <a:gd name="connsiteY9" fmla="*/ 1073150 h 1309688"/>
                              <a:gd name="connsiteX10" fmla="*/ 399520 w 962025"/>
                              <a:gd name="connsiteY10" fmla="*/ 1073150 h 1309688"/>
                              <a:gd name="connsiteX11" fmla="*/ 395816 w 962025"/>
                              <a:gd name="connsiteY11" fmla="*/ 1069469 h 1309688"/>
                              <a:gd name="connsiteX12" fmla="*/ 399520 w 962025"/>
                              <a:gd name="connsiteY12" fmla="*/ 1061055 h 1309688"/>
                              <a:gd name="connsiteX13" fmla="*/ 404812 w 962025"/>
                              <a:gd name="connsiteY13" fmla="*/ 1061055 h 1309688"/>
                              <a:gd name="connsiteX14" fmla="*/ 425450 w 962025"/>
                              <a:gd name="connsiteY14" fmla="*/ 1065262 h 1309688"/>
                              <a:gd name="connsiteX15" fmla="*/ 446087 w 962025"/>
                              <a:gd name="connsiteY15" fmla="*/ 1064736 h 1309688"/>
                              <a:gd name="connsiteX16" fmla="*/ 456671 w 962025"/>
                              <a:gd name="connsiteY16" fmla="*/ 1061581 h 1309688"/>
                              <a:gd name="connsiteX17" fmla="*/ 473604 w 962025"/>
                              <a:gd name="connsiteY17" fmla="*/ 1049486 h 1309688"/>
                              <a:gd name="connsiteX18" fmla="*/ 479425 w 962025"/>
                              <a:gd name="connsiteY18" fmla="*/ 1040547 h 1309688"/>
                              <a:gd name="connsiteX19" fmla="*/ 482600 w 962025"/>
                              <a:gd name="connsiteY19" fmla="*/ 1030555 h 1309688"/>
                              <a:gd name="connsiteX20" fmla="*/ 481013 w 962025"/>
                              <a:gd name="connsiteY20" fmla="*/ 1011624 h 1309688"/>
                              <a:gd name="connsiteX21" fmla="*/ 470429 w 962025"/>
                              <a:gd name="connsiteY21" fmla="*/ 995848 h 1309688"/>
                              <a:gd name="connsiteX22" fmla="*/ 200132 w 962025"/>
                              <a:gd name="connsiteY22" fmla="*/ 420687 h 1309688"/>
                              <a:gd name="connsiteX23" fmla="*/ 176212 w 962025"/>
                              <a:gd name="connsiteY23" fmla="*/ 425501 h 1309688"/>
                              <a:gd name="connsiteX24" fmla="*/ 180465 w 962025"/>
                              <a:gd name="connsiteY24" fmla="*/ 430316 h 1309688"/>
                              <a:gd name="connsiteX25" fmla="*/ 184186 w 962025"/>
                              <a:gd name="connsiteY25" fmla="*/ 434595 h 1309688"/>
                              <a:gd name="connsiteX26" fmla="*/ 187906 w 962025"/>
                              <a:gd name="connsiteY26" fmla="*/ 437805 h 1309688"/>
                              <a:gd name="connsiteX27" fmla="*/ 192691 w 962025"/>
                              <a:gd name="connsiteY27" fmla="*/ 439944 h 1309688"/>
                              <a:gd name="connsiteX28" fmla="*/ 193754 w 962025"/>
                              <a:gd name="connsiteY28" fmla="*/ 442619 h 1309688"/>
                              <a:gd name="connsiteX29" fmla="*/ 192691 w 962025"/>
                              <a:gd name="connsiteY29" fmla="*/ 443689 h 1309688"/>
                              <a:gd name="connsiteX30" fmla="*/ 200132 w 962025"/>
                              <a:gd name="connsiteY30" fmla="*/ 451713 h 1309688"/>
                              <a:gd name="connsiteX31" fmla="*/ 219269 w 962025"/>
                              <a:gd name="connsiteY31" fmla="*/ 462946 h 1309688"/>
                              <a:gd name="connsiteX32" fmla="*/ 230963 w 962025"/>
                              <a:gd name="connsiteY32" fmla="*/ 467225 h 1309688"/>
                              <a:gd name="connsiteX33" fmla="*/ 240531 w 962025"/>
                              <a:gd name="connsiteY33" fmla="*/ 469365 h 1309688"/>
                              <a:gd name="connsiteX34" fmla="*/ 261262 w 962025"/>
                              <a:gd name="connsiteY34" fmla="*/ 469900 h 1309688"/>
                              <a:gd name="connsiteX35" fmla="*/ 271362 w 962025"/>
                              <a:gd name="connsiteY35" fmla="*/ 467760 h 1309688"/>
                              <a:gd name="connsiteX36" fmla="*/ 276677 w 962025"/>
                              <a:gd name="connsiteY36" fmla="*/ 467225 h 1309688"/>
                              <a:gd name="connsiteX37" fmla="*/ 289435 w 962025"/>
                              <a:gd name="connsiteY37" fmla="*/ 460271 h 1309688"/>
                              <a:gd name="connsiteX38" fmla="*/ 293687 w 962025"/>
                              <a:gd name="connsiteY38" fmla="*/ 455457 h 1309688"/>
                              <a:gd name="connsiteX39" fmla="*/ 292092 w 962025"/>
                              <a:gd name="connsiteY39" fmla="*/ 441549 h 1309688"/>
                              <a:gd name="connsiteX40" fmla="*/ 290498 w 962025"/>
                              <a:gd name="connsiteY40" fmla="*/ 427641 h 1309688"/>
                              <a:gd name="connsiteX41" fmla="*/ 286777 w 962025"/>
                              <a:gd name="connsiteY41" fmla="*/ 427106 h 1309688"/>
                              <a:gd name="connsiteX42" fmla="*/ 284119 w 962025"/>
                              <a:gd name="connsiteY42" fmla="*/ 429246 h 1309688"/>
                              <a:gd name="connsiteX43" fmla="*/ 280398 w 962025"/>
                              <a:gd name="connsiteY43" fmla="*/ 429246 h 1309688"/>
                              <a:gd name="connsiteX44" fmla="*/ 252225 w 962025"/>
                              <a:gd name="connsiteY44" fmla="*/ 422292 h 1309688"/>
                              <a:gd name="connsiteX45" fmla="*/ 548519 w 962025"/>
                              <a:gd name="connsiteY45" fmla="*/ 0 h 1309688"/>
                              <a:gd name="connsiteX46" fmla="*/ 617348 w 962025"/>
                              <a:gd name="connsiteY46" fmla="*/ 10583 h 1309688"/>
                              <a:gd name="connsiteX47" fmla="*/ 684589 w 962025"/>
                              <a:gd name="connsiteY47" fmla="*/ 32808 h 1309688"/>
                              <a:gd name="connsiteX48" fmla="*/ 747065 w 962025"/>
                              <a:gd name="connsiteY48" fmla="*/ 66146 h 1309688"/>
                              <a:gd name="connsiteX49" fmla="*/ 803188 w 962025"/>
                              <a:gd name="connsiteY49" fmla="*/ 110596 h 1309688"/>
                              <a:gd name="connsiteX50" fmla="*/ 829131 w 962025"/>
                              <a:gd name="connsiteY50" fmla="*/ 137054 h 1309688"/>
                              <a:gd name="connsiteX51" fmla="*/ 830720 w 962025"/>
                              <a:gd name="connsiteY51" fmla="*/ 140229 h 1309688"/>
                              <a:gd name="connsiteX52" fmla="*/ 827013 w 962025"/>
                              <a:gd name="connsiteY52" fmla="*/ 143933 h 1309688"/>
                              <a:gd name="connsiteX53" fmla="*/ 823837 w 962025"/>
                              <a:gd name="connsiteY53" fmla="*/ 142346 h 1309688"/>
                              <a:gd name="connsiteX54" fmla="*/ 802658 w 962025"/>
                              <a:gd name="connsiteY54" fmla="*/ 122767 h 1309688"/>
                              <a:gd name="connsiteX55" fmla="*/ 755007 w 962025"/>
                              <a:gd name="connsiteY55" fmla="*/ 87842 h 1309688"/>
                              <a:gd name="connsiteX56" fmla="*/ 704709 w 962025"/>
                              <a:gd name="connsiteY56" fmla="*/ 59267 h 1309688"/>
                              <a:gd name="connsiteX57" fmla="*/ 650704 w 962025"/>
                              <a:gd name="connsiteY57" fmla="*/ 37571 h 1309688"/>
                              <a:gd name="connsiteX58" fmla="*/ 595111 w 962025"/>
                              <a:gd name="connsiteY58" fmla="*/ 23813 h 1309688"/>
                              <a:gd name="connsiteX59" fmla="*/ 537929 w 962025"/>
                              <a:gd name="connsiteY59" fmla="*/ 16933 h 1309688"/>
                              <a:gd name="connsiteX60" fmla="*/ 480218 w 962025"/>
                              <a:gd name="connsiteY60" fmla="*/ 19050 h 1309688"/>
                              <a:gd name="connsiteX61" fmla="*/ 421978 w 962025"/>
                              <a:gd name="connsiteY61" fmla="*/ 29633 h 1309688"/>
                              <a:gd name="connsiteX62" fmla="*/ 393917 w 962025"/>
                              <a:gd name="connsiteY62" fmla="*/ 39158 h 1309688"/>
                              <a:gd name="connsiteX63" fmla="*/ 364267 w 962025"/>
                              <a:gd name="connsiteY63" fmla="*/ 50271 h 1309688"/>
                              <a:gd name="connsiteX64" fmla="*/ 308674 w 962025"/>
                              <a:gd name="connsiteY64" fmla="*/ 79904 h 1309688"/>
                              <a:gd name="connsiteX65" fmla="*/ 257317 w 962025"/>
                              <a:gd name="connsiteY65" fmla="*/ 118004 h 1309688"/>
                              <a:gd name="connsiteX66" fmla="*/ 213372 w 962025"/>
                              <a:gd name="connsiteY66" fmla="*/ 164571 h 1309688"/>
                              <a:gd name="connsiteX67" fmla="*/ 194311 w 962025"/>
                              <a:gd name="connsiteY67" fmla="*/ 189442 h 1309688"/>
                              <a:gd name="connsiteX68" fmla="*/ 180016 w 962025"/>
                              <a:gd name="connsiteY68" fmla="*/ 213254 h 1309688"/>
                              <a:gd name="connsiteX69" fmla="*/ 153013 w 962025"/>
                              <a:gd name="connsiteY69" fmla="*/ 270404 h 1309688"/>
                              <a:gd name="connsiteX70" fmla="*/ 141895 w 962025"/>
                              <a:gd name="connsiteY70" fmla="*/ 316971 h 1309688"/>
                              <a:gd name="connsiteX71" fmla="*/ 139248 w 962025"/>
                              <a:gd name="connsiteY71" fmla="*/ 347134 h 1309688"/>
                              <a:gd name="connsiteX72" fmla="*/ 142954 w 962025"/>
                              <a:gd name="connsiteY72" fmla="*/ 376767 h 1309688"/>
                              <a:gd name="connsiteX73" fmla="*/ 153013 w 962025"/>
                              <a:gd name="connsiteY73" fmla="*/ 403754 h 1309688"/>
                              <a:gd name="connsiteX74" fmla="*/ 161485 w 962025"/>
                              <a:gd name="connsiteY74" fmla="*/ 414867 h 1309688"/>
                              <a:gd name="connsiteX75" fmla="*/ 173662 w 962025"/>
                              <a:gd name="connsiteY75" fmla="*/ 412221 h 1309688"/>
                              <a:gd name="connsiteX76" fmla="*/ 199606 w 962025"/>
                              <a:gd name="connsiteY76" fmla="*/ 407459 h 1309688"/>
                              <a:gd name="connsiteX77" fmla="*/ 227138 w 962025"/>
                              <a:gd name="connsiteY77" fmla="*/ 406400 h 1309688"/>
                              <a:gd name="connsiteX78" fmla="*/ 255199 w 962025"/>
                              <a:gd name="connsiteY78" fmla="*/ 410634 h 1309688"/>
                              <a:gd name="connsiteX79" fmla="*/ 270553 w 962025"/>
                              <a:gd name="connsiteY79" fmla="*/ 414338 h 1309688"/>
                              <a:gd name="connsiteX80" fmla="*/ 277436 w 962025"/>
                              <a:gd name="connsiteY80" fmla="*/ 413279 h 1309688"/>
                              <a:gd name="connsiteX81" fmla="*/ 289614 w 962025"/>
                              <a:gd name="connsiteY81" fmla="*/ 416454 h 1309688"/>
                              <a:gd name="connsiteX82" fmla="*/ 298614 w 962025"/>
                              <a:gd name="connsiteY82" fmla="*/ 423334 h 1309688"/>
                              <a:gd name="connsiteX83" fmla="*/ 304968 w 962025"/>
                              <a:gd name="connsiteY83" fmla="*/ 433388 h 1309688"/>
                              <a:gd name="connsiteX84" fmla="*/ 307086 w 962025"/>
                              <a:gd name="connsiteY84" fmla="*/ 444500 h 1309688"/>
                              <a:gd name="connsiteX85" fmla="*/ 305497 w 962025"/>
                              <a:gd name="connsiteY85" fmla="*/ 456671 h 1309688"/>
                              <a:gd name="connsiteX86" fmla="*/ 300203 w 962025"/>
                              <a:gd name="connsiteY86" fmla="*/ 467784 h 1309688"/>
                              <a:gd name="connsiteX87" fmla="*/ 290143 w 962025"/>
                              <a:gd name="connsiteY87" fmla="*/ 476779 h 1309688"/>
                              <a:gd name="connsiteX88" fmla="*/ 283260 w 962025"/>
                              <a:gd name="connsiteY88" fmla="*/ 480484 h 1309688"/>
                              <a:gd name="connsiteX89" fmla="*/ 275318 w 962025"/>
                              <a:gd name="connsiteY89" fmla="*/ 483659 h 1309688"/>
                              <a:gd name="connsiteX90" fmla="*/ 257317 w 962025"/>
                              <a:gd name="connsiteY90" fmla="*/ 485775 h 1309688"/>
                              <a:gd name="connsiteX91" fmla="*/ 230844 w 962025"/>
                              <a:gd name="connsiteY91" fmla="*/ 484188 h 1309688"/>
                              <a:gd name="connsiteX92" fmla="*/ 196429 w 962025"/>
                              <a:gd name="connsiteY92" fmla="*/ 469900 h 1309688"/>
                              <a:gd name="connsiteX93" fmla="*/ 175780 w 962025"/>
                              <a:gd name="connsiteY93" fmla="*/ 452438 h 1309688"/>
                              <a:gd name="connsiteX94" fmla="*/ 166250 w 962025"/>
                              <a:gd name="connsiteY94" fmla="*/ 437621 h 1309688"/>
                              <a:gd name="connsiteX95" fmla="*/ 162014 w 962025"/>
                              <a:gd name="connsiteY95" fmla="*/ 430213 h 1309688"/>
                              <a:gd name="connsiteX96" fmla="*/ 139248 w 962025"/>
                              <a:gd name="connsiteY96" fmla="*/ 438679 h 1309688"/>
                              <a:gd name="connsiteX97" fmla="*/ 99538 w 962025"/>
                              <a:gd name="connsiteY97" fmla="*/ 465138 h 1309688"/>
                              <a:gd name="connsiteX98" fmla="*/ 67771 w 962025"/>
                              <a:gd name="connsiteY98" fmla="*/ 501121 h 1309688"/>
                              <a:gd name="connsiteX99" fmla="*/ 43416 w 962025"/>
                              <a:gd name="connsiteY99" fmla="*/ 544513 h 1309688"/>
                              <a:gd name="connsiteX100" fmla="*/ 26473 w 962025"/>
                              <a:gd name="connsiteY100" fmla="*/ 592667 h 1309688"/>
                              <a:gd name="connsiteX101" fmla="*/ 18002 w 962025"/>
                              <a:gd name="connsiteY101" fmla="*/ 643467 h 1309688"/>
                              <a:gd name="connsiteX102" fmla="*/ 19061 w 962025"/>
                              <a:gd name="connsiteY102" fmla="*/ 695855 h 1309688"/>
                              <a:gd name="connsiteX103" fmla="*/ 28061 w 962025"/>
                              <a:gd name="connsiteY103" fmla="*/ 747713 h 1309688"/>
                              <a:gd name="connsiteX104" fmla="*/ 36533 w 962025"/>
                              <a:gd name="connsiteY104" fmla="*/ 772055 h 1309688"/>
                              <a:gd name="connsiteX105" fmla="*/ 47122 w 962025"/>
                              <a:gd name="connsiteY105" fmla="*/ 797984 h 1309688"/>
                              <a:gd name="connsiteX106" fmla="*/ 74654 w 962025"/>
                              <a:gd name="connsiteY106" fmla="*/ 848784 h 1309688"/>
                              <a:gd name="connsiteX107" fmla="*/ 108010 w 962025"/>
                              <a:gd name="connsiteY107" fmla="*/ 896938 h 1309688"/>
                              <a:gd name="connsiteX108" fmla="*/ 147719 w 962025"/>
                              <a:gd name="connsiteY108" fmla="*/ 942446 h 1309688"/>
                              <a:gd name="connsiteX109" fmla="*/ 192723 w 962025"/>
                              <a:gd name="connsiteY109" fmla="*/ 983192 h 1309688"/>
                              <a:gd name="connsiteX110" fmla="*/ 241433 w 962025"/>
                              <a:gd name="connsiteY110" fmla="*/ 1017059 h 1309688"/>
                              <a:gd name="connsiteX111" fmla="*/ 293849 w 962025"/>
                              <a:gd name="connsiteY111" fmla="*/ 1045634 h 1309688"/>
                              <a:gd name="connsiteX112" fmla="*/ 348383 w 962025"/>
                              <a:gd name="connsiteY112" fmla="*/ 1064684 h 1309688"/>
                              <a:gd name="connsiteX113" fmla="*/ 376445 w 962025"/>
                              <a:gd name="connsiteY113" fmla="*/ 1070505 h 1309688"/>
                              <a:gd name="connsiteX114" fmla="*/ 378033 w 962025"/>
                              <a:gd name="connsiteY114" fmla="*/ 1058334 h 1309688"/>
                              <a:gd name="connsiteX115" fmla="*/ 384916 w 962025"/>
                              <a:gd name="connsiteY115" fmla="*/ 1037167 h 1309688"/>
                              <a:gd name="connsiteX116" fmla="*/ 397623 w 962025"/>
                              <a:gd name="connsiteY116" fmla="*/ 1016530 h 1309688"/>
                              <a:gd name="connsiteX117" fmla="*/ 417742 w 962025"/>
                              <a:gd name="connsiteY117" fmla="*/ 998009 h 1309688"/>
                              <a:gd name="connsiteX118" fmla="*/ 429920 w 962025"/>
                              <a:gd name="connsiteY118" fmla="*/ 990601 h 1309688"/>
                              <a:gd name="connsiteX119" fmla="*/ 429920 w 962025"/>
                              <a:gd name="connsiteY119" fmla="*/ 989013 h 1309688"/>
                              <a:gd name="connsiteX120" fmla="*/ 431508 w 962025"/>
                              <a:gd name="connsiteY120" fmla="*/ 988484 h 1309688"/>
                              <a:gd name="connsiteX121" fmla="*/ 437332 w 962025"/>
                              <a:gd name="connsiteY121" fmla="*/ 983721 h 1309688"/>
                              <a:gd name="connsiteX122" fmla="*/ 449510 w 962025"/>
                              <a:gd name="connsiteY122" fmla="*/ 980017 h 1309688"/>
                              <a:gd name="connsiteX123" fmla="*/ 468041 w 962025"/>
                              <a:gd name="connsiteY123" fmla="*/ 981605 h 1309688"/>
                              <a:gd name="connsiteX124" fmla="*/ 487631 w 962025"/>
                              <a:gd name="connsiteY124" fmla="*/ 995892 h 1309688"/>
                              <a:gd name="connsiteX125" fmla="*/ 497691 w 962025"/>
                              <a:gd name="connsiteY125" fmla="*/ 1018646 h 1309688"/>
                              <a:gd name="connsiteX126" fmla="*/ 496632 w 962025"/>
                              <a:gd name="connsiteY126" fmla="*/ 1032405 h 1309688"/>
                              <a:gd name="connsiteX127" fmla="*/ 494514 w 962025"/>
                              <a:gd name="connsiteY127" fmla="*/ 1042988 h 1309688"/>
                              <a:gd name="connsiteX128" fmla="*/ 482336 w 962025"/>
                              <a:gd name="connsiteY128" fmla="*/ 1063096 h 1309688"/>
                              <a:gd name="connsiteX129" fmla="*/ 463276 w 962025"/>
                              <a:gd name="connsiteY129" fmla="*/ 1076855 h 1309688"/>
                              <a:gd name="connsiteX130" fmla="*/ 441039 w 962025"/>
                              <a:gd name="connsiteY130" fmla="*/ 1083734 h 1309688"/>
                              <a:gd name="connsiteX131" fmla="*/ 429920 w 962025"/>
                              <a:gd name="connsiteY131" fmla="*/ 1083734 h 1309688"/>
                              <a:gd name="connsiteX132" fmla="*/ 412448 w 962025"/>
                              <a:gd name="connsiteY132" fmla="*/ 1084792 h 1309688"/>
                              <a:gd name="connsiteX133" fmla="*/ 394976 w 962025"/>
                              <a:gd name="connsiteY133" fmla="*/ 1084263 h 1309688"/>
                              <a:gd name="connsiteX134" fmla="*/ 395505 w 962025"/>
                              <a:gd name="connsiteY134" fmla="*/ 1102784 h 1309688"/>
                              <a:gd name="connsiteX135" fmla="*/ 405565 w 962025"/>
                              <a:gd name="connsiteY135" fmla="*/ 1139296 h 1309688"/>
                              <a:gd name="connsiteX136" fmla="*/ 423037 w 962025"/>
                              <a:gd name="connsiteY136" fmla="*/ 1174221 h 1309688"/>
                              <a:gd name="connsiteX137" fmla="*/ 445804 w 962025"/>
                              <a:gd name="connsiteY137" fmla="*/ 1203855 h 1309688"/>
                              <a:gd name="connsiteX138" fmla="*/ 458511 w 962025"/>
                              <a:gd name="connsiteY138" fmla="*/ 1216026 h 1309688"/>
                              <a:gd name="connsiteX139" fmla="*/ 477042 w 962025"/>
                              <a:gd name="connsiteY139" fmla="*/ 1231371 h 1309688"/>
                              <a:gd name="connsiteX140" fmla="*/ 518339 w 962025"/>
                              <a:gd name="connsiteY140" fmla="*/ 1254126 h 1309688"/>
                              <a:gd name="connsiteX141" fmla="*/ 563343 w 962025"/>
                              <a:gd name="connsiteY141" fmla="*/ 1271059 h 1309688"/>
                              <a:gd name="connsiteX142" fmla="*/ 609406 w 962025"/>
                              <a:gd name="connsiteY142" fmla="*/ 1280584 h 1309688"/>
                              <a:gd name="connsiteX143" fmla="*/ 632702 w 962025"/>
                              <a:gd name="connsiteY143" fmla="*/ 1283759 h 1309688"/>
                              <a:gd name="connsiteX144" fmla="*/ 673471 w 962025"/>
                              <a:gd name="connsiteY144" fmla="*/ 1287463 h 1309688"/>
                              <a:gd name="connsiteX145" fmla="*/ 756066 w 962025"/>
                              <a:gd name="connsiteY145" fmla="*/ 1285347 h 1309688"/>
                              <a:gd name="connsiteX146" fmla="*/ 836014 w 962025"/>
                              <a:gd name="connsiteY146" fmla="*/ 1273705 h 1309688"/>
                              <a:gd name="connsiteX147" fmla="*/ 915962 w 962025"/>
                              <a:gd name="connsiteY147" fmla="*/ 1254126 h 1309688"/>
                              <a:gd name="connsiteX148" fmla="*/ 955142 w 962025"/>
                              <a:gd name="connsiteY148" fmla="*/ 1241955 h 1309688"/>
                              <a:gd name="connsiteX149" fmla="*/ 958848 w 962025"/>
                              <a:gd name="connsiteY149" fmla="*/ 1241955 h 1309688"/>
                              <a:gd name="connsiteX150" fmla="*/ 962025 w 962025"/>
                              <a:gd name="connsiteY150" fmla="*/ 1247776 h 1309688"/>
                              <a:gd name="connsiteX151" fmla="*/ 958848 w 962025"/>
                              <a:gd name="connsiteY151" fmla="*/ 1250421 h 1309688"/>
                              <a:gd name="connsiteX152" fmla="*/ 933434 w 962025"/>
                              <a:gd name="connsiteY152" fmla="*/ 1261534 h 1309688"/>
                              <a:gd name="connsiteX153" fmla="*/ 879430 w 962025"/>
                              <a:gd name="connsiteY153" fmla="*/ 1281642 h 1309688"/>
                              <a:gd name="connsiteX154" fmla="*/ 822248 w 962025"/>
                              <a:gd name="connsiteY154" fmla="*/ 1295930 h 1309688"/>
                              <a:gd name="connsiteX155" fmla="*/ 762949 w 962025"/>
                              <a:gd name="connsiteY155" fmla="*/ 1305984 h 1309688"/>
                              <a:gd name="connsiteX156" fmla="*/ 702591 w 962025"/>
                              <a:gd name="connsiteY156" fmla="*/ 1309688 h 1309688"/>
                              <a:gd name="connsiteX157" fmla="*/ 643292 w 962025"/>
                              <a:gd name="connsiteY157" fmla="*/ 1306513 h 1309688"/>
                              <a:gd name="connsiteX158" fmla="*/ 585051 w 962025"/>
                              <a:gd name="connsiteY158" fmla="*/ 1297517 h 1309688"/>
                              <a:gd name="connsiteX159" fmla="*/ 530517 w 962025"/>
                              <a:gd name="connsiteY159" fmla="*/ 1280055 h 1309688"/>
                              <a:gd name="connsiteX160" fmla="*/ 504574 w 962025"/>
                              <a:gd name="connsiteY160" fmla="*/ 1268413 h 1309688"/>
                              <a:gd name="connsiteX161" fmla="*/ 481807 w 962025"/>
                              <a:gd name="connsiteY161" fmla="*/ 1255713 h 1309688"/>
                              <a:gd name="connsiteX162" fmla="*/ 438391 w 962025"/>
                              <a:gd name="connsiteY162" fmla="*/ 1216555 h 1309688"/>
                              <a:gd name="connsiteX163" fmla="*/ 401329 w 962025"/>
                              <a:gd name="connsiteY163" fmla="*/ 1166284 h 1309688"/>
                              <a:gd name="connsiteX164" fmla="*/ 383328 w 962025"/>
                              <a:gd name="connsiteY164" fmla="*/ 1124480 h 1309688"/>
                              <a:gd name="connsiteX165" fmla="*/ 376974 w 962025"/>
                              <a:gd name="connsiteY165" fmla="*/ 1096963 h 1309688"/>
                              <a:gd name="connsiteX166" fmla="*/ 376445 w 962025"/>
                              <a:gd name="connsiteY166" fmla="*/ 1083734 h 1309688"/>
                              <a:gd name="connsiteX167" fmla="*/ 343618 w 962025"/>
                              <a:gd name="connsiteY167" fmla="*/ 1077913 h 1309688"/>
                              <a:gd name="connsiteX168" fmla="*/ 279554 w 962025"/>
                              <a:gd name="connsiteY168" fmla="*/ 1056746 h 1309688"/>
                              <a:gd name="connsiteX169" fmla="*/ 218666 w 962025"/>
                              <a:gd name="connsiteY169" fmla="*/ 1023938 h 1309688"/>
                              <a:gd name="connsiteX170" fmla="*/ 161485 w 962025"/>
                              <a:gd name="connsiteY170" fmla="*/ 980546 h 1309688"/>
                              <a:gd name="connsiteX171" fmla="*/ 111186 w 962025"/>
                              <a:gd name="connsiteY171" fmla="*/ 928688 h 1309688"/>
                              <a:gd name="connsiteX172" fmla="*/ 67771 w 962025"/>
                              <a:gd name="connsiteY172" fmla="*/ 872067 h 1309688"/>
                              <a:gd name="connsiteX173" fmla="*/ 34415 w 962025"/>
                              <a:gd name="connsiteY173" fmla="*/ 811742 h 1309688"/>
                              <a:gd name="connsiteX174" fmla="*/ 10589 w 962025"/>
                              <a:gd name="connsiteY174" fmla="*/ 749300 h 1309688"/>
                              <a:gd name="connsiteX175" fmla="*/ 4236 w 962025"/>
                              <a:gd name="connsiteY175" fmla="*/ 718609 h 1309688"/>
                              <a:gd name="connsiteX176" fmla="*/ 530 w 962025"/>
                              <a:gd name="connsiteY176" fmla="*/ 695855 h 1309688"/>
                              <a:gd name="connsiteX177" fmla="*/ 0 w 962025"/>
                              <a:gd name="connsiteY177" fmla="*/ 649288 h 1309688"/>
                              <a:gd name="connsiteX178" fmla="*/ 6883 w 962025"/>
                              <a:gd name="connsiteY178" fmla="*/ 603779 h 1309688"/>
                              <a:gd name="connsiteX179" fmla="*/ 20649 w 962025"/>
                              <a:gd name="connsiteY179" fmla="*/ 559859 h 1309688"/>
                              <a:gd name="connsiteX180" fmla="*/ 39709 w 962025"/>
                              <a:gd name="connsiteY180" fmla="*/ 518584 h 1309688"/>
                              <a:gd name="connsiteX181" fmla="*/ 65653 w 962025"/>
                              <a:gd name="connsiteY181" fmla="*/ 482071 h 1309688"/>
                              <a:gd name="connsiteX182" fmla="*/ 95832 w 962025"/>
                              <a:gd name="connsiteY182" fmla="*/ 450850 h 1309688"/>
                              <a:gd name="connsiteX183" fmla="*/ 131835 w 962025"/>
                              <a:gd name="connsiteY183" fmla="*/ 427038 h 1309688"/>
                              <a:gd name="connsiteX184" fmla="*/ 151425 w 962025"/>
                              <a:gd name="connsiteY184" fmla="*/ 419100 h 1309688"/>
                              <a:gd name="connsiteX185" fmla="*/ 140836 w 962025"/>
                              <a:gd name="connsiteY185" fmla="*/ 402696 h 1309688"/>
                              <a:gd name="connsiteX186" fmla="*/ 128658 w 962025"/>
                              <a:gd name="connsiteY186" fmla="*/ 365654 h 1309688"/>
                              <a:gd name="connsiteX187" fmla="*/ 127070 w 962025"/>
                              <a:gd name="connsiteY187" fmla="*/ 323850 h 1309688"/>
                              <a:gd name="connsiteX188" fmla="*/ 133953 w 962025"/>
                              <a:gd name="connsiteY188" fmla="*/ 283104 h 1309688"/>
                              <a:gd name="connsiteX189" fmla="*/ 139248 w 962025"/>
                              <a:gd name="connsiteY189" fmla="*/ 264054 h 1309688"/>
                              <a:gd name="connsiteX190" fmla="*/ 151425 w 962025"/>
                              <a:gd name="connsiteY190" fmla="*/ 232304 h 1309688"/>
                              <a:gd name="connsiteX191" fmla="*/ 185310 w 962025"/>
                              <a:gd name="connsiteY191" fmla="*/ 173567 h 1309688"/>
                              <a:gd name="connsiteX192" fmla="*/ 228726 w 962025"/>
                              <a:gd name="connsiteY192" fmla="*/ 121708 h 1309688"/>
                              <a:gd name="connsiteX193" fmla="*/ 280613 w 962025"/>
                              <a:gd name="connsiteY193" fmla="*/ 78317 h 1309688"/>
                              <a:gd name="connsiteX194" fmla="*/ 308674 w 962025"/>
                              <a:gd name="connsiteY194" fmla="*/ 60325 h 1309688"/>
                              <a:gd name="connsiteX195" fmla="*/ 341500 w 962025"/>
                              <a:gd name="connsiteY195" fmla="*/ 41275 h 1309688"/>
                              <a:gd name="connsiteX196" fmla="*/ 408212 w 962025"/>
                              <a:gd name="connsiteY196" fmla="*/ 15346 h 1309688"/>
                              <a:gd name="connsiteX197" fmla="*/ 478630 w 962025"/>
                              <a:gd name="connsiteY197" fmla="*/ 1588 h 1309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Lst>
                            <a:rect l="l" t="t" r="r" b="b"/>
                            <a:pathLst>
                              <a:path w="962025" h="1309688">
                                <a:moveTo>
                                  <a:pt x="452967" y="989012"/>
                                </a:moveTo>
                                <a:lnTo>
                                  <a:pt x="442912" y="990590"/>
                                </a:lnTo>
                                <a:lnTo>
                                  <a:pt x="443971" y="994271"/>
                                </a:lnTo>
                                <a:lnTo>
                                  <a:pt x="440796" y="997426"/>
                                </a:lnTo>
                                <a:lnTo>
                                  <a:pt x="430212" y="1004788"/>
                                </a:lnTo>
                                <a:lnTo>
                                  <a:pt x="413808" y="1022141"/>
                                </a:lnTo>
                                <a:lnTo>
                                  <a:pt x="402696" y="1041073"/>
                                </a:lnTo>
                                <a:lnTo>
                                  <a:pt x="396345" y="1061581"/>
                                </a:lnTo>
                                <a:lnTo>
                                  <a:pt x="395287" y="1072098"/>
                                </a:lnTo>
                                <a:lnTo>
                                  <a:pt x="397404" y="1073150"/>
                                </a:lnTo>
                                <a:lnTo>
                                  <a:pt x="399520" y="1073150"/>
                                </a:lnTo>
                                <a:lnTo>
                                  <a:pt x="395816" y="1069469"/>
                                </a:lnTo>
                                <a:lnTo>
                                  <a:pt x="399520" y="1061055"/>
                                </a:lnTo>
                                <a:lnTo>
                                  <a:pt x="404812" y="1061055"/>
                                </a:lnTo>
                                <a:lnTo>
                                  <a:pt x="425450" y="1065262"/>
                                </a:lnTo>
                                <a:lnTo>
                                  <a:pt x="446087" y="1064736"/>
                                </a:lnTo>
                                <a:lnTo>
                                  <a:pt x="456671" y="1061581"/>
                                </a:lnTo>
                                <a:lnTo>
                                  <a:pt x="473604" y="1049486"/>
                                </a:lnTo>
                                <a:lnTo>
                                  <a:pt x="479425" y="1040547"/>
                                </a:lnTo>
                                <a:lnTo>
                                  <a:pt x="482600" y="1030555"/>
                                </a:lnTo>
                                <a:lnTo>
                                  <a:pt x="481013" y="1011624"/>
                                </a:lnTo>
                                <a:lnTo>
                                  <a:pt x="470429" y="995848"/>
                                </a:lnTo>
                                <a:close/>
                                <a:moveTo>
                                  <a:pt x="200132" y="420687"/>
                                </a:moveTo>
                                <a:lnTo>
                                  <a:pt x="176212" y="425501"/>
                                </a:lnTo>
                                <a:lnTo>
                                  <a:pt x="180465" y="430316"/>
                                </a:lnTo>
                                <a:lnTo>
                                  <a:pt x="184186" y="434595"/>
                                </a:lnTo>
                                <a:lnTo>
                                  <a:pt x="187906" y="437805"/>
                                </a:lnTo>
                                <a:lnTo>
                                  <a:pt x="192691" y="439944"/>
                                </a:lnTo>
                                <a:lnTo>
                                  <a:pt x="193754" y="442619"/>
                                </a:lnTo>
                                <a:lnTo>
                                  <a:pt x="192691" y="443689"/>
                                </a:lnTo>
                                <a:lnTo>
                                  <a:pt x="200132" y="451713"/>
                                </a:lnTo>
                                <a:lnTo>
                                  <a:pt x="219269" y="462946"/>
                                </a:lnTo>
                                <a:lnTo>
                                  <a:pt x="230963" y="467225"/>
                                </a:lnTo>
                                <a:lnTo>
                                  <a:pt x="240531" y="469365"/>
                                </a:lnTo>
                                <a:lnTo>
                                  <a:pt x="261262" y="469900"/>
                                </a:lnTo>
                                <a:lnTo>
                                  <a:pt x="271362" y="467760"/>
                                </a:lnTo>
                                <a:lnTo>
                                  <a:pt x="276677" y="467225"/>
                                </a:lnTo>
                                <a:lnTo>
                                  <a:pt x="289435" y="460271"/>
                                </a:lnTo>
                                <a:lnTo>
                                  <a:pt x="293687" y="455457"/>
                                </a:lnTo>
                                <a:lnTo>
                                  <a:pt x="292092" y="441549"/>
                                </a:lnTo>
                                <a:lnTo>
                                  <a:pt x="290498" y="427641"/>
                                </a:lnTo>
                                <a:lnTo>
                                  <a:pt x="286777" y="427106"/>
                                </a:lnTo>
                                <a:lnTo>
                                  <a:pt x="284119" y="429246"/>
                                </a:lnTo>
                                <a:lnTo>
                                  <a:pt x="280398" y="429246"/>
                                </a:lnTo>
                                <a:lnTo>
                                  <a:pt x="252225" y="422292"/>
                                </a:lnTo>
                                <a:close/>
                                <a:moveTo>
                                  <a:pt x="548519" y="0"/>
                                </a:moveTo>
                                <a:lnTo>
                                  <a:pt x="617348" y="10583"/>
                                </a:lnTo>
                                <a:lnTo>
                                  <a:pt x="684589" y="32808"/>
                                </a:lnTo>
                                <a:lnTo>
                                  <a:pt x="747065" y="66146"/>
                                </a:lnTo>
                                <a:lnTo>
                                  <a:pt x="803188" y="110596"/>
                                </a:lnTo>
                                <a:lnTo>
                                  <a:pt x="829131" y="137054"/>
                                </a:lnTo>
                                <a:lnTo>
                                  <a:pt x="830720" y="140229"/>
                                </a:lnTo>
                                <a:lnTo>
                                  <a:pt x="827013" y="143933"/>
                                </a:lnTo>
                                <a:lnTo>
                                  <a:pt x="823837" y="142346"/>
                                </a:lnTo>
                                <a:lnTo>
                                  <a:pt x="802658" y="122767"/>
                                </a:lnTo>
                                <a:lnTo>
                                  <a:pt x="755007" y="87842"/>
                                </a:lnTo>
                                <a:lnTo>
                                  <a:pt x="704709" y="59267"/>
                                </a:lnTo>
                                <a:lnTo>
                                  <a:pt x="650704" y="37571"/>
                                </a:lnTo>
                                <a:lnTo>
                                  <a:pt x="595111" y="23813"/>
                                </a:lnTo>
                                <a:lnTo>
                                  <a:pt x="537929" y="16933"/>
                                </a:lnTo>
                                <a:lnTo>
                                  <a:pt x="480218" y="19050"/>
                                </a:lnTo>
                                <a:lnTo>
                                  <a:pt x="421978" y="29633"/>
                                </a:lnTo>
                                <a:lnTo>
                                  <a:pt x="393917" y="39158"/>
                                </a:lnTo>
                                <a:lnTo>
                                  <a:pt x="364267" y="50271"/>
                                </a:lnTo>
                                <a:lnTo>
                                  <a:pt x="308674" y="79904"/>
                                </a:lnTo>
                                <a:lnTo>
                                  <a:pt x="257317" y="118004"/>
                                </a:lnTo>
                                <a:lnTo>
                                  <a:pt x="213372" y="164571"/>
                                </a:lnTo>
                                <a:lnTo>
                                  <a:pt x="194311" y="189442"/>
                                </a:lnTo>
                                <a:lnTo>
                                  <a:pt x="180016" y="213254"/>
                                </a:lnTo>
                                <a:lnTo>
                                  <a:pt x="153013" y="270404"/>
                                </a:lnTo>
                                <a:lnTo>
                                  <a:pt x="141895" y="316971"/>
                                </a:lnTo>
                                <a:lnTo>
                                  <a:pt x="139248" y="347134"/>
                                </a:lnTo>
                                <a:lnTo>
                                  <a:pt x="142954" y="376767"/>
                                </a:lnTo>
                                <a:lnTo>
                                  <a:pt x="153013" y="403754"/>
                                </a:lnTo>
                                <a:lnTo>
                                  <a:pt x="161485" y="414867"/>
                                </a:lnTo>
                                <a:lnTo>
                                  <a:pt x="173662" y="412221"/>
                                </a:lnTo>
                                <a:lnTo>
                                  <a:pt x="199606" y="407459"/>
                                </a:lnTo>
                                <a:lnTo>
                                  <a:pt x="227138" y="406400"/>
                                </a:lnTo>
                                <a:lnTo>
                                  <a:pt x="255199" y="410634"/>
                                </a:lnTo>
                                <a:lnTo>
                                  <a:pt x="270553" y="414338"/>
                                </a:lnTo>
                                <a:lnTo>
                                  <a:pt x="277436" y="413279"/>
                                </a:lnTo>
                                <a:lnTo>
                                  <a:pt x="289614" y="416454"/>
                                </a:lnTo>
                                <a:lnTo>
                                  <a:pt x="298614" y="423334"/>
                                </a:lnTo>
                                <a:lnTo>
                                  <a:pt x="304968" y="433388"/>
                                </a:lnTo>
                                <a:lnTo>
                                  <a:pt x="307086" y="444500"/>
                                </a:lnTo>
                                <a:lnTo>
                                  <a:pt x="305497" y="456671"/>
                                </a:lnTo>
                                <a:lnTo>
                                  <a:pt x="300203" y="467784"/>
                                </a:lnTo>
                                <a:lnTo>
                                  <a:pt x="290143" y="476779"/>
                                </a:lnTo>
                                <a:lnTo>
                                  <a:pt x="283260" y="480484"/>
                                </a:lnTo>
                                <a:lnTo>
                                  <a:pt x="275318" y="483659"/>
                                </a:lnTo>
                                <a:lnTo>
                                  <a:pt x="257317" y="485775"/>
                                </a:lnTo>
                                <a:lnTo>
                                  <a:pt x="230844" y="484188"/>
                                </a:lnTo>
                                <a:lnTo>
                                  <a:pt x="196429" y="469900"/>
                                </a:lnTo>
                                <a:lnTo>
                                  <a:pt x="175780" y="452438"/>
                                </a:lnTo>
                                <a:lnTo>
                                  <a:pt x="166250" y="437621"/>
                                </a:lnTo>
                                <a:lnTo>
                                  <a:pt x="162014" y="430213"/>
                                </a:lnTo>
                                <a:lnTo>
                                  <a:pt x="139248" y="438679"/>
                                </a:lnTo>
                                <a:lnTo>
                                  <a:pt x="99538" y="465138"/>
                                </a:lnTo>
                                <a:lnTo>
                                  <a:pt x="67771" y="501121"/>
                                </a:lnTo>
                                <a:lnTo>
                                  <a:pt x="43416" y="544513"/>
                                </a:lnTo>
                                <a:lnTo>
                                  <a:pt x="26473" y="592667"/>
                                </a:lnTo>
                                <a:lnTo>
                                  <a:pt x="18002" y="643467"/>
                                </a:lnTo>
                                <a:lnTo>
                                  <a:pt x="19061" y="695855"/>
                                </a:lnTo>
                                <a:lnTo>
                                  <a:pt x="28061" y="747713"/>
                                </a:lnTo>
                                <a:lnTo>
                                  <a:pt x="36533" y="772055"/>
                                </a:lnTo>
                                <a:lnTo>
                                  <a:pt x="47122" y="797984"/>
                                </a:lnTo>
                                <a:lnTo>
                                  <a:pt x="74654" y="848784"/>
                                </a:lnTo>
                                <a:lnTo>
                                  <a:pt x="108010" y="896938"/>
                                </a:lnTo>
                                <a:lnTo>
                                  <a:pt x="147719" y="942446"/>
                                </a:lnTo>
                                <a:lnTo>
                                  <a:pt x="192723" y="983192"/>
                                </a:lnTo>
                                <a:lnTo>
                                  <a:pt x="241433" y="1017059"/>
                                </a:lnTo>
                                <a:lnTo>
                                  <a:pt x="293849" y="1045634"/>
                                </a:lnTo>
                                <a:lnTo>
                                  <a:pt x="348383" y="1064684"/>
                                </a:lnTo>
                                <a:lnTo>
                                  <a:pt x="376445" y="1070505"/>
                                </a:lnTo>
                                <a:lnTo>
                                  <a:pt x="378033" y="1058334"/>
                                </a:lnTo>
                                <a:lnTo>
                                  <a:pt x="384916" y="1037167"/>
                                </a:lnTo>
                                <a:lnTo>
                                  <a:pt x="397623" y="1016530"/>
                                </a:lnTo>
                                <a:lnTo>
                                  <a:pt x="417742" y="998009"/>
                                </a:lnTo>
                                <a:lnTo>
                                  <a:pt x="429920" y="990601"/>
                                </a:lnTo>
                                <a:lnTo>
                                  <a:pt x="429920" y="989013"/>
                                </a:lnTo>
                                <a:lnTo>
                                  <a:pt x="431508" y="988484"/>
                                </a:lnTo>
                                <a:lnTo>
                                  <a:pt x="437332" y="983721"/>
                                </a:lnTo>
                                <a:lnTo>
                                  <a:pt x="449510" y="980017"/>
                                </a:lnTo>
                                <a:lnTo>
                                  <a:pt x="468041" y="981605"/>
                                </a:lnTo>
                                <a:lnTo>
                                  <a:pt x="487631" y="995892"/>
                                </a:lnTo>
                                <a:lnTo>
                                  <a:pt x="497691" y="1018646"/>
                                </a:lnTo>
                                <a:lnTo>
                                  <a:pt x="496632" y="1032405"/>
                                </a:lnTo>
                                <a:lnTo>
                                  <a:pt x="494514" y="1042988"/>
                                </a:lnTo>
                                <a:lnTo>
                                  <a:pt x="482336" y="1063096"/>
                                </a:lnTo>
                                <a:lnTo>
                                  <a:pt x="463276" y="1076855"/>
                                </a:lnTo>
                                <a:lnTo>
                                  <a:pt x="441039" y="1083734"/>
                                </a:lnTo>
                                <a:lnTo>
                                  <a:pt x="429920" y="1083734"/>
                                </a:lnTo>
                                <a:lnTo>
                                  <a:pt x="412448" y="1084792"/>
                                </a:lnTo>
                                <a:lnTo>
                                  <a:pt x="394976" y="1084263"/>
                                </a:lnTo>
                                <a:lnTo>
                                  <a:pt x="395505" y="1102784"/>
                                </a:lnTo>
                                <a:lnTo>
                                  <a:pt x="405565" y="1139296"/>
                                </a:lnTo>
                                <a:lnTo>
                                  <a:pt x="423037" y="1174221"/>
                                </a:lnTo>
                                <a:lnTo>
                                  <a:pt x="445804" y="1203855"/>
                                </a:lnTo>
                                <a:lnTo>
                                  <a:pt x="458511" y="1216026"/>
                                </a:lnTo>
                                <a:lnTo>
                                  <a:pt x="477042" y="1231371"/>
                                </a:lnTo>
                                <a:lnTo>
                                  <a:pt x="518339" y="1254126"/>
                                </a:lnTo>
                                <a:lnTo>
                                  <a:pt x="563343" y="1271059"/>
                                </a:lnTo>
                                <a:lnTo>
                                  <a:pt x="609406" y="1280584"/>
                                </a:lnTo>
                                <a:lnTo>
                                  <a:pt x="632702" y="1283759"/>
                                </a:lnTo>
                                <a:lnTo>
                                  <a:pt x="673471" y="1287463"/>
                                </a:lnTo>
                                <a:lnTo>
                                  <a:pt x="756066" y="1285347"/>
                                </a:lnTo>
                                <a:lnTo>
                                  <a:pt x="836014" y="1273705"/>
                                </a:lnTo>
                                <a:lnTo>
                                  <a:pt x="915962" y="1254126"/>
                                </a:lnTo>
                                <a:lnTo>
                                  <a:pt x="955142" y="1241955"/>
                                </a:lnTo>
                                <a:lnTo>
                                  <a:pt x="958848" y="1241955"/>
                                </a:lnTo>
                                <a:lnTo>
                                  <a:pt x="962025" y="1247776"/>
                                </a:lnTo>
                                <a:lnTo>
                                  <a:pt x="958848" y="1250421"/>
                                </a:lnTo>
                                <a:lnTo>
                                  <a:pt x="933434" y="1261534"/>
                                </a:lnTo>
                                <a:lnTo>
                                  <a:pt x="879430" y="1281642"/>
                                </a:lnTo>
                                <a:lnTo>
                                  <a:pt x="822248" y="1295930"/>
                                </a:lnTo>
                                <a:lnTo>
                                  <a:pt x="762949" y="1305984"/>
                                </a:lnTo>
                                <a:lnTo>
                                  <a:pt x="702591" y="1309688"/>
                                </a:lnTo>
                                <a:lnTo>
                                  <a:pt x="643292" y="1306513"/>
                                </a:lnTo>
                                <a:lnTo>
                                  <a:pt x="585051" y="1297517"/>
                                </a:lnTo>
                                <a:lnTo>
                                  <a:pt x="530517" y="1280055"/>
                                </a:lnTo>
                                <a:lnTo>
                                  <a:pt x="504574" y="1268413"/>
                                </a:lnTo>
                                <a:lnTo>
                                  <a:pt x="481807" y="1255713"/>
                                </a:lnTo>
                                <a:lnTo>
                                  <a:pt x="438391" y="1216555"/>
                                </a:lnTo>
                                <a:lnTo>
                                  <a:pt x="401329" y="1166284"/>
                                </a:lnTo>
                                <a:lnTo>
                                  <a:pt x="383328" y="1124480"/>
                                </a:lnTo>
                                <a:lnTo>
                                  <a:pt x="376974" y="1096963"/>
                                </a:lnTo>
                                <a:lnTo>
                                  <a:pt x="376445" y="1083734"/>
                                </a:lnTo>
                                <a:lnTo>
                                  <a:pt x="343618" y="1077913"/>
                                </a:lnTo>
                                <a:lnTo>
                                  <a:pt x="279554" y="1056746"/>
                                </a:lnTo>
                                <a:lnTo>
                                  <a:pt x="218666" y="1023938"/>
                                </a:lnTo>
                                <a:lnTo>
                                  <a:pt x="161485" y="980546"/>
                                </a:lnTo>
                                <a:lnTo>
                                  <a:pt x="111186" y="928688"/>
                                </a:lnTo>
                                <a:lnTo>
                                  <a:pt x="67771" y="872067"/>
                                </a:lnTo>
                                <a:lnTo>
                                  <a:pt x="34415" y="811742"/>
                                </a:lnTo>
                                <a:lnTo>
                                  <a:pt x="10589" y="749300"/>
                                </a:lnTo>
                                <a:lnTo>
                                  <a:pt x="4236" y="718609"/>
                                </a:lnTo>
                                <a:lnTo>
                                  <a:pt x="530" y="695855"/>
                                </a:lnTo>
                                <a:lnTo>
                                  <a:pt x="0" y="649288"/>
                                </a:lnTo>
                                <a:lnTo>
                                  <a:pt x="6883" y="603779"/>
                                </a:lnTo>
                                <a:lnTo>
                                  <a:pt x="20649" y="559859"/>
                                </a:lnTo>
                                <a:lnTo>
                                  <a:pt x="39709" y="518584"/>
                                </a:lnTo>
                                <a:lnTo>
                                  <a:pt x="65653" y="482071"/>
                                </a:lnTo>
                                <a:lnTo>
                                  <a:pt x="95832" y="450850"/>
                                </a:lnTo>
                                <a:lnTo>
                                  <a:pt x="131835" y="427038"/>
                                </a:lnTo>
                                <a:lnTo>
                                  <a:pt x="151425" y="419100"/>
                                </a:lnTo>
                                <a:lnTo>
                                  <a:pt x="140836" y="402696"/>
                                </a:lnTo>
                                <a:lnTo>
                                  <a:pt x="128658" y="365654"/>
                                </a:lnTo>
                                <a:lnTo>
                                  <a:pt x="127070" y="323850"/>
                                </a:lnTo>
                                <a:lnTo>
                                  <a:pt x="133953" y="283104"/>
                                </a:lnTo>
                                <a:lnTo>
                                  <a:pt x="139248" y="264054"/>
                                </a:lnTo>
                                <a:lnTo>
                                  <a:pt x="151425" y="232304"/>
                                </a:lnTo>
                                <a:lnTo>
                                  <a:pt x="185310" y="173567"/>
                                </a:lnTo>
                                <a:lnTo>
                                  <a:pt x="228726" y="121708"/>
                                </a:lnTo>
                                <a:lnTo>
                                  <a:pt x="280613" y="78317"/>
                                </a:lnTo>
                                <a:lnTo>
                                  <a:pt x="308674" y="60325"/>
                                </a:lnTo>
                                <a:lnTo>
                                  <a:pt x="341500" y="41275"/>
                                </a:lnTo>
                                <a:lnTo>
                                  <a:pt x="408212" y="15346"/>
                                </a:lnTo>
                                <a:lnTo>
                                  <a:pt x="478630" y="1588"/>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39" name="Freeform: Shape 1088653239"/>
                        <wps:cNvSpPr>
                          <a:spLocks/>
                        </wps:cNvSpPr>
                        <wps:spPr bwMode="auto">
                          <a:xfrm>
                            <a:off x="5478235" y="838084"/>
                            <a:ext cx="1322388" cy="285750"/>
                          </a:xfrm>
                          <a:custGeom>
                            <a:avLst/>
                            <a:gdLst>
                              <a:gd name="connsiteX0" fmla="*/ 874547 w 1322388"/>
                              <a:gd name="connsiteY0" fmla="*/ 123825 h 285750"/>
                              <a:gd name="connsiteX1" fmla="*/ 865104 w 1322388"/>
                              <a:gd name="connsiteY1" fmla="*/ 137666 h 285750"/>
                              <a:gd name="connsiteX2" fmla="*/ 856711 w 1322388"/>
                              <a:gd name="connsiteY2" fmla="*/ 159492 h 285750"/>
                              <a:gd name="connsiteX3" fmla="*/ 855662 w 1322388"/>
                              <a:gd name="connsiteY3" fmla="*/ 175994 h 285750"/>
                              <a:gd name="connsiteX4" fmla="*/ 857236 w 1322388"/>
                              <a:gd name="connsiteY4" fmla="*/ 183979 h 285750"/>
                              <a:gd name="connsiteX5" fmla="*/ 862482 w 1322388"/>
                              <a:gd name="connsiteY5" fmla="*/ 195690 h 285750"/>
                              <a:gd name="connsiteX6" fmla="*/ 876120 w 1322388"/>
                              <a:gd name="connsiteY6" fmla="*/ 208466 h 285750"/>
                              <a:gd name="connsiteX7" fmla="*/ 887661 w 1322388"/>
                              <a:gd name="connsiteY7" fmla="*/ 212725 h 285750"/>
                              <a:gd name="connsiteX8" fmla="*/ 894480 w 1322388"/>
                              <a:gd name="connsiteY8" fmla="*/ 211660 h 285750"/>
                              <a:gd name="connsiteX9" fmla="*/ 902349 w 1322388"/>
                              <a:gd name="connsiteY9" fmla="*/ 207934 h 285750"/>
                              <a:gd name="connsiteX10" fmla="*/ 914938 w 1322388"/>
                              <a:gd name="connsiteY10" fmla="*/ 193561 h 285750"/>
                              <a:gd name="connsiteX11" fmla="*/ 915987 w 1322388"/>
                              <a:gd name="connsiteY11" fmla="*/ 183979 h 285750"/>
                              <a:gd name="connsiteX12" fmla="*/ 915463 w 1322388"/>
                              <a:gd name="connsiteY12" fmla="*/ 183447 h 285750"/>
                              <a:gd name="connsiteX13" fmla="*/ 914938 w 1322388"/>
                              <a:gd name="connsiteY13" fmla="*/ 182914 h 285750"/>
                              <a:gd name="connsiteX14" fmla="*/ 896578 w 1322388"/>
                              <a:gd name="connsiteY14" fmla="*/ 151507 h 285750"/>
                              <a:gd name="connsiteX15" fmla="*/ 384474 w 1322388"/>
                              <a:gd name="connsiteY15" fmla="*/ 117475 h 285750"/>
                              <a:gd name="connsiteX16" fmla="*/ 383409 w 1322388"/>
                              <a:gd name="connsiteY16" fmla="*/ 120107 h 285750"/>
                              <a:gd name="connsiteX17" fmla="*/ 381277 w 1322388"/>
                              <a:gd name="connsiteY17" fmla="*/ 122213 h 285750"/>
                              <a:gd name="connsiteX18" fmla="*/ 364226 w 1322388"/>
                              <a:gd name="connsiteY18" fmla="*/ 134321 h 285750"/>
                              <a:gd name="connsiteX19" fmla="*/ 345042 w 1322388"/>
                              <a:gd name="connsiteY19" fmla="*/ 158536 h 285750"/>
                              <a:gd name="connsiteX20" fmla="*/ 341312 w 1322388"/>
                              <a:gd name="connsiteY20" fmla="*/ 178014 h 285750"/>
                              <a:gd name="connsiteX21" fmla="*/ 343444 w 1322388"/>
                              <a:gd name="connsiteY21" fmla="*/ 189069 h 285750"/>
                              <a:gd name="connsiteX22" fmla="*/ 347707 w 1322388"/>
                              <a:gd name="connsiteY22" fmla="*/ 200124 h 285750"/>
                              <a:gd name="connsiteX23" fmla="*/ 363693 w 1322388"/>
                              <a:gd name="connsiteY23" fmla="*/ 214337 h 285750"/>
                              <a:gd name="connsiteX24" fmla="*/ 384474 w 1322388"/>
                              <a:gd name="connsiteY24" fmla="*/ 219075 h 285750"/>
                              <a:gd name="connsiteX25" fmla="*/ 404191 w 1322388"/>
                              <a:gd name="connsiteY25" fmla="*/ 211705 h 285750"/>
                              <a:gd name="connsiteX26" fmla="*/ 411118 w 1322388"/>
                              <a:gd name="connsiteY26" fmla="*/ 201703 h 285750"/>
                              <a:gd name="connsiteX27" fmla="*/ 414315 w 1322388"/>
                              <a:gd name="connsiteY27" fmla="*/ 199597 h 285750"/>
                              <a:gd name="connsiteX28" fmla="*/ 417512 w 1322388"/>
                              <a:gd name="connsiteY28" fmla="*/ 201703 h 285750"/>
                              <a:gd name="connsiteX29" fmla="*/ 417512 w 1322388"/>
                              <a:gd name="connsiteY29" fmla="*/ 187490 h 285750"/>
                              <a:gd name="connsiteX30" fmla="*/ 412716 w 1322388"/>
                              <a:gd name="connsiteY30" fmla="*/ 163274 h 285750"/>
                              <a:gd name="connsiteX31" fmla="*/ 404191 w 1322388"/>
                              <a:gd name="connsiteY31" fmla="*/ 141691 h 285750"/>
                              <a:gd name="connsiteX32" fmla="*/ 391935 w 1322388"/>
                              <a:gd name="connsiteY32" fmla="*/ 124319 h 285750"/>
                              <a:gd name="connsiteX33" fmla="*/ 633137 w 1322388"/>
                              <a:gd name="connsiteY33" fmla="*/ 0 h 285750"/>
                              <a:gd name="connsiteX34" fmla="*/ 675487 w 1322388"/>
                              <a:gd name="connsiteY34" fmla="*/ 0 h 285750"/>
                              <a:gd name="connsiteX35" fmla="*/ 695604 w 1322388"/>
                              <a:gd name="connsiteY35" fmla="*/ 2656 h 285750"/>
                              <a:gd name="connsiteX36" fmla="*/ 722602 w 1322388"/>
                              <a:gd name="connsiteY36" fmla="*/ 7436 h 285750"/>
                              <a:gd name="connsiteX37" fmla="*/ 772893 w 1322388"/>
                              <a:gd name="connsiteY37" fmla="*/ 24963 h 285750"/>
                              <a:gd name="connsiteX38" fmla="*/ 820008 w 1322388"/>
                              <a:gd name="connsiteY38" fmla="*/ 50458 h 285750"/>
                              <a:gd name="connsiteX39" fmla="*/ 861829 w 1322388"/>
                              <a:gd name="connsiteY39" fmla="*/ 83388 h 285750"/>
                              <a:gd name="connsiteX40" fmla="*/ 880357 w 1322388"/>
                              <a:gd name="connsiteY40" fmla="*/ 101978 h 285750"/>
                              <a:gd name="connsiteX41" fmla="*/ 907885 w 1322388"/>
                              <a:gd name="connsiteY41" fmla="*/ 83388 h 285750"/>
                              <a:gd name="connsiteX42" fmla="*/ 965587 w 1322388"/>
                              <a:gd name="connsiteY42" fmla="*/ 56300 h 285750"/>
                              <a:gd name="connsiteX43" fmla="*/ 1027524 w 1322388"/>
                              <a:gd name="connsiteY43" fmla="*/ 42491 h 285750"/>
                              <a:gd name="connsiteX44" fmla="*/ 1089991 w 1322388"/>
                              <a:gd name="connsiteY44" fmla="*/ 41960 h 285750"/>
                              <a:gd name="connsiteX45" fmla="*/ 1150869 w 1322388"/>
                              <a:gd name="connsiteY45" fmla="*/ 54176 h 285750"/>
                              <a:gd name="connsiteX46" fmla="*/ 1208572 w 1322388"/>
                              <a:gd name="connsiteY46" fmla="*/ 78608 h 285750"/>
                              <a:gd name="connsiteX47" fmla="*/ 1259922 w 1322388"/>
                              <a:gd name="connsiteY47" fmla="*/ 115787 h 285750"/>
                              <a:gd name="connsiteX48" fmla="*/ 1303331 w 1322388"/>
                              <a:gd name="connsiteY48" fmla="*/ 164652 h 285750"/>
                              <a:gd name="connsiteX49" fmla="*/ 1320800 w 1322388"/>
                              <a:gd name="connsiteY49" fmla="*/ 193864 h 285750"/>
                              <a:gd name="connsiteX50" fmla="*/ 1322388 w 1322388"/>
                              <a:gd name="connsiteY50" fmla="*/ 197582 h 285750"/>
                              <a:gd name="connsiteX51" fmla="*/ 1319741 w 1322388"/>
                              <a:gd name="connsiteY51" fmla="*/ 202893 h 285750"/>
                              <a:gd name="connsiteX52" fmla="*/ 1314448 w 1322388"/>
                              <a:gd name="connsiteY52" fmla="*/ 206080 h 285750"/>
                              <a:gd name="connsiteX53" fmla="*/ 1308624 w 1322388"/>
                              <a:gd name="connsiteY53" fmla="*/ 205549 h 285750"/>
                              <a:gd name="connsiteX54" fmla="*/ 1305977 w 1322388"/>
                              <a:gd name="connsiteY54" fmla="*/ 202362 h 285750"/>
                              <a:gd name="connsiteX55" fmla="*/ 1287979 w 1322388"/>
                              <a:gd name="connsiteY55" fmla="*/ 175805 h 285750"/>
                              <a:gd name="connsiteX56" fmla="*/ 1245099 w 1322388"/>
                              <a:gd name="connsiteY56" fmla="*/ 129597 h 285750"/>
                              <a:gd name="connsiteX57" fmla="*/ 1196396 w 1322388"/>
                              <a:gd name="connsiteY57" fmla="*/ 94542 h 285750"/>
                              <a:gd name="connsiteX58" fmla="*/ 1142929 w 1322388"/>
                              <a:gd name="connsiteY58" fmla="*/ 70641 h 285750"/>
                              <a:gd name="connsiteX59" fmla="*/ 1086815 w 1322388"/>
                              <a:gd name="connsiteY59" fmla="*/ 58425 h 285750"/>
                              <a:gd name="connsiteX60" fmla="*/ 1029642 w 1322388"/>
                              <a:gd name="connsiteY60" fmla="*/ 58425 h 285750"/>
                              <a:gd name="connsiteX61" fmla="*/ 970881 w 1322388"/>
                              <a:gd name="connsiteY61" fmla="*/ 69579 h 285750"/>
                              <a:gd name="connsiteX62" fmla="*/ 914767 w 1322388"/>
                              <a:gd name="connsiteY62" fmla="*/ 92948 h 285750"/>
                              <a:gd name="connsiteX63" fmla="*/ 887239 w 1322388"/>
                              <a:gd name="connsiteY63" fmla="*/ 109945 h 285750"/>
                              <a:gd name="connsiteX64" fmla="*/ 898356 w 1322388"/>
                              <a:gd name="connsiteY64" fmla="*/ 125348 h 285750"/>
                              <a:gd name="connsiteX65" fmla="*/ 919002 w 1322388"/>
                              <a:gd name="connsiteY65" fmla="*/ 157216 h 285750"/>
                              <a:gd name="connsiteX66" fmla="*/ 927472 w 1322388"/>
                              <a:gd name="connsiteY66" fmla="*/ 174743 h 285750"/>
                              <a:gd name="connsiteX67" fmla="*/ 928001 w 1322388"/>
                              <a:gd name="connsiteY67" fmla="*/ 180054 h 285750"/>
                              <a:gd name="connsiteX68" fmla="*/ 925354 w 1322388"/>
                              <a:gd name="connsiteY68" fmla="*/ 183772 h 285750"/>
                              <a:gd name="connsiteX69" fmla="*/ 925884 w 1322388"/>
                              <a:gd name="connsiteY69" fmla="*/ 194926 h 285750"/>
                              <a:gd name="connsiteX70" fmla="*/ 916884 w 1322388"/>
                              <a:gd name="connsiteY70" fmla="*/ 212985 h 285750"/>
                              <a:gd name="connsiteX71" fmla="*/ 897826 w 1322388"/>
                              <a:gd name="connsiteY71" fmla="*/ 224670 h 285750"/>
                              <a:gd name="connsiteX72" fmla="*/ 875593 w 1322388"/>
                              <a:gd name="connsiteY72" fmla="*/ 226263 h 285750"/>
                              <a:gd name="connsiteX73" fmla="*/ 865005 w 1322388"/>
                              <a:gd name="connsiteY73" fmla="*/ 220952 h 285750"/>
                              <a:gd name="connsiteX74" fmla="*/ 857594 w 1322388"/>
                              <a:gd name="connsiteY74" fmla="*/ 216172 h 285750"/>
                              <a:gd name="connsiteX75" fmla="*/ 847536 w 1322388"/>
                              <a:gd name="connsiteY75" fmla="*/ 204487 h 285750"/>
                              <a:gd name="connsiteX76" fmla="*/ 839065 w 1322388"/>
                              <a:gd name="connsiteY76" fmla="*/ 183772 h 285750"/>
                              <a:gd name="connsiteX77" fmla="*/ 840654 w 1322388"/>
                              <a:gd name="connsiteY77" fmla="*/ 153498 h 285750"/>
                              <a:gd name="connsiteX78" fmla="*/ 854417 w 1322388"/>
                              <a:gd name="connsiteY78" fmla="*/ 124285 h 285750"/>
                              <a:gd name="connsiteX79" fmla="*/ 864476 w 1322388"/>
                              <a:gd name="connsiteY79" fmla="*/ 113132 h 285750"/>
                              <a:gd name="connsiteX80" fmla="*/ 845947 w 1322388"/>
                              <a:gd name="connsiteY80" fmla="*/ 94011 h 285750"/>
                              <a:gd name="connsiteX81" fmla="*/ 803068 w 1322388"/>
                              <a:gd name="connsiteY81" fmla="*/ 61080 h 285750"/>
                              <a:gd name="connsiteX82" fmla="*/ 757012 w 1322388"/>
                              <a:gd name="connsiteY82" fmla="*/ 36648 h 285750"/>
                              <a:gd name="connsiteX83" fmla="*/ 705133 w 1322388"/>
                              <a:gd name="connsiteY83" fmla="*/ 20714 h 285750"/>
                              <a:gd name="connsiteX84" fmla="*/ 676546 w 1322388"/>
                              <a:gd name="connsiteY84" fmla="*/ 16465 h 285750"/>
                              <a:gd name="connsiteX85" fmla="*/ 657489 w 1322388"/>
                              <a:gd name="connsiteY85" fmla="*/ 14872 h 285750"/>
                              <a:gd name="connsiteX86" fmla="*/ 619373 w 1322388"/>
                              <a:gd name="connsiteY86" fmla="*/ 17527 h 285750"/>
                              <a:gd name="connsiteX87" fmla="*/ 564847 w 1322388"/>
                              <a:gd name="connsiteY87" fmla="*/ 28150 h 285750"/>
                              <a:gd name="connsiteX88" fmla="*/ 457383 w 1322388"/>
                              <a:gd name="connsiteY88" fmla="*/ 71703 h 285750"/>
                              <a:gd name="connsiteX89" fmla="*/ 388564 w 1322388"/>
                              <a:gd name="connsiteY89" fmla="*/ 105165 h 285750"/>
                              <a:gd name="connsiteX90" fmla="*/ 398093 w 1322388"/>
                              <a:gd name="connsiteY90" fmla="*/ 113663 h 285750"/>
                              <a:gd name="connsiteX91" fmla="*/ 413974 w 1322388"/>
                              <a:gd name="connsiteY91" fmla="*/ 134908 h 285750"/>
                              <a:gd name="connsiteX92" fmla="*/ 423503 w 1322388"/>
                              <a:gd name="connsiteY92" fmla="*/ 159340 h 285750"/>
                              <a:gd name="connsiteX93" fmla="*/ 427738 w 1322388"/>
                              <a:gd name="connsiteY93" fmla="*/ 189615 h 285750"/>
                              <a:gd name="connsiteX94" fmla="*/ 426150 w 1322388"/>
                              <a:gd name="connsiteY94" fmla="*/ 205549 h 285750"/>
                              <a:gd name="connsiteX95" fmla="*/ 424562 w 1322388"/>
                              <a:gd name="connsiteY95" fmla="*/ 209267 h 285750"/>
                              <a:gd name="connsiteX96" fmla="*/ 417680 w 1322388"/>
                              <a:gd name="connsiteY96" fmla="*/ 209267 h 285750"/>
                              <a:gd name="connsiteX97" fmla="*/ 417151 w 1322388"/>
                              <a:gd name="connsiteY97" fmla="*/ 205549 h 285750"/>
                              <a:gd name="connsiteX98" fmla="*/ 410798 w 1322388"/>
                              <a:gd name="connsiteY98" fmla="*/ 216703 h 285750"/>
                              <a:gd name="connsiteX99" fmla="*/ 390152 w 1322388"/>
                              <a:gd name="connsiteY99" fmla="*/ 230512 h 285750"/>
                              <a:gd name="connsiteX100" fmla="*/ 366860 w 1322388"/>
                              <a:gd name="connsiteY100" fmla="*/ 232106 h 285750"/>
                              <a:gd name="connsiteX101" fmla="*/ 344626 w 1322388"/>
                              <a:gd name="connsiteY101" fmla="*/ 220952 h 285750"/>
                              <a:gd name="connsiteX102" fmla="*/ 336685 w 1322388"/>
                              <a:gd name="connsiteY102" fmla="*/ 210860 h 285750"/>
                              <a:gd name="connsiteX103" fmla="*/ 332450 w 1322388"/>
                              <a:gd name="connsiteY103" fmla="*/ 202893 h 285750"/>
                              <a:gd name="connsiteX104" fmla="*/ 327686 w 1322388"/>
                              <a:gd name="connsiteY104" fmla="*/ 188553 h 285750"/>
                              <a:gd name="connsiteX105" fmla="*/ 327686 w 1322388"/>
                              <a:gd name="connsiteY105" fmla="*/ 166245 h 285750"/>
                              <a:gd name="connsiteX106" fmla="*/ 339861 w 1322388"/>
                              <a:gd name="connsiteY106" fmla="*/ 138095 h 285750"/>
                              <a:gd name="connsiteX107" fmla="*/ 362095 w 1322388"/>
                              <a:gd name="connsiteY107" fmla="*/ 117381 h 285750"/>
                              <a:gd name="connsiteX108" fmla="*/ 376388 w 1322388"/>
                              <a:gd name="connsiteY108" fmla="*/ 111538 h 285750"/>
                              <a:gd name="connsiteX109" fmla="*/ 375859 w 1322388"/>
                              <a:gd name="connsiteY109" fmla="*/ 110476 h 285750"/>
                              <a:gd name="connsiteX110" fmla="*/ 366860 w 1322388"/>
                              <a:gd name="connsiteY110" fmla="*/ 114725 h 285750"/>
                              <a:gd name="connsiteX111" fmla="*/ 358390 w 1322388"/>
                              <a:gd name="connsiteY111" fmla="*/ 118443 h 285750"/>
                              <a:gd name="connsiteX112" fmla="*/ 355213 w 1322388"/>
                              <a:gd name="connsiteY112" fmla="*/ 118974 h 285750"/>
                              <a:gd name="connsiteX113" fmla="*/ 352037 w 1322388"/>
                              <a:gd name="connsiteY113" fmla="*/ 114725 h 285750"/>
                              <a:gd name="connsiteX114" fmla="*/ 354155 w 1322388"/>
                              <a:gd name="connsiteY114" fmla="*/ 112069 h 285750"/>
                              <a:gd name="connsiteX115" fmla="*/ 360507 w 1322388"/>
                              <a:gd name="connsiteY115" fmla="*/ 108883 h 285750"/>
                              <a:gd name="connsiteX116" fmla="*/ 367389 w 1322388"/>
                              <a:gd name="connsiteY116" fmla="*/ 105165 h 285750"/>
                              <a:gd name="connsiteX117" fmla="*/ 356801 w 1322388"/>
                              <a:gd name="connsiteY117" fmla="*/ 99322 h 285750"/>
                              <a:gd name="connsiteX118" fmla="*/ 332450 w 1322388"/>
                              <a:gd name="connsiteY118" fmla="*/ 89762 h 285750"/>
                              <a:gd name="connsiteX119" fmla="*/ 291688 w 1322388"/>
                              <a:gd name="connsiteY119" fmla="*/ 83388 h 285750"/>
                              <a:gd name="connsiteX120" fmla="*/ 234515 w 1322388"/>
                              <a:gd name="connsiteY120" fmla="*/ 86044 h 285750"/>
                              <a:gd name="connsiteX121" fmla="*/ 181577 w 1322388"/>
                              <a:gd name="connsiteY121" fmla="*/ 99322 h 285750"/>
                              <a:gd name="connsiteX122" fmla="*/ 157755 w 1322388"/>
                              <a:gd name="connsiteY122" fmla="*/ 108883 h 285750"/>
                              <a:gd name="connsiteX123" fmla="*/ 131286 w 1322388"/>
                              <a:gd name="connsiteY123" fmla="*/ 122692 h 285750"/>
                              <a:gd name="connsiteX124" fmla="*/ 84701 w 1322388"/>
                              <a:gd name="connsiteY124" fmla="*/ 159340 h 285750"/>
                              <a:gd name="connsiteX125" fmla="*/ 46586 w 1322388"/>
                              <a:gd name="connsiteY125" fmla="*/ 203955 h 285750"/>
                              <a:gd name="connsiteX126" fmla="*/ 17470 w 1322388"/>
                              <a:gd name="connsiteY126" fmla="*/ 254944 h 285750"/>
                              <a:gd name="connsiteX127" fmla="*/ 6882 w 1322388"/>
                              <a:gd name="connsiteY127" fmla="*/ 283094 h 285750"/>
                              <a:gd name="connsiteX128" fmla="*/ 4765 w 1322388"/>
                              <a:gd name="connsiteY128" fmla="*/ 285750 h 285750"/>
                              <a:gd name="connsiteX129" fmla="*/ 0 w 1322388"/>
                              <a:gd name="connsiteY129" fmla="*/ 284157 h 285750"/>
                              <a:gd name="connsiteX130" fmla="*/ 0 w 1322388"/>
                              <a:gd name="connsiteY130" fmla="*/ 280970 h 285750"/>
                              <a:gd name="connsiteX131" fmla="*/ 6353 w 1322388"/>
                              <a:gd name="connsiteY131" fmla="*/ 261849 h 285750"/>
                              <a:gd name="connsiteX132" fmla="*/ 22234 w 1322388"/>
                              <a:gd name="connsiteY132" fmla="*/ 225201 h 285750"/>
                              <a:gd name="connsiteX133" fmla="*/ 41821 w 1322388"/>
                              <a:gd name="connsiteY133" fmla="*/ 191739 h 285750"/>
                              <a:gd name="connsiteX134" fmla="*/ 67231 w 1322388"/>
                              <a:gd name="connsiteY134" fmla="*/ 160402 h 285750"/>
                              <a:gd name="connsiteX135" fmla="*/ 95288 w 1322388"/>
                              <a:gd name="connsiteY135" fmla="*/ 132784 h 285750"/>
                              <a:gd name="connsiteX136" fmla="*/ 127581 w 1322388"/>
                              <a:gd name="connsiteY136" fmla="*/ 109945 h 285750"/>
                              <a:gd name="connsiteX137" fmla="*/ 162520 w 1322388"/>
                              <a:gd name="connsiteY137" fmla="*/ 90824 h 285750"/>
                              <a:gd name="connsiteX138" fmla="*/ 199576 w 1322388"/>
                              <a:gd name="connsiteY138" fmla="*/ 76483 h 285750"/>
                              <a:gd name="connsiteX139" fmla="*/ 219692 w 1322388"/>
                              <a:gd name="connsiteY139" fmla="*/ 71703 h 285750"/>
                              <a:gd name="connsiteX140" fmla="*/ 239279 w 1322388"/>
                              <a:gd name="connsiteY140" fmla="*/ 67985 h 285750"/>
                              <a:gd name="connsiteX141" fmla="*/ 282159 w 1322388"/>
                              <a:gd name="connsiteY141" fmla="*/ 66392 h 285750"/>
                              <a:gd name="connsiteX142" fmla="*/ 323980 w 1322388"/>
                              <a:gd name="connsiteY142" fmla="*/ 73297 h 285750"/>
                              <a:gd name="connsiteX143" fmla="*/ 362625 w 1322388"/>
                              <a:gd name="connsiteY143" fmla="*/ 87637 h 285750"/>
                              <a:gd name="connsiteX144" fmla="*/ 379565 w 1322388"/>
                              <a:gd name="connsiteY144" fmla="*/ 98260 h 285750"/>
                              <a:gd name="connsiteX145" fmla="*/ 416092 w 1322388"/>
                              <a:gd name="connsiteY145" fmla="*/ 77546 h 285750"/>
                              <a:gd name="connsiteX146" fmla="*/ 492322 w 1322388"/>
                              <a:gd name="connsiteY146" fmla="*/ 39835 h 285750"/>
                              <a:gd name="connsiteX147" fmla="*/ 551613 w 1322388"/>
                              <a:gd name="connsiteY147" fmla="*/ 16465 h 285750"/>
                              <a:gd name="connsiteX148" fmla="*/ 592375 w 1322388"/>
                              <a:gd name="connsiteY148" fmla="*/ 5843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Lst>
                            <a:rect l="l" t="t" r="r" b="b"/>
                            <a:pathLst>
                              <a:path w="1322388" h="285750">
                                <a:moveTo>
                                  <a:pt x="874547" y="123825"/>
                                </a:moveTo>
                                <a:lnTo>
                                  <a:pt x="865104" y="137666"/>
                                </a:lnTo>
                                <a:lnTo>
                                  <a:pt x="856711" y="159492"/>
                                </a:lnTo>
                                <a:lnTo>
                                  <a:pt x="855662" y="175994"/>
                                </a:lnTo>
                                <a:lnTo>
                                  <a:pt x="857236" y="183979"/>
                                </a:lnTo>
                                <a:lnTo>
                                  <a:pt x="862482" y="195690"/>
                                </a:lnTo>
                                <a:lnTo>
                                  <a:pt x="876120" y="208466"/>
                                </a:lnTo>
                                <a:lnTo>
                                  <a:pt x="887661" y="212725"/>
                                </a:lnTo>
                                <a:lnTo>
                                  <a:pt x="894480" y="211660"/>
                                </a:lnTo>
                                <a:lnTo>
                                  <a:pt x="902349" y="207934"/>
                                </a:lnTo>
                                <a:lnTo>
                                  <a:pt x="914938" y="193561"/>
                                </a:lnTo>
                                <a:lnTo>
                                  <a:pt x="915987" y="183979"/>
                                </a:lnTo>
                                <a:lnTo>
                                  <a:pt x="915463" y="183447"/>
                                </a:lnTo>
                                <a:lnTo>
                                  <a:pt x="914938" y="182914"/>
                                </a:lnTo>
                                <a:lnTo>
                                  <a:pt x="896578" y="151507"/>
                                </a:lnTo>
                                <a:close/>
                                <a:moveTo>
                                  <a:pt x="384474" y="117475"/>
                                </a:moveTo>
                                <a:lnTo>
                                  <a:pt x="383409" y="120107"/>
                                </a:lnTo>
                                <a:lnTo>
                                  <a:pt x="381277" y="122213"/>
                                </a:lnTo>
                                <a:lnTo>
                                  <a:pt x="364226" y="134321"/>
                                </a:lnTo>
                                <a:lnTo>
                                  <a:pt x="345042" y="158536"/>
                                </a:lnTo>
                                <a:lnTo>
                                  <a:pt x="341312" y="178014"/>
                                </a:lnTo>
                                <a:lnTo>
                                  <a:pt x="343444" y="189069"/>
                                </a:lnTo>
                                <a:lnTo>
                                  <a:pt x="347707" y="200124"/>
                                </a:lnTo>
                                <a:lnTo>
                                  <a:pt x="363693" y="214337"/>
                                </a:lnTo>
                                <a:lnTo>
                                  <a:pt x="384474" y="219075"/>
                                </a:lnTo>
                                <a:lnTo>
                                  <a:pt x="404191" y="211705"/>
                                </a:lnTo>
                                <a:lnTo>
                                  <a:pt x="411118" y="201703"/>
                                </a:lnTo>
                                <a:lnTo>
                                  <a:pt x="414315" y="199597"/>
                                </a:lnTo>
                                <a:lnTo>
                                  <a:pt x="417512" y="201703"/>
                                </a:lnTo>
                                <a:lnTo>
                                  <a:pt x="417512" y="187490"/>
                                </a:lnTo>
                                <a:lnTo>
                                  <a:pt x="412716" y="163274"/>
                                </a:lnTo>
                                <a:lnTo>
                                  <a:pt x="404191" y="141691"/>
                                </a:lnTo>
                                <a:lnTo>
                                  <a:pt x="391935" y="124319"/>
                                </a:lnTo>
                                <a:close/>
                                <a:moveTo>
                                  <a:pt x="633137" y="0"/>
                                </a:moveTo>
                                <a:lnTo>
                                  <a:pt x="675487" y="0"/>
                                </a:lnTo>
                                <a:lnTo>
                                  <a:pt x="695604" y="2656"/>
                                </a:lnTo>
                                <a:lnTo>
                                  <a:pt x="722602" y="7436"/>
                                </a:lnTo>
                                <a:lnTo>
                                  <a:pt x="772893" y="24963"/>
                                </a:lnTo>
                                <a:lnTo>
                                  <a:pt x="820008" y="50458"/>
                                </a:lnTo>
                                <a:lnTo>
                                  <a:pt x="861829" y="83388"/>
                                </a:lnTo>
                                <a:lnTo>
                                  <a:pt x="880357" y="101978"/>
                                </a:lnTo>
                                <a:lnTo>
                                  <a:pt x="907885" y="83388"/>
                                </a:lnTo>
                                <a:lnTo>
                                  <a:pt x="965587" y="56300"/>
                                </a:lnTo>
                                <a:lnTo>
                                  <a:pt x="1027524" y="42491"/>
                                </a:lnTo>
                                <a:lnTo>
                                  <a:pt x="1089991" y="41960"/>
                                </a:lnTo>
                                <a:lnTo>
                                  <a:pt x="1150869" y="54176"/>
                                </a:lnTo>
                                <a:lnTo>
                                  <a:pt x="1208572" y="78608"/>
                                </a:lnTo>
                                <a:lnTo>
                                  <a:pt x="1259922" y="115787"/>
                                </a:lnTo>
                                <a:lnTo>
                                  <a:pt x="1303331" y="164652"/>
                                </a:lnTo>
                                <a:lnTo>
                                  <a:pt x="1320800" y="193864"/>
                                </a:lnTo>
                                <a:lnTo>
                                  <a:pt x="1322388" y="197582"/>
                                </a:lnTo>
                                <a:lnTo>
                                  <a:pt x="1319741" y="202893"/>
                                </a:lnTo>
                                <a:lnTo>
                                  <a:pt x="1314448" y="206080"/>
                                </a:lnTo>
                                <a:lnTo>
                                  <a:pt x="1308624" y="205549"/>
                                </a:lnTo>
                                <a:lnTo>
                                  <a:pt x="1305977" y="202362"/>
                                </a:lnTo>
                                <a:lnTo>
                                  <a:pt x="1287979" y="175805"/>
                                </a:lnTo>
                                <a:lnTo>
                                  <a:pt x="1245099" y="129597"/>
                                </a:lnTo>
                                <a:lnTo>
                                  <a:pt x="1196396" y="94542"/>
                                </a:lnTo>
                                <a:lnTo>
                                  <a:pt x="1142929" y="70641"/>
                                </a:lnTo>
                                <a:lnTo>
                                  <a:pt x="1086815" y="58425"/>
                                </a:lnTo>
                                <a:lnTo>
                                  <a:pt x="1029642" y="58425"/>
                                </a:lnTo>
                                <a:lnTo>
                                  <a:pt x="970881" y="69579"/>
                                </a:lnTo>
                                <a:lnTo>
                                  <a:pt x="914767" y="92948"/>
                                </a:lnTo>
                                <a:lnTo>
                                  <a:pt x="887239" y="109945"/>
                                </a:lnTo>
                                <a:lnTo>
                                  <a:pt x="898356" y="125348"/>
                                </a:lnTo>
                                <a:lnTo>
                                  <a:pt x="919002" y="157216"/>
                                </a:lnTo>
                                <a:lnTo>
                                  <a:pt x="927472" y="174743"/>
                                </a:lnTo>
                                <a:lnTo>
                                  <a:pt x="928001" y="180054"/>
                                </a:lnTo>
                                <a:lnTo>
                                  <a:pt x="925354" y="183772"/>
                                </a:lnTo>
                                <a:lnTo>
                                  <a:pt x="925884" y="194926"/>
                                </a:lnTo>
                                <a:lnTo>
                                  <a:pt x="916884" y="212985"/>
                                </a:lnTo>
                                <a:lnTo>
                                  <a:pt x="897826" y="224670"/>
                                </a:lnTo>
                                <a:lnTo>
                                  <a:pt x="875593" y="226263"/>
                                </a:lnTo>
                                <a:lnTo>
                                  <a:pt x="865005" y="220952"/>
                                </a:lnTo>
                                <a:lnTo>
                                  <a:pt x="857594" y="216172"/>
                                </a:lnTo>
                                <a:lnTo>
                                  <a:pt x="847536" y="204487"/>
                                </a:lnTo>
                                <a:lnTo>
                                  <a:pt x="839065" y="183772"/>
                                </a:lnTo>
                                <a:lnTo>
                                  <a:pt x="840654" y="153498"/>
                                </a:lnTo>
                                <a:lnTo>
                                  <a:pt x="854417" y="124285"/>
                                </a:lnTo>
                                <a:lnTo>
                                  <a:pt x="864476" y="113132"/>
                                </a:lnTo>
                                <a:lnTo>
                                  <a:pt x="845947" y="94011"/>
                                </a:lnTo>
                                <a:lnTo>
                                  <a:pt x="803068" y="61080"/>
                                </a:lnTo>
                                <a:lnTo>
                                  <a:pt x="757012" y="36648"/>
                                </a:lnTo>
                                <a:lnTo>
                                  <a:pt x="705133" y="20714"/>
                                </a:lnTo>
                                <a:lnTo>
                                  <a:pt x="676546" y="16465"/>
                                </a:lnTo>
                                <a:lnTo>
                                  <a:pt x="657489" y="14872"/>
                                </a:lnTo>
                                <a:lnTo>
                                  <a:pt x="619373" y="17527"/>
                                </a:lnTo>
                                <a:lnTo>
                                  <a:pt x="564847" y="28150"/>
                                </a:lnTo>
                                <a:lnTo>
                                  <a:pt x="457383" y="71703"/>
                                </a:lnTo>
                                <a:lnTo>
                                  <a:pt x="388564" y="105165"/>
                                </a:lnTo>
                                <a:lnTo>
                                  <a:pt x="398093" y="113663"/>
                                </a:lnTo>
                                <a:lnTo>
                                  <a:pt x="413974" y="134908"/>
                                </a:lnTo>
                                <a:lnTo>
                                  <a:pt x="423503" y="159340"/>
                                </a:lnTo>
                                <a:lnTo>
                                  <a:pt x="427738" y="189615"/>
                                </a:lnTo>
                                <a:lnTo>
                                  <a:pt x="426150" y="205549"/>
                                </a:lnTo>
                                <a:lnTo>
                                  <a:pt x="424562" y="209267"/>
                                </a:lnTo>
                                <a:lnTo>
                                  <a:pt x="417680" y="209267"/>
                                </a:lnTo>
                                <a:lnTo>
                                  <a:pt x="417151" y="205549"/>
                                </a:lnTo>
                                <a:lnTo>
                                  <a:pt x="410798" y="216703"/>
                                </a:lnTo>
                                <a:lnTo>
                                  <a:pt x="390152" y="230512"/>
                                </a:lnTo>
                                <a:lnTo>
                                  <a:pt x="366860" y="232106"/>
                                </a:lnTo>
                                <a:lnTo>
                                  <a:pt x="344626" y="220952"/>
                                </a:lnTo>
                                <a:lnTo>
                                  <a:pt x="336685" y="210860"/>
                                </a:lnTo>
                                <a:lnTo>
                                  <a:pt x="332450" y="202893"/>
                                </a:lnTo>
                                <a:lnTo>
                                  <a:pt x="327686" y="188553"/>
                                </a:lnTo>
                                <a:lnTo>
                                  <a:pt x="327686" y="166245"/>
                                </a:lnTo>
                                <a:lnTo>
                                  <a:pt x="339861" y="138095"/>
                                </a:lnTo>
                                <a:lnTo>
                                  <a:pt x="362095" y="117381"/>
                                </a:lnTo>
                                <a:lnTo>
                                  <a:pt x="376388" y="111538"/>
                                </a:lnTo>
                                <a:lnTo>
                                  <a:pt x="375859" y="110476"/>
                                </a:lnTo>
                                <a:lnTo>
                                  <a:pt x="366860" y="114725"/>
                                </a:lnTo>
                                <a:lnTo>
                                  <a:pt x="358390" y="118443"/>
                                </a:lnTo>
                                <a:lnTo>
                                  <a:pt x="355213" y="118974"/>
                                </a:lnTo>
                                <a:lnTo>
                                  <a:pt x="352037" y="114725"/>
                                </a:lnTo>
                                <a:lnTo>
                                  <a:pt x="354155" y="112069"/>
                                </a:lnTo>
                                <a:lnTo>
                                  <a:pt x="360507" y="108883"/>
                                </a:lnTo>
                                <a:lnTo>
                                  <a:pt x="367389" y="105165"/>
                                </a:lnTo>
                                <a:lnTo>
                                  <a:pt x="356801" y="99322"/>
                                </a:lnTo>
                                <a:lnTo>
                                  <a:pt x="332450" y="89762"/>
                                </a:lnTo>
                                <a:lnTo>
                                  <a:pt x="291688" y="83388"/>
                                </a:lnTo>
                                <a:lnTo>
                                  <a:pt x="234515" y="86044"/>
                                </a:lnTo>
                                <a:lnTo>
                                  <a:pt x="181577" y="99322"/>
                                </a:lnTo>
                                <a:lnTo>
                                  <a:pt x="157755" y="108883"/>
                                </a:lnTo>
                                <a:lnTo>
                                  <a:pt x="131286" y="122692"/>
                                </a:lnTo>
                                <a:lnTo>
                                  <a:pt x="84701" y="159340"/>
                                </a:lnTo>
                                <a:lnTo>
                                  <a:pt x="46586" y="203955"/>
                                </a:lnTo>
                                <a:lnTo>
                                  <a:pt x="17470" y="254944"/>
                                </a:lnTo>
                                <a:lnTo>
                                  <a:pt x="6882" y="283094"/>
                                </a:lnTo>
                                <a:lnTo>
                                  <a:pt x="4765" y="285750"/>
                                </a:lnTo>
                                <a:lnTo>
                                  <a:pt x="0" y="284157"/>
                                </a:lnTo>
                                <a:lnTo>
                                  <a:pt x="0" y="280970"/>
                                </a:lnTo>
                                <a:lnTo>
                                  <a:pt x="6353" y="261849"/>
                                </a:lnTo>
                                <a:lnTo>
                                  <a:pt x="22234" y="225201"/>
                                </a:lnTo>
                                <a:lnTo>
                                  <a:pt x="41821" y="191739"/>
                                </a:lnTo>
                                <a:lnTo>
                                  <a:pt x="67231" y="160402"/>
                                </a:lnTo>
                                <a:lnTo>
                                  <a:pt x="95288" y="132784"/>
                                </a:lnTo>
                                <a:lnTo>
                                  <a:pt x="127581" y="109945"/>
                                </a:lnTo>
                                <a:lnTo>
                                  <a:pt x="162520" y="90824"/>
                                </a:lnTo>
                                <a:lnTo>
                                  <a:pt x="199576" y="76483"/>
                                </a:lnTo>
                                <a:lnTo>
                                  <a:pt x="219692" y="71703"/>
                                </a:lnTo>
                                <a:lnTo>
                                  <a:pt x="239279" y="67985"/>
                                </a:lnTo>
                                <a:lnTo>
                                  <a:pt x="282159" y="66392"/>
                                </a:lnTo>
                                <a:lnTo>
                                  <a:pt x="323980" y="73297"/>
                                </a:lnTo>
                                <a:lnTo>
                                  <a:pt x="362625" y="87637"/>
                                </a:lnTo>
                                <a:lnTo>
                                  <a:pt x="379565" y="98260"/>
                                </a:lnTo>
                                <a:lnTo>
                                  <a:pt x="416092" y="77546"/>
                                </a:lnTo>
                                <a:lnTo>
                                  <a:pt x="492322" y="39835"/>
                                </a:lnTo>
                                <a:lnTo>
                                  <a:pt x="551613" y="16465"/>
                                </a:lnTo>
                                <a:lnTo>
                                  <a:pt x="592375" y="5843"/>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088653240" name="Freeform 52"/>
                        <wps:cNvSpPr>
                          <a:spLocks/>
                        </wps:cNvSpPr>
                        <wps:spPr bwMode="auto">
                          <a:xfrm>
                            <a:off x="6956197" y="4768734"/>
                            <a:ext cx="1436688" cy="365125"/>
                          </a:xfrm>
                          <a:custGeom>
                            <a:avLst/>
                            <a:gdLst>
                              <a:gd name="T0" fmla="*/ 2713 w 2713"/>
                              <a:gd name="T1" fmla="*/ 688 h 688"/>
                              <a:gd name="T2" fmla="*/ 2445 w 2713"/>
                              <a:gd name="T3" fmla="*/ 665 h 688"/>
                              <a:gd name="T4" fmla="*/ 1909 w 2713"/>
                              <a:gd name="T5" fmla="*/ 638 h 688"/>
                              <a:gd name="T6" fmla="*/ 1641 w 2713"/>
                              <a:gd name="T7" fmla="*/ 629 h 688"/>
                              <a:gd name="T8" fmla="*/ 1344 w 2713"/>
                              <a:gd name="T9" fmla="*/ 619 h 688"/>
                              <a:gd name="T10" fmla="*/ 750 w 2713"/>
                              <a:gd name="T11" fmla="*/ 612 h 688"/>
                              <a:gd name="T12" fmla="*/ 453 w 2713"/>
                              <a:gd name="T13" fmla="*/ 619 h 688"/>
                              <a:gd name="T14" fmla="*/ 455 w 2713"/>
                              <a:gd name="T15" fmla="*/ 613 h 688"/>
                              <a:gd name="T16" fmla="*/ 452 w 2713"/>
                              <a:gd name="T17" fmla="*/ 606 h 688"/>
                              <a:gd name="T18" fmla="*/ 404 w 2713"/>
                              <a:gd name="T19" fmla="*/ 525 h 688"/>
                              <a:gd name="T20" fmla="*/ 299 w 2713"/>
                              <a:gd name="T21" fmla="*/ 368 h 688"/>
                              <a:gd name="T22" fmla="*/ 185 w 2713"/>
                              <a:gd name="T23" fmla="*/ 216 h 688"/>
                              <a:gd name="T24" fmla="*/ 63 w 2713"/>
                              <a:gd name="T25" fmla="*/ 69 h 688"/>
                              <a:gd name="T26" fmla="*/ 0 w 2713"/>
                              <a:gd name="T27" fmla="*/ 0 h 688"/>
                              <a:gd name="T28" fmla="*/ 168 w 2713"/>
                              <a:gd name="T29" fmla="*/ 43 h 688"/>
                              <a:gd name="T30" fmla="*/ 509 w 2713"/>
                              <a:gd name="T31" fmla="*/ 121 h 688"/>
                              <a:gd name="T32" fmla="*/ 1025 w 2713"/>
                              <a:gd name="T33" fmla="*/ 232 h 688"/>
                              <a:gd name="T34" fmla="*/ 1539 w 2713"/>
                              <a:gd name="T35" fmla="*/ 343 h 688"/>
                              <a:gd name="T36" fmla="*/ 1878 w 2713"/>
                              <a:gd name="T37" fmla="*/ 426 h 688"/>
                              <a:gd name="T38" fmla="*/ 2217 w 2713"/>
                              <a:gd name="T39" fmla="*/ 518 h 688"/>
                              <a:gd name="T40" fmla="*/ 2549 w 2713"/>
                              <a:gd name="T41" fmla="*/ 626 h 688"/>
                              <a:gd name="T42" fmla="*/ 2713 w 2713"/>
                              <a:gd name="T43" fmla="*/ 688 h 6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13" h="688">
                                <a:moveTo>
                                  <a:pt x="2713" y="688"/>
                                </a:moveTo>
                                <a:lnTo>
                                  <a:pt x="2445" y="665"/>
                                </a:lnTo>
                                <a:lnTo>
                                  <a:pt x="1909" y="638"/>
                                </a:lnTo>
                                <a:lnTo>
                                  <a:pt x="1641" y="629"/>
                                </a:lnTo>
                                <a:lnTo>
                                  <a:pt x="1344" y="619"/>
                                </a:lnTo>
                                <a:lnTo>
                                  <a:pt x="750" y="612"/>
                                </a:lnTo>
                                <a:lnTo>
                                  <a:pt x="453" y="619"/>
                                </a:lnTo>
                                <a:lnTo>
                                  <a:pt x="455" y="613"/>
                                </a:lnTo>
                                <a:lnTo>
                                  <a:pt x="452" y="606"/>
                                </a:lnTo>
                                <a:lnTo>
                                  <a:pt x="404" y="525"/>
                                </a:lnTo>
                                <a:lnTo>
                                  <a:pt x="299" y="368"/>
                                </a:lnTo>
                                <a:lnTo>
                                  <a:pt x="185" y="216"/>
                                </a:lnTo>
                                <a:lnTo>
                                  <a:pt x="63" y="69"/>
                                </a:lnTo>
                                <a:lnTo>
                                  <a:pt x="0" y="0"/>
                                </a:lnTo>
                                <a:lnTo>
                                  <a:pt x="168" y="43"/>
                                </a:lnTo>
                                <a:lnTo>
                                  <a:pt x="509" y="121"/>
                                </a:lnTo>
                                <a:lnTo>
                                  <a:pt x="1025" y="232"/>
                                </a:lnTo>
                                <a:lnTo>
                                  <a:pt x="1539" y="343"/>
                                </a:lnTo>
                                <a:lnTo>
                                  <a:pt x="1878" y="426"/>
                                </a:lnTo>
                                <a:lnTo>
                                  <a:pt x="2217" y="518"/>
                                </a:lnTo>
                                <a:lnTo>
                                  <a:pt x="2549" y="626"/>
                                </a:lnTo>
                                <a:lnTo>
                                  <a:pt x="2713" y="688"/>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8653241" name="Freeform 53"/>
                        <wps:cNvSpPr>
                          <a:spLocks/>
                        </wps:cNvSpPr>
                        <wps:spPr bwMode="auto">
                          <a:xfrm>
                            <a:off x="7303860" y="5167197"/>
                            <a:ext cx="1106488" cy="415925"/>
                          </a:xfrm>
                          <a:custGeom>
                            <a:avLst/>
                            <a:gdLst>
                              <a:gd name="T0" fmla="*/ 2091 w 2091"/>
                              <a:gd name="T1" fmla="*/ 0 h 786"/>
                              <a:gd name="T2" fmla="*/ 1681 w 2091"/>
                              <a:gd name="T3" fmla="*/ 177 h 786"/>
                              <a:gd name="T4" fmla="*/ 1066 w 2091"/>
                              <a:gd name="T5" fmla="*/ 459 h 786"/>
                              <a:gd name="T6" fmla="*/ 768 w 2091"/>
                              <a:gd name="T7" fmla="*/ 616 h 786"/>
                              <a:gd name="T8" fmla="*/ 574 w 2091"/>
                              <a:gd name="T9" fmla="*/ 727 h 786"/>
                              <a:gd name="T10" fmla="*/ 479 w 2091"/>
                              <a:gd name="T11" fmla="*/ 786 h 786"/>
                              <a:gd name="T12" fmla="*/ 460 w 2091"/>
                              <a:gd name="T13" fmla="*/ 786 h 786"/>
                              <a:gd name="T14" fmla="*/ 465 w 2091"/>
                              <a:gd name="T15" fmla="*/ 783 h 786"/>
                              <a:gd name="T16" fmla="*/ 469 w 2091"/>
                              <a:gd name="T17" fmla="*/ 773 h 786"/>
                              <a:gd name="T18" fmla="*/ 465 w 2091"/>
                              <a:gd name="T19" fmla="*/ 766 h 786"/>
                              <a:gd name="T20" fmla="*/ 358 w 2091"/>
                              <a:gd name="T21" fmla="*/ 605 h 786"/>
                              <a:gd name="T22" fmla="*/ 185 w 2091"/>
                              <a:gd name="T23" fmla="*/ 363 h 786"/>
                              <a:gd name="T24" fmla="*/ 65 w 2091"/>
                              <a:gd name="T25" fmla="*/ 209 h 786"/>
                              <a:gd name="T26" fmla="*/ 0 w 2091"/>
                              <a:gd name="T27" fmla="*/ 135 h 786"/>
                              <a:gd name="T28" fmla="*/ 1 w 2091"/>
                              <a:gd name="T29" fmla="*/ 134 h 786"/>
                              <a:gd name="T30" fmla="*/ 3 w 2091"/>
                              <a:gd name="T31" fmla="*/ 137 h 786"/>
                              <a:gd name="T32" fmla="*/ 7 w 2091"/>
                              <a:gd name="T33" fmla="*/ 138 h 786"/>
                              <a:gd name="T34" fmla="*/ 73 w 2091"/>
                              <a:gd name="T35" fmla="*/ 146 h 786"/>
                              <a:gd name="T36" fmla="*/ 208 w 2091"/>
                              <a:gd name="T37" fmla="*/ 151 h 786"/>
                              <a:gd name="T38" fmla="*/ 413 w 2091"/>
                              <a:gd name="T39" fmla="*/ 147 h 786"/>
                              <a:gd name="T40" fmla="*/ 548 w 2091"/>
                              <a:gd name="T41" fmla="*/ 141 h 786"/>
                              <a:gd name="T42" fmla="*/ 829 w 2091"/>
                              <a:gd name="T43" fmla="*/ 130 h 786"/>
                              <a:gd name="T44" fmla="*/ 1110 w 2091"/>
                              <a:gd name="T45" fmla="*/ 111 h 786"/>
                              <a:gd name="T46" fmla="*/ 1356 w 2091"/>
                              <a:gd name="T47" fmla="*/ 91 h 786"/>
                              <a:gd name="T48" fmla="*/ 1847 w 2091"/>
                              <a:gd name="T49" fmla="*/ 35 h 786"/>
                              <a:gd name="T50" fmla="*/ 2091 w 2091"/>
                              <a:gd name="T51" fmla="*/ 0 h 7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091" h="786">
                                <a:moveTo>
                                  <a:pt x="2091" y="0"/>
                                </a:moveTo>
                                <a:lnTo>
                                  <a:pt x="1681" y="177"/>
                                </a:lnTo>
                                <a:lnTo>
                                  <a:pt x="1066" y="459"/>
                                </a:lnTo>
                                <a:lnTo>
                                  <a:pt x="768" y="616"/>
                                </a:lnTo>
                                <a:lnTo>
                                  <a:pt x="574" y="727"/>
                                </a:lnTo>
                                <a:lnTo>
                                  <a:pt x="479" y="786"/>
                                </a:lnTo>
                                <a:lnTo>
                                  <a:pt x="460" y="786"/>
                                </a:lnTo>
                                <a:lnTo>
                                  <a:pt x="465" y="783"/>
                                </a:lnTo>
                                <a:lnTo>
                                  <a:pt x="469" y="773"/>
                                </a:lnTo>
                                <a:lnTo>
                                  <a:pt x="465" y="766"/>
                                </a:lnTo>
                                <a:lnTo>
                                  <a:pt x="358" y="605"/>
                                </a:lnTo>
                                <a:lnTo>
                                  <a:pt x="185" y="363"/>
                                </a:lnTo>
                                <a:lnTo>
                                  <a:pt x="65" y="209"/>
                                </a:lnTo>
                                <a:lnTo>
                                  <a:pt x="0" y="135"/>
                                </a:lnTo>
                                <a:lnTo>
                                  <a:pt x="1" y="134"/>
                                </a:lnTo>
                                <a:lnTo>
                                  <a:pt x="3" y="137"/>
                                </a:lnTo>
                                <a:lnTo>
                                  <a:pt x="7" y="138"/>
                                </a:lnTo>
                                <a:lnTo>
                                  <a:pt x="73" y="146"/>
                                </a:lnTo>
                                <a:lnTo>
                                  <a:pt x="208" y="151"/>
                                </a:lnTo>
                                <a:lnTo>
                                  <a:pt x="413" y="147"/>
                                </a:lnTo>
                                <a:lnTo>
                                  <a:pt x="548" y="141"/>
                                </a:lnTo>
                                <a:lnTo>
                                  <a:pt x="829" y="130"/>
                                </a:lnTo>
                                <a:lnTo>
                                  <a:pt x="1110" y="111"/>
                                </a:lnTo>
                                <a:lnTo>
                                  <a:pt x="1356" y="91"/>
                                </a:lnTo>
                                <a:lnTo>
                                  <a:pt x="1847" y="35"/>
                                </a:lnTo>
                                <a:lnTo>
                                  <a:pt x="2091" y="0"/>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88653242" name="Freeform 55"/>
                        <wps:cNvSpPr>
                          <a:spLocks/>
                        </wps:cNvSpPr>
                        <wps:spPr bwMode="auto">
                          <a:xfrm>
                            <a:off x="7273697" y="5265622"/>
                            <a:ext cx="84138" cy="76200"/>
                          </a:xfrm>
                          <a:custGeom>
                            <a:avLst/>
                            <a:gdLst>
                              <a:gd name="T0" fmla="*/ 61 w 157"/>
                              <a:gd name="T1" fmla="*/ 0 h 144"/>
                              <a:gd name="T2" fmla="*/ 107 w 157"/>
                              <a:gd name="T3" fmla="*/ 71 h 144"/>
                              <a:gd name="T4" fmla="*/ 157 w 157"/>
                              <a:gd name="T5" fmla="*/ 141 h 144"/>
                              <a:gd name="T6" fmla="*/ 78 w 157"/>
                              <a:gd name="T7" fmla="*/ 143 h 144"/>
                              <a:gd name="T8" fmla="*/ 0 w 157"/>
                              <a:gd name="T9" fmla="*/ 144 h 144"/>
                              <a:gd name="T10" fmla="*/ 30 w 157"/>
                              <a:gd name="T11" fmla="*/ 74 h 144"/>
                              <a:gd name="T12" fmla="*/ 61 w 157"/>
                              <a:gd name="T13" fmla="*/ 0 h 144"/>
                            </a:gdLst>
                            <a:ahLst/>
                            <a:cxnLst>
                              <a:cxn ang="0">
                                <a:pos x="T0" y="T1"/>
                              </a:cxn>
                              <a:cxn ang="0">
                                <a:pos x="T2" y="T3"/>
                              </a:cxn>
                              <a:cxn ang="0">
                                <a:pos x="T4" y="T5"/>
                              </a:cxn>
                              <a:cxn ang="0">
                                <a:pos x="T6" y="T7"/>
                              </a:cxn>
                              <a:cxn ang="0">
                                <a:pos x="T8" y="T9"/>
                              </a:cxn>
                              <a:cxn ang="0">
                                <a:pos x="T10" y="T11"/>
                              </a:cxn>
                              <a:cxn ang="0">
                                <a:pos x="T12" y="T13"/>
                              </a:cxn>
                            </a:cxnLst>
                            <a:rect l="0" t="0" r="r" b="b"/>
                            <a:pathLst>
                              <a:path w="157" h="144">
                                <a:moveTo>
                                  <a:pt x="61" y="0"/>
                                </a:moveTo>
                                <a:lnTo>
                                  <a:pt x="107" y="71"/>
                                </a:lnTo>
                                <a:lnTo>
                                  <a:pt x="157" y="141"/>
                                </a:lnTo>
                                <a:lnTo>
                                  <a:pt x="78" y="143"/>
                                </a:lnTo>
                                <a:lnTo>
                                  <a:pt x="0" y="144"/>
                                </a:lnTo>
                                <a:lnTo>
                                  <a:pt x="30" y="74"/>
                                </a:lnTo>
                                <a:lnTo>
                                  <a:pt x="61" y="0"/>
                                </a:lnTo>
                                <a:close/>
                              </a:path>
                            </a:pathLst>
                          </a:custGeom>
                          <a:solidFill>
                            <a:schemeClr val="tx2"/>
                          </a:solidFill>
                          <a:ln>
                            <a:noFill/>
                          </a:ln>
                        </wps:spPr>
                        <wps:bodyPr vert="horz" wrap="square" lIns="91440" tIns="45720" rIns="91440" bIns="45720" numCol="1" anchor="t" anchorCtr="0" compatLnSpc="1">
                          <a:prstTxWarp prst="textNoShape">
                            <a:avLst/>
                          </a:prstTxWarp>
                        </wps:bodyPr>
                      </wps:wsp>
                      <wps:wsp>
                        <wps:cNvPr id="1088653243" name="Freeform 56"/>
                        <wps:cNvSpPr>
                          <a:spLocks/>
                        </wps:cNvSpPr>
                        <wps:spPr bwMode="auto">
                          <a:xfrm>
                            <a:off x="6613297" y="768234"/>
                            <a:ext cx="1331913" cy="803275"/>
                          </a:xfrm>
                          <a:custGeom>
                            <a:avLst/>
                            <a:gdLst>
                              <a:gd name="T0" fmla="*/ 2481 w 2517"/>
                              <a:gd name="T1" fmla="*/ 586 h 1517"/>
                              <a:gd name="T2" fmla="*/ 2401 w 2517"/>
                              <a:gd name="T3" fmla="*/ 432 h 1517"/>
                              <a:gd name="T4" fmla="*/ 2283 w 2517"/>
                              <a:gd name="T5" fmla="*/ 311 h 1517"/>
                              <a:gd name="T6" fmla="*/ 2137 w 2517"/>
                              <a:gd name="T7" fmla="*/ 220 h 1517"/>
                              <a:gd name="T8" fmla="*/ 2013 w 2517"/>
                              <a:gd name="T9" fmla="*/ 170 h 1517"/>
                              <a:gd name="T10" fmla="*/ 1701 w 2517"/>
                              <a:gd name="T11" fmla="*/ 87 h 1517"/>
                              <a:gd name="T12" fmla="*/ 1271 w 2517"/>
                              <a:gd name="T13" fmla="*/ 19 h 1517"/>
                              <a:gd name="T14" fmla="*/ 1081 w 2517"/>
                              <a:gd name="T15" fmla="*/ 3 h 1517"/>
                              <a:gd name="T16" fmla="*/ 715 w 2517"/>
                              <a:gd name="T17" fmla="*/ 12 h 1517"/>
                              <a:gd name="T18" fmla="*/ 405 w 2517"/>
                              <a:gd name="T19" fmla="*/ 84 h 1517"/>
                              <a:gd name="T20" fmla="*/ 254 w 2517"/>
                              <a:gd name="T21" fmla="*/ 161 h 1517"/>
                              <a:gd name="T22" fmla="*/ 133 w 2517"/>
                              <a:gd name="T23" fmla="*/ 271 h 1517"/>
                              <a:gd name="T24" fmla="*/ 51 w 2517"/>
                              <a:gd name="T25" fmla="*/ 418 h 1517"/>
                              <a:gd name="T26" fmla="*/ 23 w 2517"/>
                              <a:gd name="T27" fmla="*/ 556 h 1517"/>
                              <a:gd name="T28" fmla="*/ 1 w 2517"/>
                              <a:gd name="T29" fmla="*/ 675 h 1517"/>
                              <a:gd name="T30" fmla="*/ 7 w 2517"/>
                              <a:gd name="T31" fmla="*/ 838 h 1517"/>
                              <a:gd name="T32" fmla="*/ 54 w 2517"/>
                              <a:gd name="T33" fmla="*/ 997 h 1517"/>
                              <a:gd name="T34" fmla="*/ 142 w 2517"/>
                              <a:gd name="T35" fmla="*/ 1148 h 1517"/>
                              <a:gd name="T36" fmla="*/ 205 w 2517"/>
                              <a:gd name="T37" fmla="*/ 1219 h 1517"/>
                              <a:gd name="T38" fmla="*/ 361 w 2517"/>
                              <a:gd name="T39" fmla="*/ 1333 h 1517"/>
                              <a:gd name="T40" fmla="*/ 585 w 2517"/>
                              <a:gd name="T41" fmla="*/ 1420 h 1517"/>
                              <a:gd name="T42" fmla="*/ 870 w 2517"/>
                              <a:gd name="T43" fmla="*/ 1475 h 1517"/>
                              <a:gd name="T44" fmla="*/ 1196 w 2517"/>
                              <a:gd name="T45" fmla="*/ 1510 h 1517"/>
                              <a:gd name="T46" fmla="*/ 1632 w 2517"/>
                              <a:gd name="T47" fmla="*/ 1508 h 1517"/>
                              <a:gd name="T48" fmla="*/ 1823 w 2517"/>
                              <a:gd name="T49" fmla="*/ 1484 h 1517"/>
                              <a:gd name="T50" fmla="*/ 2107 w 2517"/>
                              <a:gd name="T51" fmla="*/ 1402 h 1517"/>
                              <a:gd name="T52" fmla="*/ 2254 w 2517"/>
                              <a:gd name="T53" fmla="*/ 1320 h 1517"/>
                              <a:gd name="T54" fmla="*/ 2349 w 2517"/>
                              <a:gd name="T55" fmla="*/ 1236 h 1517"/>
                              <a:gd name="T56" fmla="*/ 2424 w 2517"/>
                              <a:gd name="T57" fmla="*/ 1138 h 1517"/>
                              <a:gd name="T58" fmla="*/ 2490 w 2517"/>
                              <a:gd name="T59" fmla="*/ 992 h 1517"/>
                              <a:gd name="T60" fmla="*/ 2517 w 2517"/>
                              <a:gd name="T61" fmla="*/ 832 h 1517"/>
                              <a:gd name="T62" fmla="*/ 2504 w 2517"/>
                              <a:gd name="T63" fmla="*/ 671 h 1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517" h="1517">
                                <a:moveTo>
                                  <a:pt x="2494" y="631"/>
                                </a:moveTo>
                                <a:lnTo>
                                  <a:pt x="2481" y="586"/>
                                </a:lnTo>
                                <a:lnTo>
                                  <a:pt x="2445" y="505"/>
                                </a:lnTo>
                                <a:lnTo>
                                  <a:pt x="2401" y="432"/>
                                </a:lnTo>
                                <a:lnTo>
                                  <a:pt x="2346" y="369"/>
                                </a:lnTo>
                                <a:lnTo>
                                  <a:pt x="2283" y="311"/>
                                </a:lnTo>
                                <a:lnTo>
                                  <a:pt x="2214" y="262"/>
                                </a:lnTo>
                                <a:lnTo>
                                  <a:pt x="2137" y="220"/>
                                </a:lnTo>
                                <a:lnTo>
                                  <a:pt x="2057" y="184"/>
                                </a:lnTo>
                                <a:lnTo>
                                  <a:pt x="2013" y="170"/>
                                </a:lnTo>
                                <a:lnTo>
                                  <a:pt x="1911" y="138"/>
                                </a:lnTo>
                                <a:lnTo>
                                  <a:pt x="1701" y="87"/>
                                </a:lnTo>
                                <a:lnTo>
                                  <a:pt x="1487" y="48"/>
                                </a:lnTo>
                                <a:lnTo>
                                  <a:pt x="1271" y="19"/>
                                </a:lnTo>
                                <a:lnTo>
                                  <a:pt x="1164" y="9"/>
                                </a:lnTo>
                                <a:lnTo>
                                  <a:pt x="1081" y="3"/>
                                </a:lnTo>
                                <a:lnTo>
                                  <a:pt x="901" y="0"/>
                                </a:lnTo>
                                <a:lnTo>
                                  <a:pt x="715" y="12"/>
                                </a:lnTo>
                                <a:lnTo>
                                  <a:pt x="534" y="43"/>
                                </a:lnTo>
                                <a:lnTo>
                                  <a:pt x="405" y="84"/>
                                </a:lnTo>
                                <a:lnTo>
                                  <a:pt x="326" y="118"/>
                                </a:lnTo>
                                <a:lnTo>
                                  <a:pt x="254" y="161"/>
                                </a:lnTo>
                                <a:lnTo>
                                  <a:pt x="190" y="212"/>
                                </a:lnTo>
                                <a:lnTo>
                                  <a:pt x="133" y="271"/>
                                </a:lnTo>
                                <a:lnTo>
                                  <a:pt x="86" y="340"/>
                                </a:lnTo>
                                <a:lnTo>
                                  <a:pt x="51" y="418"/>
                                </a:lnTo>
                                <a:lnTo>
                                  <a:pt x="28" y="507"/>
                                </a:lnTo>
                                <a:lnTo>
                                  <a:pt x="23" y="556"/>
                                </a:lnTo>
                                <a:lnTo>
                                  <a:pt x="13" y="595"/>
                                </a:lnTo>
                                <a:lnTo>
                                  <a:pt x="1" y="675"/>
                                </a:lnTo>
                                <a:lnTo>
                                  <a:pt x="0" y="756"/>
                                </a:lnTo>
                                <a:lnTo>
                                  <a:pt x="7" y="838"/>
                                </a:lnTo>
                                <a:lnTo>
                                  <a:pt x="25" y="918"/>
                                </a:lnTo>
                                <a:lnTo>
                                  <a:pt x="54" y="997"/>
                                </a:lnTo>
                                <a:lnTo>
                                  <a:pt x="93" y="1075"/>
                                </a:lnTo>
                                <a:lnTo>
                                  <a:pt x="142" y="1148"/>
                                </a:lnTo>
                                <a:lnTo>
                                  <a:pt x="172" y="1183"/>
                                </a:lnTo>
                                <a:lnTo>
                                  <a:pt x="205" y="1219"/>
                                </a:lnTo>
                                <a:lnTo>
                                  <a:pt x="280" y="1281"/>
                                </a:lnTo>
                                <a:lnTo>
                                  <a:pt x="361" y="1333"/>
                                </a:lnTo>
                                <a:lnTo>
                                  <a:pt x="449" y="1373"/>
                                </a:lnTo>
                                <a:lnTo>
                                  <a:pt x="585" y="1420"/>
                                </a:lnTo>
                                <a:lnTo>
                                  <a:pt x="775" y="1462"/>
                                </a:lnTo>
                                <a:lnTo>
                                  <a:pt x="870" y="1475"/>
                                </a:lnTo>
                                <a:lnTo>
                                  <a:pt x="978" y="1491"/>
                                </a:lnTo>
                                <a:lnTo>
                                  <a:pt x="1196" y="1510"/>
                                </a:lnTo>
                                <a:lnTo>
                                  <a:pt x="1413" y="1517"/>
                                </a:lnTo>
                                <a:lnTo>
                                  <a:pt x="1632" y="1508"/>
                                </a:lnTo>
                                <a:lnTo>
                                  <a:pt x="1740" y="1495"/>
                                </a:lnTo>
                                <a:lnTo>
                                  <a:pt x="1823" y="1484"/>
                                </a:lnTo>
                                <a:lnTo>
                                  <a:pt x="1988" y="1446"/>
                                </a:lnTo>
                                <a:lnTo>
                                  <a:pt x="2107" y="1402"/>
                                </a:lnTo>
                                <a:lnTo>
                                  <a:pt x="2182" y="1364"/>
                                </a:lnTo>
                                <a:lnTo>
                                  <a:pt x="2254" y="1320"/>
                                </a:lnTo>
                                <a:lnTo>
                                  <a:pt x="2319" y="1266"/>
                                </a:lnTo>
                                <a:lnTo>
                                  <a:pt x="2349" y="1236"/>
                                </a:lnTo>
                                <a:lnTo>
                                  <a:pt x="2376" y="1206"/>
                                </a:lnTo>
                                <a:lnTo>
                                  <a:pt x="2424" y="1138"/>
                                </a:lnTo>
                                <a:lnTo>
                                  <a:pt x="2463" y="1068"/>
                                </a:lnTo>
                                <a:lnTo>
                                  <a:pt x="2490" y="992"/>
                                </a:lnTo>
                                <a:lnTo>
                                  <a:pt x="2509" y="913"/>
                                </a:lnTo>
                                <a:lnTo>
                                  <a:pt x="2517" y="832"/>
                                </a:lnTo>
                                <a:lnTo>
                                  <a:pt x="2516" y="751"/>
                                </a:lnTo>
                                <a:lnTo>
                                  <a:pt x="2504" y="671"/>
                                </a:lnTo>
                                <a:lnTo>
                                  <a:pt x="2494" y="631"/>
                                </a:lnTo>
                                <a:close/>
                              </a:path>
                            </a:pathLst>
                          </a:custGeom>
                          <a:solidFill>
                            <a:srgbClr val="168489"/>
                          </a:solidFill>
                          <a:ln>
                            <a:noFill/>
                          </a:ln>
                        </wps:spPr>
                        <wps:txbx>
                          <w:txbxContent>
                            <w:p w:rsidR="005D6B53" w:rsidRDefault="005D6B53" w:rsidP="005D6B53">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wps:txbx>
                        <wps:bodyPr vert="horz" wrap="square" lIns="91440" tIns="45720" rIns="91440" bIns="45720" numCol="1" anchor="ctr" anchorCtr="0" compatLnSpc="1">
                          <a:prstTxWarp prst="textNoShape">
                            <a:avLst/>
                          </a:prstTxWarp>
                        </wps:bodyPr>
                      </wps:wsp>
                      <wps:wsp>
                        <wps:cNvPr id="1088653244" name="Freeform 128"/>
                        <wps:cNvSpPr>
                          <a:spLocks/>
                        </wps:cNvSpPr>
                        <wps:spPr bwMode="auto">
                          <a:xfrm>
                            <a:off x="4032022" y="728547"/>
                            <a:ext cx="1530350" cy="833438"/>
                          </a:xfrm>
                          <a:custGeom>
                            <a:avLst/>
                            <a:gdLst>
                              <a:gd name="T0" fmla="*/ 2875 w 2892"/>
                              <a:gd name="T1" fmla="*/ 710 h 1574"/>
                              <a:gd name="T2" fmla="*/ 2812 w 2892"/>
                              <a:gd name="T3" fmla="*/ 552 h 1574"/>
                              <a:gd name="T4" fmla="*/ 2710 w 2892"/>
                              <a:gd name="T5" fmla="*/ 417 h 1574"/>
                              <a:gd name="T6" fmla="*/ 2579 w 2892"/>
                              <a:gd name="T7" fmla="*/ 305 h 1574"/>
                              <a:gd name="T8" fmla="*/ 2469 w 2892"/>
                              <a:gd name="T9" fmla="*/ 237 h 1574"/>
                              <a:gd name="T10" fmla="*/ 2200 w 2892"/>
                              <a:gd name="T11" fmla="*/ 119 h 1574"/>
                              <a:gd name="T12" fmla="*/ 1814 w 2892"/>
                              <a:gd name="T13" fmla="*/ 27 h 1574"/>
                              <a:gd name="T14" fmla="*/ 1417 w 2892"/>
                              <a:gd name="T15" fmla="*/ 0 h 1574"/>
                              <a:gd name="T16" fmla="*/ 1024 w 2892"/>
                              <a:gd name="T17" fmla="*/ 34 h 1574"/>
                              <a:gd name="T18" fmla="*/ 830 w 2892"/>
                              <a:gd name="T19" fmla="*/ 71 h 1574"/>
                              <a:gd name="T20" fmla="*/ 477 w 2892"/>
                              <a:gd name="T21" fmla="*/ 188 h 1574"/>
                              <a:gd name="T22" fmla="*/ 296 w 2892"/>
                              <a:gd name="T23" fmla="*/ 294 h 1574"/>
                              <a:gd name="T24" fmla="*/ 182 w 2892"/>
                              <a:gd name="T25" fmla="*/ 399 h 1574"/>
                              <a:gd name="T26" fmla="*/ 111 w 2892"/>
                              <a:gd name="T27" fmla="*/ 496 h 1574"/>
                              <a:gd name="T28" fmla="*/ 42 w 2892"/>
                              <a:gd name="T29" fmla="*/ 644 h 1574"/>
                              <a:gd name="T30" fmla="*/ 8 w 2892"/>
                              <a:gd name="T31" fmla="*/ 804 h 1574"/>
                              <a:gd name="T32" fmla="*/ 18 w 2892"/>
                              <a:gd name="T33" fmla="*/ 963 h 1574"/>
                              <a:gd name="T34" fmla="*/ 15 w 2892"/>
                              <a:gd name="T35" fmla="*/ 1015 h 1574"/>
                              <a:gd name="T36" fmla="*/ 0 w 2892"/>
                              <a:gd name="T37" fmla="*/ 1077 h 1574"/>
                              <a:gd name="T38" fmla="*/ 26 w 2892"/>
                              <a:gd name="T39" fmla="*/ 1188 h 1574"/>
                              <a:gd name="T40" fmla="*/ 107 w 2892"/>
                              <a:gd name="T41" fmla="*/ 1300 h 1574"/>
                              <a:gd name="T42" fmla="*/ 224 w 2892"/>
                              <a:gd name="T43" fmla="*/ 1381 h 1574"/>
                              <a:gd name="T44" fmla="*/ 396 w 2892"/>
                              <a:gd name="T45" fmla="*/ 1445 h 1574"/>
                              <a:gd name="T46" fmla="*/ 697 w 2892"/>
                              <a:gd name="T47" fmla="*/ 1515 h 1574"/>
                              <a:gd name="T48" fmla="*/ 1105 w 2892"/>
                              <a:gd name="T49" fmla="*/ 1565 h 1574"/>
                              <a:gd name="T50" fmla="*/ 1313 w 2892"/>
                              <a:gd name="T51" fmla="*/ 1574 h 1574"/>
                              <a:gd name="T52" fmla="*/ 1734 w 2892"/>
                              <a:gd name="T53" fmla="*/ 1555 h 1574"/>
                              <a:gd name="T54" fmla="*/ 2047 w 2892"/>
                              <a:gd name="T55" fmla="*/ 1510 h 1574"/>
                              <a:gd name="T56" fmla="*/ 2292 w 2892"/>
                              <a:gd name="T57" fmla="*/ 1457 h 1574"/>
                              <a:gd name="T58" fmla="*/ 2561 w 2892"/>
                              <a:gd name="T59" fmla="*/ 1349 h 1574"/>
                              <a:gd name="T60" fmla="*/ 2666 w 2892"/>
                              <a:gd name="T61" fmla="*/ 1280 h 1574"/>
                              <a:gd name="T62" fmla="*/ 2751 w 2892"/>
                              <a:gd name="T63" fmla="*/ 1204 h 1574"/>
                              <a:gd name="T64" fmla="*/ 2836 w 2892"/>
                              <a:gd name="T65" fmla="*/ 1081 h 1574"/>
                              <a:gd name="T66" fmla="*/ 2884 w 2892"/>
                              <a:gd name="T67" fmla="*/ 943 h 1574"/>
                              <a:gd name="T68" fmla="*/ 2891 w 2892"/>
                              <a:gd name="T69" fmla="*/ 792 h 15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892" h="1574">
                                <a:moveTo>
                                  <a:pt x="2885" y="753"/>
                                </a:moveTo>
                                <a:lnTo>
                                  <a:pt x="2875" y="710"/>
                                </a:lnTo>
                                <a:lnTo>
                                  <a:pt x="2849" y="628"/>
                                </a:lnTo>
                                <a:lnTo>
                                  <a:pt x="2812" y="552"/>
                                </a:lnTo>
                                <a:lnTo>
                                  <a:pt x="2764" y="482"/>
                                </a:lnTo>
                                <a:lnTo>
                                  <a:pt x="2710" y="417"/>
                                </a:lnTo>
                                <a:lnTo>
                                  <a:pt x="2648" y="356"/>
                                </a:lnTo>
                                <a:lnTo>
                                  <a:pt x="2579" y="305"/>
                                </a:lnTo>
                                <a:lnTo>
                                  <a:pt x="2507" y="257"/>
                                </a:lnTo>
                                <a:lnTo>
                                  <a:pt x="2469" y="237"/>
                                </a:lnTo>
                                <a:lnTo>
                                  <a:pt x="2383" y="192"/>
                                </a:lnTo>
                                <a:lnTo>
                                  <a:pt x="2200" y="119"/>
                                </a:lnTo>
                                <a:lnTo>
                                  <a:pt x="2010" y="64"/>
                                </a:lnTo>
                                <a:lnTo>
                                  <a:pt x="1814" y="27"/>
                                </a:lnTo>
                                <a:lnTo>
                                  <a:pt x="1616" y="5"/>
                                </a:lnTo>
                                <a:lnTo>
                                  <a:pt x="1417" y="0"/>
                                </a:lnTo>
                                <a:lnTo>
                                  <a:pt x="1218" y="10"/>
                                </a:lnTo>
                                <a:lnTo>
                                  <a:pt x="1024" y="34"/>
                                </a:lnTo>
                                <a:lnTo>
                                  <a:pt x="929" y="51"/>
                                </a:lnTo>
                                <a:lnTo>
                                  <a:pt x="830" y="71"/>
                                </a:lnTo>
                                <a:lnTo>
                                  <a:pt x="625" y="129"/>
                                </a:lnTo>
                                <a:lnTo>
                                  <a:pt x="477" y="188"/>
                                </a:lnTo>
                                <a:lnTo>
                                  <a:pt x="383" y="237"/>
                                </a:lnTo>
                                <a:lnTo>
                                  <a:pt x="296" y="294"/>
                                </a:lnTo>
                                <a:lnTo>
                                  <a:pt x="216" y="362"/>
                                </a:lnTo>
                                <a:lnTo>
                                  <a:pt x="182" y="399"/>
                                </a:lnTo>
                                <a:lnTo>
                                  <a:pt x="156" y="430"/>
                                </a:lnTo>
                                <a:lnTo>
                                  <a:pt x="111" y="496"/>
                                </a:lnTo>
                                <a:lnTo>
                                  <a:pt x="72" y="568"/>
                                </a:lnTo>
                                <a:lnTo>
                                  <a:pt x="42" y="644"/>
                                </a:lnTo>
                                <a:lnTo>
                                  <a:pt x="19" y="723"/>
                                </a:lnTo>
                                <a:lnTo>
                                  <a:pt x="8" y="804"/>
                                </a:lnTo>
                                <a:lnTo>
                                  <a:pt x="6" y="884"/>
                                </a:lnTo>
                                <a:lnTo>
                                  <a:pt x="18" y="963"/>
                                </a:lnTo>
                                <a:lnTo>
                                  <a:pt x="28" y="1001"/>
                                </a:lnTo>
                                <a:lnTo>
                                  <a:pt x="15" y="1015"/>
                                </a:lnTo>
                                <a:lnTo>
                                  <a:pt x="0" y="1053"/>
                                </a:lnTo>
                                <a:lnTo>
                                  <a:pt x="0" y="1077"/>
                                </a:lnTo>
                                <a:lnTo>
                                  <a:pt x="5" y="1117"/>
                                </a:lnTo>
                                <a:lnTo>
                                  <a:pt x="26" y="1188"/>
                                </a:lnTo>
                                <a:lnTo>
                                  <a:pt x="61" y="1248"/>
                                </a:lnTo>
                                <a:lnTo>
                                  <a:pt x="107" y="1300"/>
                                </a:lnTo>
                                <a:lnTo>
                                  <a:pt x="162" y="1345"/>
                                </a:lnTo>
                                <a:lnTo>
                                  <a:pt x="224" y="1381"/>
                                </a:lnTo>
                                <a:lnTo>
                                  <a:pt x="326" y="1424"/>
                                </a:lnTo>
                                <a:lnTo>
                                  <a:pt x="396" y="1445"/>
                                </a:lnTo>
                                <a:lnTo>
                                  <a:pt x="496" y="1471"/>
                                </a:lnTo>
                                <a:lnTo>
                                  <a:pt x="697" y="1515"/>
                                </a:lnTo>
                                <a:lnTo>
                                  <a:pt x="900" y="1545"/>
                                </a:lnTo>
                                <a:lnTo>
                                  <a:pt x="1105" y="1565"/>
                                </a:lnTo>
                                <a:lnTo>
                                  <a:pt x="1207" y="1571"/>
                                </a:lnTo>
                                <a:lnTo>
                                  <a:pt x="1313" y="1574"/>
                                </a:lnTo>
                                <a:lnTo>
                                  <a:pt x="1523" y="1571"/>
                                </a:lnTo>
                                <a:lnTo>
                                  <a:pt x="1734" y="1555"/>
                                </a:lnTo>
                                <a:lnTo>
                                  <a:pt x="1944" y="1529"/>
                                </a:lnTo>
                                <a:lnTo>
                                  <a:pt x="2047" y="1510"/>
                                </a:lnTo>
                                <a:lnTo>
                                  <a:pt x="2130" y="1496"/>
                                </a:lnTo>
                                <a:lnTo>
                                  <a:pt x="2292" y="1457"/>
                                </a:lnTo>
                                <a:lnTo>
                                  <a:pt x="2451" y="1404"/>
                                </a:lnTo>
                                <a:lnTo>
                                  <a:pt x="2561" y="1349"/>
                                </a:lnTo>
                                <a:lnTo>
                                  <a:pt x="2632" y="1306"/>
                                </a:lnTo>
                                <a:lnTo>
                                  <a:pt x="2666" y="1280"/>
                                </a:lnTo>
                                <a:lnTo>
                                  <a:pt x="2697" y="1257"/>
                                </a:lnTo>
                                <a:lnTo>
                                  <a:pt x="2751" y="1204"/>
                                </a:lnTo>
                                <a:lnTo>
                                  <a:pt x="2797" y="1145"/>
                                </a:lnTo>
                                <a:lnTo>
                                  <a:pt x="2836" y="1081"/>
                                </a:lnTo>
                                <a:lnTo>
                                  <a:pt x="2865" y="1014"/>
                                </a:lnTo>
                                <a:lnTo>
                                  <a:pt x="2884" y="943"/>
                                </a:lnTo>
                                <a:lnTo>
                                  <a:pt x="2892" y="869"/>
                                </a:lnTo>
                                <a:lnTo>
                                  <a:pt x="2891" y="792"/>
                                </a:lnTo>
                                <a:lnTo>
                                  <a:pt x="2885" y="753"/>
                                </a:lnTo>
                              </a:path>
                            </a:pathLst>
                          </a:custGeom>
                          <a:solidFill>
                            <a:srgbClr val="A0C9CA"/>
                          </a:solidFill>
                          <a:ln>
                            <a:noFill/>
                          </a:ln>
                        </wps:spPr>
                        <wps:txbx>
                          <w:txbxContent>
                            <w:p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wps:txbx>
                        <wps:bodyPr vert="horz" wrap="square" lIns="91440" tIns="45720" rIns="91440" bIns="45720" numCol="1" anchor="ctr" anchorCtr="0" compatLnSpc="1">
                          <a:prstTxWarp prst="textNoShape">
                            <a:avLst/>
                          </a:prstTxWarp>
                        </wps:bodyPr>
                      </wps:wsp>
                      <wps:wsp>
                        <wps:cNvPr id="1088653245" name="Freeform 281"/>
                        <wps:cNvSpPr>
                          <a:spLocks/>
                        </wps:cNvSpPr>
                        <wps:spPr bwMode="auto">
                          <a:xfrm>
                            <a:off x="4128860" y="1987435"/>
                            <a:ext cx="1354138" cy="788988"/>
                          </a:xfrm>
                          <a:custGeom>
                            <a:avLst/>
                            <a:gdLst>
                              <a:gd name="T0" fmla="*/ 2434 w 2559"/>
                              <a:gd name="T1" fmla="*/ 347 h 1492"/>
                              <a:gd name="T2" fmla="*/ 2398 w 2559"/>
                              <a:gd name="T3" fmla="*/ 306 h 1492"/>
                              <a:gd name="T4" fmla="*/ 2317 w 2559"/>
                              <a:gd name="T5" fmla="*/ 239 h 1492"/>
                              <a:gd name="T6" fmla="*/ 2228 w 2559"/>
                              <a:gd name="T7" fmla="*/ 183 h 1492"/>
                              <a:gd name="T8" fmla="*/ 2132 w 2559"/>
                              <a:gd name="T9" fmla="*/ 138 h 1492"/>
                              <a:gd name="T10" fmla="*/ 2030 w 2559"/>
                              <a:gd name="T11" fmla="*/ 103 h 1492"/>
                              <a:gd name="T12" fmla="*/ 1926 w 2559"/>
                              <a:gd name="T13" fmla="*/ 76 h 1492"/>
                              <a:gd name="T14" fmla="*/ 1768 w 2559"/>
                              <a:gd name="T15" fmla="*/ 46 h 1492"/>
                              <a:gd name="T16" fmla="*/ 1664 w 2559"/>
                              <a:gd name="T17" fmla="*/ 31 h 1492"/>
                              <a:gd name="T18" fmla="*/ 1533 w 2559"/>
                              <a:gd name="T19" fmla="*/ 16 h 1492"/>
                              <a:gd name="T20" fmla="*/ 1271 w 2559"/>
                              <a:gd name="T21" fmla="*/ 0 h 1492"/>
                              <a:gd name="T22" fmla="*/ 1009 w 2559"/>
                              <a:gd name="T23" fmla="*/ 3 h 1492"/>
                              <a:gd name="T24" fmla="*/ 747 w 2559"/>
                              <a:gd name="T25" fmla="*/ 24 h 1492"/>
                              <a:gd name="T26" fmla="*/ 616 w 2559"/>
                              <a:gd name="T27" fmla="*/ 43 h 1492"/>
                              <a:gd name="T28" fmla="*/ 504 w 2559"/>
                              <a:gd name="T29" fmla="*/ 59 h 1492"/>
                              <a:gd name="T30" fmla="*/ 334 w 2559"/>
                              <a:gd name="T31" fmla="*/ 99 h 1492"/>
                              <a:gd name="T32" fmla="*/ 256 w 2559"/>
                              <a:gd name="T33" fmla="*/ 134 h 1492"/>
                              <a:gd name="T34" fmla="*/ 207 w 2559"/>
                              <a:gd name="T35" fmla="*/ 165 h 1492"/>
                              <a:gd name="T36" fmla="*/ 186 w 2559"/>
                              <a:gd name="T37" fmla="*/ 184 h 1492"/>
                              <a:gd name="T38" fmla="*/ 167 w 2559"/>
                              <a:gd name="T39" fmla="*/ 201 h 1492"/>
                              <a:gd name="T40" fmla="*/ 131 w 2559"/>
                              <a:gd name="T41" fmla="*/ 243 h 1492"/>
                              <a:gd name="T42" fmla="*/ 89 w 2559"/>
                              <a:gd name="T43" fmla="*/ 312 h 1492"/>
                              <a:gd name="T44" fmla="*/ 70 w 2559"/>
                              <a:gd name="T45" fmla="*/ 362 h 1492"/>
                              <a:gd name="T46" fmla="*/ 55 w 2559"/>
                              <a:gd name="T47" fmla="*/ 391 h 1492"/>
                              <a:gd name="T48" fmla="*/ 29 w 2559"/>
                              <a:gd name="T49" fmla="*/ 454 h 1492"/>
                              <a:gd name="T50" fmla="*/ 11 w 2559"/>
                              <a:gd name="T51" fmla="*/ 519 h 1492"/>
                              <a:gd name="T52" fmla="*/ 1 w 2559"/>
                              <a:gd name="T53" fmla="*/ 587 h 1492"/>
                              <a:gd name="T54" fmla="*/ 0 w 2559"/>
                              <a:gd name="T55" fmla="*/ 690 h 1492"/>
                              <a:gd name="T56" fmla="*/ 24 w 2559"/>
                              <a:gd name="T57" fmla="*/ 826 h 1492"/>
                              <a:gd name="T58" fmla="*/ 47 w 2559"/>
                              <a:gd name="T59" fmla="*/ 892 h 1492"/>
                              <a:gd name="T60" fmla="*/ 68 w 2559"/>
                              <a:gd name="T61" fmla="*/ 938 h 1492"/>
                              <a:gd name="T62" fmla="*/ 118 w 2559"/>
                              <a:gd name="T63" fmla="*/ 1023 h 1492"/>
                              <a:gd name="T64" fmla="*/ 180 w 2559"/>
                              <a:gd name="T65" fmla="*/ 1099 h 1492"/>
                              <a:gd name="T66" fmla="*/ 252 w 2559"/>
                              <a:gd name="T67" fmla="*/ 1167 h 1492"/>
                              <a:gd name="T68" fmla="*/ 331 w 2559"/>
                              <a:gd name="T69" fmla="*/ 1226 h 1492"/>
                              <a:gd name="T70" fmla="*/ 416 w 2559"/>
                              <a:gd name="T71" fmla="*/ 1277 h 1492"/>
                              <a:gd name="T72" fmla="*/ 551 w 2559"/>
                              <a:gd name="T73" fmla="*/ 1341 h 1492"/>
                              <a:gd name="T74" fmla="*/ 645 w 2559"/>
                              <a:gd name="T75" fmla="*/ 1374 h 1492"/>
                              <a:gd name="T76" fmla="*/ 761 w 2559"/>
                              <a:gd name="T77" fmla="*/ 1410 h 1492"/>
                              <a:gd name="T78" fmla="*/ 1006 w 2559"/>
                              <a:gd name="T79" fmla="*/ 1463 h 1492"/>
                              <a:gd name="T80" fmla="*/ 1257 w 2559"/>
                              <a:gd name="T81" fmla="*/ 1490 h 1492"/>
                              <a:gd name="T82" fmla="*/ 1506 w 2559"/>
                              <a:gd name="T83" fmla="*/ 1492 h 1492"/>
                              <a:gd name="T84" fmla="*/ 1628 w 2559"/>
                              <a:gd name="T85" fmla="*/ 1482 h 1492"/>
                              <a:gd name="T86" fmla="*/ 1737 w 2559"/>
                              <a:gd name="T87" fmla="*/ 1467 h 1492"/>
                              <a:gd name="T88" fmla="*/ 1900 w 2559"/>
                              <a:gd name="T89" fmla="*/ 1431 h 1492"/>
                              <a:gd name="T90" fmla="*/ 2007 w 2559"/>
                              <a:gd name="T91" fmla="*/ 1398 h 1492"/>
                              <a:gd name="T92" fmla="*/ 2109 w 2559"/>
                              <a:gd name="T93" fmla="*/ 1357 h 1492"/>
                              <a:gd name="T94" fmla="*/ 2205 w 2559"/>
                              <a:gd name="T95" fmla="*/ 1303 h 1492"/>
                              <a:gd name="T96" fmla="*/ 2294 w 2559"/>
                              <a:gd name="T97" fmla="*/ 1239 h 1492"/>
                              <a:gd name="T98" fmla="*/ 2375 w 2559"/>
                              <a:gd name="T99" fmla="*/ 1162 h 1492"/>
                              <a:gd name="T100" fmla="*/ 2411 w 2559"/>
                              <a:gd name="T101" fmla="*/ 1119 h 1492"/>
                              <a:gd name="T102" fmla="*/ 2443 w 2559"/>
                              <a:gd name="T103" fmla="*/ 1077 h 1492"/>
                              <a:gd name="T104" fmla="*/ 2495 w 2559"/>
                              <a:gd name="T105" fmla="*/ 985 h 1492"/>
                              <a:gd name="T106" fmla="*/ 2532 w 2559"/>
                              <a:gd name="T107" fmla="*/ 888 h 1492"/>
                              <a:gd name="T108" fmla="*/ 2554 w 2559"/>
                              <a:gd name="T109" fmla="*/ 785 h 1492"/>
                              <a:gd name="T110" fmla="*/ 2559 w 2559"/>
                              <a:gd name="T111" fmla="*/ 683 h 1492"/>
                              <a:gd name="T112" fmla="*/ 2548 w 2559"/>
                              <a:gd name="T113" fmla="*/ 581 h 1492"/>
                              <a:gd name="T114" fmla="*/ 2518 w 2559"/>
                              <a:gd name="T115" fmla="*/ 483 h 1492"/>
                              <a:gd name="T116" fmla="*/ 2467 w 2559"/>
                              <a:gd name="T117" fmla="*/ 390 h 1492"/>
                              <a:gd name="T118" fmla="*/ 2434 w 2559"/>
                              <a:gd name="T119" fmla="*/ 347 h 14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559" h="1492">
                                <a:moveTo>
                                  <a:pt x="2434" y="347"/>
                                </a:moveTo>
                                <a:lnTo>
                                  <a:pt x="2398" y="306"/>
                                </a:lnTo>
                                <a:lnTo>
                                  <a:pt x="2317" y="239"/>
                                </a:lnTo>
                                <a:lnTo>
                                  <a:pt x="2228" y="183"/>
                                </a:lnTo>
                                <a:lnTo>
                                  <a:pt x="2132" y="138"/>
                                </a:lnTo>
                                <a:lnTo>
                                  <a:pt x="2030" y="103"/>
                                </a:lnTo>
                                <a:lnTo>
                                  <a:pt x="1926" y="76"/>
                                </a:lnTo>
                                <a:lnTo>
                                  <a:pt x="1768" y="46"/>
                                </a:lnTo>
                                <a:lnTo>
                                  <a:pt x="1664" y="31"/>
                                </a:lnTo>
                                <a:lnTo>
                                  <a:pt x="1533" y="16"/>
                                </a:lnTo>
                                <a:lnTo>
                                  <a:pt x="1271" y="0"/>
                                </a:lnTo>
                                <a:lnTo>
                                  <a:pt x="1009" y="3"/>
                                </a:lnTo>
                                <a:lnTo>
                                  <a:pt x="747" y="24"/>
                                </a:lnTo>
                                <a:lnTo>
                                  <a:pt x="616" y="43"/>
                                </a:lnTo>
                                <a:lnTo>
                                  <a:pt x="504" y="59"/>
                                </a:lnTo>
                                <a:lnTo>
                                  <a:pt x="334" y="99"/>
                                </a:lnTo>
                                <a:lnTo>
                                  <a:pt x="256" y="134"/>
                                </a:lnTo>
                                <a:lnTo>
                                  <a:pt x="207" y="165"/>
                                </a:lnTo>
                                <a:lnTo>
                                  <a:pt x="186" y="184"/>
                                </a:lnTo>
                                <a:lnTo>
                                  <a:pt x="167" y="201"/>
                                </a:lnTo>
                                <a:lnTo>
                                  <a:pt x="131" y="243"/>
                                </a:lnTo>
                                <a:lnTo>
                                  <a:pt x="89" y="312"/>
                                </a:lnTo>
                                <a:lnTo>
                                  <a:pt x="70" y="362"/>
                                </a:lnTo>
                                <a:lnTo>
                                  <a:pt x="55" y="391"/>
                                </a:lnTo>
                                <a:lnTo>
                                  <a:pt x="29" y="454"/>
                                </a:lnTo>
                                <a:lnTo>
                                  <a:pt x="11" y="519"/>
                                </a:lnTo>
                                <a:lnTo>
                                  <a:pt x="1" y="587"/>
                                </a:lnTo>
                                <a:lnTo>
                                  <a:pt x="0" y="690"/>
                                </a:lnTo>
                                <a:lnTo>
                                  <a:pt x="24" y="826"/>
                                </a:lnTo>
                                <a:lnTo>
                                  <a:pt x="47" y="892"/>
                                </a:lnTo>
                                <a:lnTo>
                                  <a:pt x="68" y="938"/>
                                </a:lnTo>
                                <a:lnTo>
                                  <a:pt x="118" y="1023"/>
                                </a:lnTo>
                                <a:lnTo>
                                  <a:pt x="180" y="1099"/>
                                </a:lnTo>
                                <a:lnTo>
                                  <a:pt x="252" y="1167"/>
                                </a:lnTo>
                                <a:lnTo>
                                  <a:pt x="331" y="1226"/>
                                </a:lnTo>
                                <a:lnTo>
                                  <a:pt x="416" y="1277"/>
                                </a:lnTo>
                                <a:lnTo>
                                  <a:pt x="551" y="1341"/>
                                </a:lnTo>
                                <a:lnTo>
                                  <a:pt x="645" y="1374"/>
                                </a:lnTo>
                                <a:lnTo>
                                  <a:pt x="761" y="1410"/>
                                </a:lnTo>
                                <a:lnTo>
                                  <a:pt x="1006" y="1463"/>
                                </a:lnTo>
                                <a:lnTo>
                                  <a:pt x="1257" y="1490"/>
                                </a:lnTo>
                                <a:lnTo>
                                  <a:pt x="1506" y="1492"/>
                                </a:lnTo>
                                <a:lnTo>
                                  <a:pt x="1628" y="1482"/>
                                </a:lnTo>
                                <a:lnTo>
                                  <a:pt x="1737" y="1467"/>
                                </a:lnTo>
                                <a:lnTo>
                                  <a:pt x="1900" y="1431"/>
                                </a:lnTo>
                                <a:lnTo>
                                  <a:pt x="2007" y="1398"/>
                                </a:lnTo>
                                <a:lnTo>
                                  <a:pt x="2109" y="1357"/>
                                </a:lnTo>
                                <a:lnTo>
                                  <a:pt x="2205" y="1303"/>
                                </a:lnTo>
                                <a:lnTo>
                                  <a:pt x="2294" y="1239"/>
                                </a:lnTo>
                                <a:lnTo>
                                  <a:pt x="2375" y="1162"/>
                                </a:lnTo>
                                <a:lnTo>
                                  <a:pt x="2411" y="1119"/>
                                </a:lnTo>
                                <a:lnTo>
                                  <a:pt x="2443" y="1077"/>
                                </a:lnTo>
                                <a:lnTo>
                                  <a:pt x="2495" y="985"/>
                                </a:lnTo>
                                <a:lnTo>
                                  <a:pt x="2532" y="888"/>
                                </a:lnTo>
                                <a:lnTo>
                                  <a:pt x="2554" y="785"/>
                                </a:lnTo>
                                <a:lnTo>
                                  <a:pt x="2559" y="683"/>
                                </a:lnTo>
                                <a:lnTo>
                                  <a:pt x="2548" y="581"/>
                                </a:lnTo>
                                <a:lnTo>
                                  <a:pt x="2518" y="483"/>
                                </a:lnTo>
                                <a:lnTo>
                                  <a:pt x="2467" y="390"/>
                                </a:lnTo>
                                <a:lnTo>
                                  <a:pt x="2434" y="347"/>
                                </a:lnTo>
                                <a:close/>
                              </a:path>
                            </a:pathLst>
                          </a:custGeom>
                          <a:solidFill>
                            <a:srgbClr val="FFD366"/>
                          </a:solidFill>
                          <a:ln>
                            <a:noFill/>
                          </a:ln>
                        </wps:spPr>
                        <wps:txbx>
                          <w:txbxContent>
                            <w:p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wps:txbx>
                        <wps:bodyPr vert="horz" wrap="square" lIns="91440" tIns="45720" rIns="91440" bIns="45720" numCol="1" anchor="ctr" anchorCtr="0" compatLnSpc="1">
                          <a:prstTxWarp prst="textNoShape">
                            <a:avLst/>
                          </a:prstTxWarp>
                        </wps:bodyPr>
                      </wps:wsp>
                      <wps:wsp>
                        <wps:cNvPr id="1088653246" name="Freeform 390"/>
                        <wps:cNvSpPr>
                          <a:spLocks/>
                        </wps:cNvSpPr>
                        <wps:spPr bwMode="auto">
                          <a:xfrm>
                            <a:off x="6491060" y="1928697"/>
                            <a:ext cx="1541463" cy="895350"/>
                          </a:xfrm>
                          <a:custGeom>
                            <a:avLst/>
                            <a:gdLst>
                              <a:gd name="T0" fmla="*/ 2897 w 2912"/>
                              <a:gd name="T1" fmla="*/ 645 h 1693"/>
                              <a:gd name="T2" fmla="*/ 2886 w 2912"/>
                              <a:gd name="T3" fmla="*/ 614 h 1693"/>
                              <a:gd name="T4" fmla="*/ 2861 w 2912"/>
                              <a:gd name="T5" fmla="*/ 560 h 1693"/>
                              <a:gd name="T6" fmla="*/ 2809 w 2912"/>
                              <a:gd name="T7" fmla="*/ 483 h 1693"/>
                              <a:gd name="T8" fmla="*/ 2721 w 2912"/>
                              <a:gd name="T9" fmla="*/ 400 h 1693"/>
                              <a:gd name="T10" fmla="*/ 2619 w 2912"/>
                              <a:gd name="T11" fmla="*/ 331 h 1693"/>
                              <a:gd name="T12" fmla="*/ 2565 w 2912"/>
                              <a:gd name="T13" fmla="*/ 302 h 1693"/>
                              <a:gd name="T14" fmla="*/ 2496 w 2912"/>
                              <a:gd name="T15" fmla="*/ 268 h 1693"/>
                              <a:gd name="T16" fmla="*/ 2355 w 2912"/>
                              <a:gd name="T17" fmla="*/ 207 h 1693"/>
                              <a:gd name="T18" fmla="*/ 2210 w 2912"/>
                              <a:gd name="T19" fmla="*/ 155 h 1693"/>
                              <a:gd name="T20" fmla="*/ 2062 w 2912"/>
                              <a:gd name="T21" fmla="*/ 111 h 1693"/>
                              <a:gd name="T22" fmla="*/ 1910 w 2912"/>
                              <a:gd name="T23" fmla="*/ 73 h 1693"/>
                              <a:gd name="T24" fmla="*/ 1758 w 2912"/>
                              <a:gd name="T25" fmla="*/ 45 h 1693"/>
                              <a:gd name="T26" fmla="*/ 1529 w 2912"/>
                              <a:gd name="T27" fmla="*/ 14 h 1693"/>
                              <a:gd name="T28" fmla="*/ 1375 w 2912"/>
                              <a:gd name="T29" fmla="*/ 6 h 1693"/>
                              <a:gd name="T30" fmla="*/ 1228 w 2912"/>
                              <a:gd name="T31" fmla="*/ 0 h 1693"/>
                              <a:gd name="T32" fmla="*/ 996 w 2912"/>
                              <a:gd name="T33" fmla="*/ 9 h 1693"/>
                              <a:gd name="T34" fmla="*/ 842 w 2912"/>
                              <a:gd name="T35" fmla="*/ 26 h 1693"/>
                              <a:gd name="T36" fmla="*/ 691 w 2912"/>
                              <a:gd name="T37" fmla="*/ 56 h 1693"/>
                              <a:gd name="T38" fmla="*/ 546 w 2912"/>
                              <a:gd name="T39" fmla="*/ 101 h 1693"/>
                              <a:gd name="T40" fmla="*/ 408 w 2912"/>
                              <a:gd name="T41" fmla="*/ 163 h 1693"/>
                              <a:gd name="T42" fmla="*/ 281 w 2912"/>
                              <a:gd name="T43" fmla="*/ 245 h 1693"/>
                              <a:gd name="T44" fmla="*/ 223 w 2912"/>
                              <a:gd name="T45" fmla="*/ 295 h 1693"/>
                              <a:gd name="T46" fmla="*/ 174 w 2912"/>
                              <a:gd name="T47" fmla="*/ 344 h 1693"/>
                              <a:gd name="T48" fmla="*/ 97 w 2912"/>
                              <a:gd name="T49" fmla="*/ 449 h 1693"/>
                              <a:gd name="T50" fmla="*/ 41 w 2912"/>
                              <a:gd name="T51" fmla="*/ 563 h 1693"/>
                              <a:gd name="T52" fmla="*/ 9 w 2912"/>
                              <a:gd name="T53" fmla="*/ 682 h 1693"/>
                              <a:gd name="T54" fmla="*/ 0 w 2912"/>
                              <a:gd name="T55" fmla="*/ 804 h 1693"/>
                              <a:gd name="T56" fmla="*/ 15 w 2912"/>
                              <a:gd name="T57" fmla="*/ 928 h 1693"/>
                              <a:gd name="T58" fmla="*/ 52 w 2912"/>
                              <a:gd name="T59" fmla="*/ 1049 h 1693"/>
                              <a:gd name="T60" fmla="*/ 114 w 2912"/>
                              <a:gd name="T61" fmla="*/ 1164 h 1693"/>
                              <a:gd name="T62" fmla="*/ 154 w 2912"/>
                              <a:gd name="T63" fmla="*/ 1219 h 1693"/>
                              <a:gd name="T64" fmla="*/ 202 w 2912"/>
                              <a:gd name="T65" fmla="*/ 1276 h 1693"/>
                              <a:gd name="T66" fmla="*/ 310 w 2912"/>
                              <a:gd name="T67" fmla="*/ 1374 h 1693"/>
                              <a:gd name="T68" fmla="*/ 432 w 2912"/>
                              <a:gd name="T69" fmla="*/ 1455 h 1693"/>
                              <a:gd name="T70" fmla="*/ 563 w 2912"/>
                              <a:gd name="T71" fmla="*/ 1518 h 1693"/>
                              <a:gd name="T72" fmla="*/ 701 w 2912"/>
                              <a:gd name="T73" fmla="*/ 1570 h 1693"/>
                              <a:gd name="T74" fmla="*/ 845 w 2912"/>
                              <a:gd name="T75" fmla="*/ 1609 h 1693"/>
                              <a:gd name="T76" fmla="*/ 1064 w 2912"/>
                              <a:gd name="T77" fmla="*/ 1652 h 1693"/>
                              <a:gd name="T78" fmla="*/ 1207 w 2912"/>
                              <a:gd name="T79" fmla="*/ 1670 h 1693"/>
                              <a:gd name="T80" fmla="*/ 1289 w 2912"/>
                              <a:gd name="T81" fmla="*/ 1681 h 1693"/>
                              <a:gd name="T82" fmla="*/ 1458 w 2912"/>
                              <a:gd name="T83" fmla="*/ 1692 h 1693"/>
                              <a:gd name="T84" fmla="*/ 1630 w 2912"/>
                              <a:gd name="T85" fmla="*/ 1693 h 1693"/>
                              <a:gd name="T86" fmla="*/ 1801 w 2912"/>
                              <a:gd name="T87" fmla="*/ 1682 h 1693"/>
                              <a:gd name="T88" fmla="*/ 1971 w 2912"/>
                              <a:gd name="T89" fmla="*/ 1658 h 1693"/>
                              <a:gd name="T90" fmla="*/ 2136 w 2912"/>
                              <a:gd name="T91" fmla="*/ 1617 h 1693"/>
                              <a:gd name="T92" fmla="*/ 2295 w 2912"/>
                              <a:gd name="T93" fmla="*/ 1560 h 1693"/>
                              <a:gd name="T94" fmla="*/ 2446 w 2912"/>
                              <a:gd name="T95" fmla="*/ 1482 h 1693"/>
                              <a:gd name="T96" fmla="*/ 2518 w 2912"/>
                              <a:gd name="T97" fmla="*/ 1435 h 1693"/>
                              <a:gd name="T98" fmla="*/ 2563 w 2912"/>
                              <a:gd name="T99" fmla="*/ 1401 h 1693"/>
                              <a:gd name="T100" fmla="*/ 2646 w 2912"/>
                              <a:gd name="T101" fmla="*/ 1324 h 1693"/>
                              <a:gd name="T102" fmla="*/ 2719 w 2912"/>
                              <a:gd name="T103" fmla="*/ 1235 h 1693"/>
                              <a:gd name="T104" fmla="*/ 2780 w 2912"/>
                              <a:gd name="T105" fmla="*/ 1135 h 1693"/>
                              <a:gd name="T106" fmla="*/ 2804 w 2912"/>
                              <a:gd name="T107" fmla="*/ 1083 h 1693"/>
                              <a:gd name="T108" fmla="*/ 2836 w 2912"/>
                              <a:gd name="T109" fmla="*/ 1035 h 1693"/>
                              <a:gd name="T110" fmla="*/ 2884 w 2912"/>
                              <a:gd name="T111" fmla="*/ 929 h 1693"/>
                              <a:gd name="T112" fmla="*/ 2911 w 2912"/>
                              <a:gd name="T113" fmla="*/ 817 h 1693"/>
                              <a:gd name="T114" fmla="*/ 2912 w 2912"/>
                              <a:gd name="T115" fmla="*/ 731 h 1693"/>
                              <a:gd name="T116" fmla="*/ 2904 w 2912"/>
                              <a:gd name="T117" fmla="*/ 673 h 1693"/>
                              <a:gd name="T118" fmla="*/ 2897 w 2912"/>
                              <a:gd name="T119" fmla="*/ 645 h 16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12" h="1693">
                                <a:moveTo>
                                  <a:pt x="2897" y="645"/>
                                </a:moveTo>
                                <a:lnTo>
                                  <a:pt x="2886" y="614"/>
                                </a:lnTo>
                                <a:lnTo>
                                  <a:pt x="2861" y="560"/>
                                </a:lnTo>
                                <a:lnTo>
                                  <a:pt x="2809" y="483"/>
                                </a:lnTo>
                                <a:lnTo>
                                  <a:pt x="2721" y="400"/>
                                </a:lnTo>
                                <a:lnTo>
                                  <a:pt x="2619" y="331"/>
                                </a:lnTo>
                                <a:lnTo>
                                  <a:pt x="2565" y="302"/>
                                </a:lnTo>
                                <a:lnTo>
                                  <a:pt x="2496" y="268"/>
                                </a:lnTo>
                                <a:lnTo>
                                  <a:pt x="2355" y="207"/>
                                </a:lnTo>
                                <a:lnTo>
                                  <a:pt x="2210" y="155"/>
                                </a:lnTo>
                                <a:lnTo>
                                  <a:pt x="2062" y="111"/>
                                </a:lnTo>
                                <a:lnTo>
                                  <a:pt x="1910" y="73"/>
                                </a:lnTo>
                                <a:lnTo>
                                  <a:pt x="1758" y="45"/>
                                </a:lnTo>
                                <a:lnTo>
                                  <a:pt x="1529" y="14"/>
                                </a:lnTo>
                                <a:lnTo>
                                  <a:pt x="1375" y="6"/>
                                </a:lnTo>
                                <a:lnTo>
                                  <a:pt x="1228" y="0"/>
                                </a:lnTo>
                                <a:lnTo>
                                  <a:pt x="996" y="9"/>
                                </a:lnTo>
                                <a:lnTo>
                                  <a:pt x="842" y="26"/>
                                </a:lnTo>
                                <a:lnTo>
                                  <a:pt x="691" y="56"/>
                                </a:lnTo>
                                <a:lnTo>
                                  <a:pt x="546" y="101"/>
                                </a:lnTo>
                                <a:lnTo>
                                  <a:pt x="408" y="163"/>
                                </a:lnTo>
                                <a:lnTo>
                                  <a:pt x="281" y="245"/>
                                </a:lnTo>
                                <a:lnTo>
                                  <a:pt x="223" y="295"/>
                                </a:lnTo>
                                <a:lnTo>
                                  <a:pt x="174" y="344"/>
                                </a:lnTo>
                                <a:lnTo>
                                  <a:pt x="97" y="449"/>
                                </a:lnTo>
                                <a:lnTo>
                                  <a:pt x="41" y="563"/>
                                </a:lnTo>
                                <a:lnTo>
                                  <a:pt x="9" y="682"/>
                                </a:lnTo>
                                <a:lnTo>
                                  <a:pt x="0" y="804"/>
                                </a:lnTo>
                                <a:lnTo>
                                  <a:pt x="15" y="928"/>
                                </a:lnTo>
                                <a:lnTo>
                                  <a:pt x="52" y="1049"/>
                                </a:lnTo>
                                <a:lnTo>
                                  <a:pt x="114" y="1164"/>
                                </a:lnTo>
                                <a:lnTo>
                                  <a:pt x="154" y="1219"/>
                                </a:lnTo>
                                <a:lnTo>
                                  <a:pt x="202" y="1276"/>
                                </a:lnTo>
                                <a:lnTo>
                                  <a:pt x="310" y="1374"/>
                                </a:lnTo>
                                <a:lnTo>
                                  <a:pt x="432" y="1455"/>
                                </a:lnTo>
                                <a:lnTo>
                                  <a:pt x="563" y="1518"/>
                                </a:lnTo>
                                <a:lnTo>
                                  <a:pt x="701" y="1570"/>
                                </a:lnTo>
                                <a:lnTo>
                                  <a:pt x="845" y="1609"/>
                                </a:lnTo>
                                <a:lnTo>
                                  <a:pt x="1064" y="1652"/>
                                </a:lnTo>
                                <a:lnTo>
                                  <a:pt x="1207" y="1670"/>
                                </a:lnTo>
                                <a:lnTo>
                                  <a:pt x="1289" y="1681"/>
                                </a:lnTo>
                                <a:lnTo>
                                  <a:pt x="1458" y="1692"/>
                                </a:lnTo>
                                <a:lnTo>
                                  <a:pt x="1630" y="1693"/>
                                </a:lnTo>
                                <a:lnTo>
                                  <a:pt x="1801" y="1682"/>
                                </a:lnTo>
                                <a:lnTo>
                                  <a:pt x="1971" y="1658"/>
                                </a:lnTo>
                                <a:lnTo>
                                  <a:pt x="2136" y="1617"/>
                                </a:lnTo>
                                <a:lnTo>
                                  <a:pt x="2295" y="1560"/>
                                </a:lnTo>
                                <a:lnTo>
                                  <a:pt x="2446" y="1482"/>
                                </a:lnTo>
                                <a:lnTo>
                                  <a:pt x="2518" y="1435"/>
                                </a:lnTo>
                                <a:lnTo>
                                  <a:pt x="2563" y="1401"/>
                                </a:lnTo>
                                <a:lnTo>
                                  <a:pt x="2646" y="1324"/>
                                </a:lnTo>
                                <a:lnTo>
                                  <a:pt x="2719" y="1235"/>
                                </a:lnTo>
                                <a:lnTo>
                                  <a:pt x="2780" y="1135"/>
                                </a:lnTo>
                                <a:lnTo>
                                  <a:pt x="2804" y="1083"/>
                                </a:lnTo>
                                <a:lnTo>
                                  <a:pt x="2836" y="1035"/>
                                </a:lnTo>
                                <a:lnTo>
                                  <a:pt x="2884" y="929"/>
                                </a:lnTo>
                                <a:lnTo>
                                  <a:pt x="2911" y="817"/>
                                </a:lnTo>
                                <a:lnTo>
                                  <a:pt x="2912" y="731"/>
                                </a:lnTo>
                                <a:lnTo>
                                  <a:pt x="2904" y="673"/>
                                </a:lnTo>
                                <a:lnTo>
                                  <a:pt x="2897" y="645"/>
                                </a:lnTo>
                              </a:path>
                            </a:pathLst>
                          </a:custGeom>
                          <a:solidFill>
                            <a:srgbClr val="BFBFBF"/>
                          </a:solidFill>
                          <a:ln>
                            <a:noFill/>
                          </a:ln>
                        </wps:spPr>
                        <wps:txbx>
                          <w:txbxContent>
                            <w:p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wps:txbx>
                        <wps:bodyPr vert="horz" wrap="square" lIns="91440" tIns="45720" rIns="91440" bIns="45720" numCol="1" anchor="ctr" anchorCtr="0" compatLnSpc="1">
                          <a:prstTxWarp prst="textNoShape">
                            <a:avLst/>
                          </a:prstTxWarp>
                        </wps:bodyPr>
                      </wps:wsp>
                      <wps:wsp>
                        <wps:cNvPr id="1088653247" name="Freeform 485"/>
                        <wps:cNvSpPr>
                          <a:spLocks/>
                        </wps:cNvSpPr>
                        <wps:spPr bwMode="auto">
                          <a:xfrm>
                            <a:off x="6557735" y="3328872"/>
                            <a:ext cx="1412875" cy="895350"/>
                          </a:xfrm>
                          <a:custGeom>
                            <a:avLst/>
                            <a:gdLst>
                              <a:gd name="T0" fmla="*/ 2354 w 2671"/>
                              <a:gd name="T1" fmla="*/ 220 h 1692"/>
                              <a:gd name="T2" fmla="*/ 2155 w 2671"/>
                              <a:gd name="T3" fmla="*/ 124 h 1692"/>
                              <a:gd name="T4" fmla="*/ 1807 w 2671"/>
                              <a:gd name="T5" fmla="*/ 46 h 1692"/>
                              <a:gd name="T6" fmla="*/ 1610 w 2671"/>
                              <a:gd name="T7" fmla="*/ 22 h 1692"/>
                              <a:gd name="T8" fmla="*/ 1161 w 2671"/>
                              <a:gd name="T9" fmla="*/ 0 h 1692"/>
                              <a:gd name="T10" fmla="*/ 825 w 2671"/>
                              <a:gd name="T11" fmla="*/ 24 h 1692"/>
                              <a:gd name="T12" fmla="*/ 581 w 2671"/>
                              <a:gd name="T13" fmla="*/ 82 h 1692"/>
                              <a:gd name="T14" fmla="*/ 398 w 2671"/>
                              <a:gd name="T15" fmla="*/ 164 h 1692"/>
                              <a:gd name="T16" fmla="*/ 239 w 2671"/>
                              <a:gd name="T17" fmla="*/ 282 h 1692"/>
                              <a:gd name="T18" fmla="*/ 142 w 2671"/>
                              <a:gd name="T19" fmla="*/ 399 h 1692"/>
                              <a:gd name="T20" fmla="*/ 134 w 2671"/>
                              <a:gd name="T21" fmla="*/ 409 h 1692"/>
                              <a:gd name="T22" fmla="*/ 90 w 2671"/>
                              <a:gd name="T23" fmla="*/ 446 h 1692"/>
                              <a:gd name="T24" fmla="*/ 55 w 2671"/>
                              <a:gd name="T25" fmla="*/ 555 h 1692"/>
                              <a:gd name="T26" fmla="*/ 0 w 2671"/>
                              <a:gd name="T27" fmla="*/ 875 h 1692"/>
                              <a:gd name="T28" fmla="*/ 15 w 2671"/>
                              <a:gd name="T29" fmla="*/ 1057 h 1692"/>
                              <a:gd name="T30" fmla="*/ 59 w 2671"/>
                              <a:gd name="T31" fmla="*/ 1188 h 1692"/>
                              <a:gd name="T32" fmla="*/ 142 w 2671"/>
                              <a:gd name="T33" fmla="*/ 1314 h 1692"/>
                              <a:gd name="T34" fmla="*/ 293 w 2671"/>
                              <a:gd name="T35" fmla="*/ 1439 h 1692"/>
                              <a:gd name="T36" fmla="*/ 473 w 2671"/>
                              <a:gd name="T37" fmla="*/ 1527 h 1692"/>
                              <a:gd name="T38" fmla="*/ 710 w 2671"/>
                              <a:gd name="T39" fmla="*/ 1597 h 1692"/>
                              <a:gd name="T40" fmla="*/ 1017 w 2671"/>
                              <a:gd name="T41" fmla="*/ 1656 h 1692"/>
                              <a:gd name="T42" fmla="*/ 1451 w 2671"/>
                              <a:gd name="T43" fmla="*/ 1692 h 1692"/>
                              <a:gd name="T44" fmla="*/ 1827 w 2671"/>
                              <a:gd name="T45" fmla="*/ 1659 h 1692"/>
                              <a:gd name="T46" fmla="*/ 2032 w 2671"/>
                              <a:gd name="T47" fmla="*/ 1603 h 1692"/>
                              <a:gd name="T48" fmla="*/ 2223 w 2671"/>
                              <a:gd name="T49" fmla="*/ 1515 h 1692"/>
                              <a:gd name="T50" fmla="*/ 2354 w 2671"/>
                              <a:gd name="T51" fmla="*/ 1426 h 1692"/>
                              <a:gd name="T52" fmla="*/ 2452 w 2671"/>
                              <a:gd name="T53" fmla="*/ 1335 h 1692"/>
                              <a:gd name="T54" fmla="*/ 2556 w 2671"/>
                              <a:gd name="T55" fmla="*/ 1196 h 1692"/>
                              <a:gd name="T56" fmla="*/ 2628 w 2671"/>
                              <a:gd name="T57" fmla="*/ 1042 h 1692"/>
                              <a:gd name="T58" fmla="*/ 2665 w 2671"/>
                              <a:gd name="T59" fmla="*/ 878 h 1692"/>
                              <a:gd name="T60" fmla="*/ 2666 w 2671"/>
                              <a:gd name="T61" fmla="*/ 712 h 1692"/>
                              <a:gd name="T62" fmla="*/ 2629 w 2671"/>
                              <a:gd name="T63" fmla="*/ 552 h 1692"/>
                              <a:gd name="T64" fmla="*/ 2551 w 2671"/>
                              <a:gd name="T65" fmla="*/ 404 h 1692"/>
                              <a:gd name="T66" fmla="*/ 2429 w 2671"/>
                              <a:gd name="T67" fmla="*/ 275 h 1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671" h="1692">
                                <a:moveTo>
                                  <a:pt x="2391" y="246"/>
                                </a:moveTo>
                                <a:lnTo>
                                  <a:pt x="2354" y="220"/>
                                </a:lnTo>
                                <a:lnTo>
                                  <a:pt x="2276" y="177"/>
                                </a:lnTo>
                                <a:lnTo>
                                  <a:pt x="2155" y="124"/>
                                </a:lnTo>
                                <a:lnTo>
                                  <a:pt x="1983" y="76"/>
                                </a:lnTo>
                                <a:lnTo>
                                  <a:pt x="1807" y="46"/>
                                </a:lnTo>
                                <a:lnTo>
                                  <a:pt x="1719" y="35"/>
                                </a:lnTo>
                                <a:lnTo>
                                  <a:pt x="1610" y="22"/>
                                </a:lnTo>
                                <a:lnTo>
                                  <a:pt x="1385" y="4"/>
                                </a:lnTo>
                                <a:lnTo>
                                  <a:pt x="1161" y="0"/>
                                </a:lnTo>
                                <a:lnTo>
                                  <a:pt x="936" y="11"/>
                                </a:lnTo>
                                <a:lnTo>
                                  <a:pt x="825" y="24"/>
                                </a:lnTo>
                                <a:lnTo>
                                  <a:pt x="726" y="42"/>
                                </a:lnTo>
                                <a:lnTo>
                                  <a:pt x="581" y="82"/>
                                </a:lnTo>
                                <a:lnTo>
                                  <a:pt x="487" y="118"/>
                                </a:lnTo>
                                <a:lnTo>
                                  <a:pt x="398" y="164"/>
                                </a:lnTo>
                                <a:lnTo>
                                  <a:pt x="314" y="217"/>
                                </a:lnTo>
                                <a:lnTo>
                                  <a:pt x="239" y="282"/>
                                </a:lnTo>
                                <a:lnTo>
                                  <a:pt x="170" y="357"/>
                                </a:lnTo>
                                <a:lnTo>
                                  <a:pt x="142" y="399"/>
                                </a:lnTo>
                                <a:lnTo>
                                  <a:pt x="137" y="403"/>
                                </a:lnTo>
                                <a:lnTo>
                                  <a:pt x="134" y="409"/>
                                </a:lnTo>
                                <a:lnTo>
                                  <a:pt x="117" y="416"/>
                                </a:lnTo>
                                <a:lnTo>
                                  <a:pt x="90" y="446"/>
                                </a:lnTo>
                                <a:lnTo>
                                  <a:pt x="81" y="468"/>
                                </a:lnTo>
                                <a:lnTo>
                                  <a:pt x="55" y="555"/>
                                </a:lnTo>
                                <a:lnTo>
                                  <a:pt x="13" y="737"/>
                                </a:lnTo>
                                <a:lnTo>
                                  <a:pt x="0" y="875"/>
                                </a:lnTo>
                                <a:lnTo>
                                  <a:pt x="2" y="967"/>
                                </a:lnTo>
                                <a:lnTo>
                                  <a:pt x="15" y="1057"/>
                                </a:lnTo>
                                <a:lnTo>
                                  <a:pt x="41" y="1145"/>
                                </a:lnTo>
                                <a:lnTo>
                                  <a:pt x="59" y="1188"/>
                                </a:lnTo>
                                <a:lnTo>
                                  <a:pt x="83" y="1234"/>
                                </a:lnTo>
                                <a:lnTo>
                                  <a:pt x="142" y="1314"/>
                                </a:lnTo>
                                <a:lnTo>
                                  <a:pt x="212" y="1381"/>
                                </a:lnTo>
                                <a:lnTo>
                                  <a:pt x="293" y="1439"/>
                                </a:lnTo>
                                <a:lnTo>
                                  <a:pt x="380" y="1486"/>
                                </a:lnTo>
                                <a:lnTo>
                                  <a:pt x="473" y="1527"/>
                                </a:lnTo>
                                <a:lnTo>
                                  <a:pt x="615" y="1574"/>
                                </a:lnTo>
                                <a:lnTo>
                                  <a:pt x="710" y="1597"/>
                                </a:lnTo>
                                <a:lnTo>
                                  <a:pt x="809" y="1619"/>
                                </a:lnTo>
                                <a:lnTo>
                                  <a:pt x="1017" y="1656"/>
                                </a:lnTo>
                                <a:lnTo>
                                  <a:pt x="1233" y="1682"/>
                                </a:lnTo>
                                <a:lnTo>
                                  <a:pt x="1451" y="1692"/>
                                </a:lnTo>
                                <a:lnTo>
                                  <a:pt x="1669" y="1682"/>
                                </a:lnTo>
                                <a:lnTo>
                                  <a:pt x="1827" y="1659"/>
                                </a:lnTo>
                                <a:lnTo>
                                  <a:pt x="1931" y="1634"/>
                                </a:lnTo>
                                <a:lnTo>
                                  <a:pt x="2032" y="1603"/>
                                </a:lnTo>
                                <a:lnTo>
                                  <a:pt x="2130" y="1563"/>
                                </a:lnTo>
                                <a:lnTo>
                                  <a:pt x="2223" y="1515"/>
                                </a:lnTo>
                                <a:lnTo>
                                  <a:pt x="2312" y="1457"/>
                                </a:lnTo>
                                <a:lnTo>
                                  <a:pt x="2354" y="1426"/>
                                </a:lnTo>
                                <a:lnTo>
                                  <a:pt x="2389" y="1397"/>
                                </a:lnTo>
                                <a:lnTo>
                                  <a:pt x="2452" y="1335"/>
                                </a:lnTo>
                                <a:lnTo>
                                  <a:pt x="2508" y="1268"/>
                                </a:lnTo>
                                <a:lnTo>
                                  <a:pt x="2556" y="1196"/>
                                </a:lnTo>
                                <a:lnTo>
                                  <a:pt x="2596" y="1119"/>
                                </a:lnTo>
                                <a:lnTo>
                                  <a:pt x="2628" y="1042"/>
                                </a:lnTo>
                                <a:lnTo>
                                  <a:pt x="2651" y="960"/>
                                </a:lnTo>
                                <a:lnTo>
                                  <a:pt x="2665" y="878"/>
                                </a:lnTo>
                                <a:lnTo>
                                  <a:pt x="2671" y="794"/>
                                </a:lnTo>
                                <a:lnTo>
                                  <a:pt x="2666" y="712"/>
                                </a:lnTo>
                                <a:lnTo>
                                  <a:pt x="2653" y="632"/>
                                </a:lnTo>
                                <a:lnTo>
                                  <a:pt x="2629" y="552"/>
                                </a:lnTo>
                                <a:lnTo>
                                  <a:pt x="2596" y="476"/>
                                </a:lnTo>
                                <a:lnTo>
                                  <a:pt x="2551" y="404"/>
                                </a:lnTo>
                                <a:lnTo>
                                  <a:pt x="2495" y="337"/>
                                </a:lnTo>
                                <a:lnTo>
                                  <a:pt x="2429" y="275"/>
                                </a:lnTo>
                                <a:lnTo>
                                  <a:pt x="2391" y="246"/>
                                </a:lnTo>
                              </a:path>
                            </a:pathLst>
                          </a:custGeom>
                          <a:solidFill>
                            <a:srgbClr val="A0C9CA"/>
                          </a:solidFill>
                          <a:ln>
                            <a:noFill/>
                          </a:ln>
                        </wps:spPr>
                        <wps:txbx>
                          <w:txbxContent>
                            <w:p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wps:txbx>
                        <wps:bodyPr vert="horz" wrap="square" lIns="91440" tIns="45720" rIns="91440" bIns="45720" numCol="1" anchor="ctr" anchorCtr="0" compatLnSpc="1">
                          <a:prstTxWarp prst="textNoShape">
                            <a:avLst/>
                          </a:prstTxWarp>
                        </wps:bodyPr>
                      </wps:wsp>
                      <wps:wsp>
                        <wps:cNvPr id="1255790720" name="Freeform 557"/>
                        <wps:cNvSpPr>
                          <a:spLocks/>
                        </wps:cNvSpPr>
                        <wps:spPr bwMode="auto">
                          <a:xfrm>
                            <a:off x="4098697" y="3338397"/>
                            <a:ext cx="1470025" cy="884238"/>
                          </a:xfrm>
                          <a:custGeom>
                            <a:avLst/>
                            <a:gdLst>
                              <a:gd name="T0" fmla="*/ 2706 w 2777"/>
                              <a:gd name="T1" fmla="*/ 627 h 1670"/>
                              <a:gd name="T2" fmla="*/ 2601 w 2777"/>
                              <a:gd name="T3" fmla="*/ 456 h 1670"/>
                              <a:gd name="T4" fmla="*/ 2461 w 2777"/>
                              <a:gd name="T5" fmla="*/ 316 h 1670"/>
                              <a:gd name="T6" fmla="*/ 2294 w 2777"/>
                              <a:gd name="T7" fmla="*/ 205 h 1670"/>
                              <a:gd name="T8" fmla="*/ 2156 w 2777"/>
                              <a:gd name="T9" fmla="*/ 142 h 1670"/>
                              <a:gd name="T10" fmla="*/ 1989 w 2777"/>
                              <a:gd name="T11" fmla="*/ 86 h 1670"/>
                              <a:gd name="T12" fmla="*/ 1576 w 2777"/>
                              <a:gd name="T13" fmla="*/ 14 h 1670"/>
                              <a:gd name="T14" fmla="*/ 1220 w 2777"/>
                              <a:gd name="T15" fmla="*/ 0 h 1670"/>
                              <a:gd name="T16" fmla="*/ 863 w 2777"/>
                              <a:gd name="T17" fmla="*/ 7 h 1670"/>
                              <a:gd name="T18" fmla="*/ 561 w 2777"/>
                              <a:gd name="T19" fmla="*/ 54 h 1670"/>
                              <a:gd name="T20" fmla="*/ 339 w 2777"/>
                              <a:gd name="T21" fmla="*/ 136 h 1670"/>
                              <a:gd name="T22" fmla="*/ 253 w 2777"/>
                              <a:gd name="T23" fmla="*/ 190 h 1670"/>
                              <a:gd name="T24" fmla="*/ 131 w 2777"/>
                              <a:gd name="T25" fmla="*/ 302 h 1670"/>
                              <a:gd name="T26" fmla="*/ 46 w 2777"/>
                              <a:gd name="T27" fmla="*/ 439 h 1670"/>
                              <a:gd name="T28" fmla="*/ 3 w 2777"/>
                              <a:gd name="T29" fmla="*/ 588 h 1670"/>
                              <a:gd name="T30" fmla="*/ 4 w 2777"/>
                              <a:gd name="T31" fmla="*/ 708 h 1670"/>
                              <a:gd name="T32" fmla="*/ 0 w 2777"/>
                              <a:gd name="T33" fmla="*/ 810 h 1670"/>
                              <a:gd name="T34" fmla="*/ 50 w 2777"/>
                              <a:gd name="T35" fmla="*/ 1044 h 1670"/>
                              <a:gd name="T36" fmla="*/ 158 w 2777"/>
                              <a:gd name="T37" fmla="*/ 1228 h 1670"/>
                              <a:gd name="T38" fmla="*/ 265 w 2777"/>
                              <a:gd name="T39" fmla="*/ 1344 h 1670"/>
                              <a:gd name="T40" fmla="*/ 436 w 2777"/>
                              <a:gd name="T41" fmla="*/ 1463 h 1670"/>
                              <a:gd name="T42" fmla="*/ 627 w 2777"/>
                              <a:gd name="T43" fmla="*/ 1549 h 1670"/>
                              <a:gd name="T44" fmla="*/ 881 w 2777"/>
                              <a:gd name="T45" fmla="*/ 1615 h 1670"/>
                              <a:gd name="T46" fmla="*/ 1258 w 2777"/>
                              <a:gd name="T47" fmla="*/ 1663 h 1670"/>
                              <a:gd name="T48" fmla="*/ 1766 w 2777"/>
                              <a:gd name="T49" fmla="*/ 1660 h 1670"/>
                              <a:gd name="T50" fmla="*/ 1988 w 2777"/>
                              <a:gd name="T51" fmla="*/ 1637 h 1670"/>
                              <a:gd name="T52" fmla="*/ 2327 w 2777"/>
                              <a:gd name="T53" fmla="*/ 1555 h 1670"/>
                              <a:gd name="T54" fmla="*/ 2503 w 2777"/>
                              <a:gd name="T55" fmla="*/ 1464 h 1670"/>
                              <a:gd name="T56" fmla="*/ 2615 w 2777"/>
                              <a:gd name="T57" fmla="*/ 1367 h 1670"/>
                              <a:gd name="T58" fmla="*/ 2699 w 2777"/>
                              <a:gd name="T59" fmla="*/ 1253 h 1670"/>
                              <a:gd name="T60" fmla="*/ 2762 w 2777"/>
                              <a:gd name="T61" fmla="*/ 1083 h 1670"/>
                              <a:gd name="T62" fmla="*/ 2777 w 2777"/>
                              <a:gd name="T63" fmla="*/ 900 h 1670"/>
                              <a:gd name="T64" fmla="*/ 2742 w 2777"/>
                              <a:gd name="T65" fmla="*/ 719 h 1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777" h="1670">
                                <a:moveTo>
                                  <a:pt x="2726" y="674"/>
                                </a:moveTo>
                                <a:lnTo>
                                  <a:pt x="2706" y="627"/>
                                </a:lnTo>
                                <a:lnTo>
                                  <a:pt x="2659" y="538"/>
                                </a:lnTo>
                                <a:lnTo>
                                  <a:pt x="2601" y="456"/>
                                </a:lnTo>
                                <a:lnTo>
                                  <a:pt x="2535" y="382"/>
                                </a:lnTo>
                                <a:lnTo>
                                  <a:pt x="2461" y="316"/>
                                </a:lnTo>
                                <a:lnTo>
                                  <a:pt x="2381" y="257"/>
                                </a:lnTo>
                                <a:lnTo>
                                  <a:pt x="2294" y="205"/>
                                </a:lnTo>
                                <a:lnTo>
                                  <a:pt x="2204" y="161"/>
                                </a:lnTo>
                                <a:lnTo>
                                  <a:pt x="2156" y="142"/>
                                </a:lnTo>
                                <a:lnTo>
                                  <a:pt x="2101" y="121"/>
                                </a:lnTo>
                                <a:lnTo>
                                  <a:pt x="1989" y="86"/>
                                </a:lnTo>
                                <a:lnTo>
                                  <a:pt x="1815" y="46"/>
                                </a:lnTo>
                                <a:lnTo>
                                  <a:pt x="1576" y="14"/>
                                </a:lnTo>
                                <a:lnTo>
                                  <a:pt x="1338" y="1"/>
                                </a:lnTo>
                                <a:lnTo>
                                  <a:pt x="1220" y="0"/>
                                </a:lnTo>
                                <a:lnTo>
                                  <a:pt x="1105" y="0"/>
                                </a:lnTo>
                                <a:lnTo>
                                  <a:pt x="863" y="7"/>
                                </a:lnTo>
                                <a:lnTo>
                                  <a:pt x="681" y="30"/>
                                </a:lnTo>
                                <a:lnTo>
                                  <a:pt x="561" y="54"/>
                                </a:lnTo>
                                <a:lnTo>
                                  <a:pt x="447" y="89"/>
                                </a:lnTo>
                                <a:lnTo>
                                  <a:pt x="339" y="136"/>
                                </a:lnTo>
                                <a:lnTo>
                                  <a:pt x="289" y="167"/>
                                </a:lnTo>
                                <a:lnTo>
                                  <a:pt x="253" y="190"/>
                                </a:lnTo>
                                <a:lnTo>
                                  <a:pt x="188" y="243"/>
                                </a:lnTo>
                                <a:lnTo>
                                  <a:pt x="131" y="302"/>
                                </a:lnTo>
                                <a:lnTo>
                                  <a:pt x="83" y="368"/>
                                </a:lnTo>
                                <a:lnTo>
                                  <a:pt x="46" y="439"/>
                                </a:lnTo>
                                <a:lnTo>
                                  <a:pt x="18" y="512"/>
                                </a:lnTo>
                                <a:lnTo>
                                  <a:pt x="3" y="588"/>
                                </a:lnTo>
                                <a:lnTo>
                                  <a:pt x="0" y="667"/>
                                </a:lnTo>
                                <a:lnTo>
                                  <a:pt x="4" y="708"/>
                                </a:lnTo>
                                <a:lnTo>
                                  <a:pt x="0" y="742"/>
                                </a:lnTo>
                                <a:lnTo>
                                  <a:pt x="0" y="810"/>
                                </a:lnTo>
                                <a:lnTo>
                                  <a:pt x="11" y="912"/>
                                </a:lnTo>
                                <a:lnTo>
                                  <a:pt x="50" y="1044"/>
                                </a:lnTo>
                                <a:lnTo>
                                  <a:pt x="115" y="1171"/>
                                </a:lnTo>
                                <a:lnTo>
                                  <a:pt x="158" y="1228"/>
                                </a:lnTo>
                                <a:lnTo>
                                  <a:pt x="191" y="1270"/>
                                </a:lnTo>
                                <a:lnTo>
                                  <a:pt x="265" y="1344"/>
                                </a:lnTo>
                                <a:lnTo>
                                  <a:pt x="347" y="1408"/>
                                </a:lnTo>
                                <a:lnTo>
                                  <a:pt x="436" y="1463"/>
                                </a:lnTo>
                                <a:lnTo>
                                  <a:pt x="529" y="1510"/>
                                </a:lnTo>
                                <a:lnTo>
                                  <a:pt x="627" y="1549"/>
                                </a:lnTo>
                                <a:lnTo>
                                  <a:pt x="779" y="1595"/>
                                </a:lnTo>
                                <a:lnTo>
                                  <a:pt x="881" y="1615"/>
                                </a:lnTo>
                                <a:lnTo>
                                  <a:pt x="1005" y="1637"/>
                                </a:lnTo>
                                <a:lnTo>
                                  <a:pt x="1258" y="1663"/>
                                </a:lnTo>
                                <a:lnTo>
                                  <a:pt x="1513" y="1670"/>
                                </a:lnTo>
                                <a:lnTo>
                                  <a:pt x="1766" y="1660"/>
                                </a:lnTo>
                                <a:lnTo>
                                  <a:pt x="1891" y="1649"/>
                                </a:lnTo>
                                <a:lnTo>
                                  <a:pt x="1988" y="1637"/>
                                </a:lnTo>
                                <a:lnTo>
                                  <a:pt x="2185" y="1600"/>
                                </a:lnTo>
                                <a:lnTo>
                                  <a:pt x="2327" y="1555"/>
                                </a:lnTo>
                                <a:lnTo>
                                  <a:pt x="2418" y="1515"/>
                                </a:lnTo>
                                <a:lnTo>
                                  <a:pt x="2503" y="1464"/>
                                </a:lnTo>
                                <a:lnTo>
                                  <a:pt x="2579" y="1402"/>
                                </a:lnTo>
                                <a:lnTo>
                                  <a:pt x="2615" y="1367"/>
                                </a:lnTo>
                                <a:lnTo>
                                  <a:pt x="2647" y="1331"/>
                                </a:lnTo>
                                <a:lnTo>
                                  <a:pt x="2699" y="1253"/>
                                </a:lnTo>
                                <a:lnTo>
                                  <a:pt x="2736" y="1169"/>
                                </a:lnTo>
                                <a:lnTo>
                                  <a:pt x="2762" y="1083"/>
                                </a:lnTo>
                                <a:lnTo>
                                  <a:pt x="2775" y="992"/>
                                </a:lnTo>
                                <a:lnTo>
                                  <a:pt x="2777" y="900"/>
                                </a:lnTo>
                                <a:lnTo>
                                  <a:pt x="2765" y="810"/>
                                </a:lnTo>
                                <a:lnTo>
                                  <a:pt x="2742" y="719"/>
                                </a:lnTo>
                                <a:lnTo>
                                  <a:pt x="2726" y="674"/>
                                </a:lnTo>
                              </a:path>
                            </a:pathLst>
                          </a:custGeom>
                          <a:solidFill>
                            <a:srgbClr val="BFBFBF"/>
                          </a:solidFill>
                          <a:ln>
                            <a:noFill/>
                          </a:ln>
                        </wps:spPr>
                        <wps:txbx>
                          <w:txbxContent>
                            <w:p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wps:txbx>
                        <wps:bodyPr vert="horz" wrap="square" lIns="91440" tIns="45720" rIns="91440" bIns="45720" numCol="1" anchor="ctr" anchorCtr="0" compatLnSpc="1">
                          <a:prstTxWarp prst="textNoShape">
                            <a:avLst/>
                          </a:prstTxWarp>
                        </wps:bodyPr>
                      </wps:wsp>
                      <wps:wsp>
                        <wps:cNvPr id="1255790721" name="Freeform 654"/>
                        <wps:cNvSpPr>
                          <a:spLocks/>
                        </wps:cNvSpPr>
                        <wps:spPr bwMode="auto">
                          <a:xfrm>
                            <a:off x="4200297" y="4767147"/>
                            <a:ext cx="1376363" cy="825500"/>
                          </a:xfrm>
                          <a:custGeom>
                            <a:avLst/>
                            <a:gdLst>
                              <a:gd name="T0" fmla="*/ 2585 w 2599"/>
                              <a:gd name="T1" fmla="*/ 636 h 1559"/>
                              <a:gd name="T2" fmla="*/ 2523 w 2599"/>
                              <a:gd name="T3" fmla="*/ 485 h 1559"/>
                              <a:gd name="T4" fmla="*/ 2424 w 2599"/>
                              <a:gd name="T5" fmla="*/ 360 h 1559"/>
                              <a:gd name="T6" fmla="*/ 2296 w 2599"/>
                              <a:gd name="T7" fmla="*/ 260 h 1559"/>
                              <a:gd name="T8" fmla="*/ 2186 w 2599"/>
                              <a:gd name="T9" fmla="*/ 203 h 1559"/>
                              <a:gd name="T10" fmla="*/ 1911 w 2599"/>
                              <a:gd name="T11" fmla="*/ 108 h 1559"/>
                              <a:gd name="T12" fmla="*/ 1527 w 2599"/>
                              <a:gd name="T13" fmla="*/ 37 h 1559"/>
                              <a:gd name="T14" fmla="*/ 1324 w 2599"/>
                              <a:gd name="T15" fmla="*/ 13 h 1559"/>
                              <a:gd name="T16" fmla="*/ 879 w 2599"/>
                              <a:gd name="T17" fmla="*/ 6 h 1559"/>
                              <a:gd name="T18" fmla="*/ 607 w 2599"/>
                              <a:gd name="T19" fmla="*/ 52 h 1559"/>
                              <a:gd name="T20" fmla="*/ 492 w 2599"/>
                              <a:gd name="T21" fmla="*/ 88 h 1559"/>
                              <a:gd name="T22" fmla="*/ 262 w 2599"/>
                              <a:gd name="T23" fmla="*/ 224 h 1559"/>
                              <a:gd name="T24" fmla="*/ 133 w 2599"/>
                              <a:gd name="T25" fmla="*/ 374 h 1559"/>
                              <a:gd name="T26" fmla="*/ 73 w 2599"/>
                              <a:gd name="T27" fmla="*/ 410 h 1559"/>
                              <a:gd name="T28" fmla="*/ 44 w 2599"/>
                              <a:gd name="T29" fmla="*/ 480 h 1559"/>
                              <a:gd name="T30" fmla="*/ 2 w 2599"/>
                              <a:gd name="T31" fmla="*/ 665 h 1559"/>
                              <a:gd name="T32" fmla="*/ 8 w 2599"/>
                              <a:gd name="T33" fmla="*/ 843 h 1559"/>
                              <a:gd name="T34" fmla="*/ 69 w 2599"/>
                              <a:gd name="T35" fmla="*/ 1013 h 1559"/>
                              <a:gd name="T36" fmla="*/ 158 w 2599"/>
                              <a:gd name="T37" fmla="*/ 1129 h 1559"/>
                              <a:gd name="T38" fmla="*/ 263 w 2599"/>
                              <a:gd name="T39" fmla="*/ 1224 h 1559"/>
                              <a:gd name="T40" fmla="*/ 424 w 2599"/>
                              <a:gd name="T41" fmla="*/ 1324 h 1559"/>
                              <a:gd name="T42" fmla="*/ 738 w 2599"/>
                              <a:gd name="T43" fmla="*/ 1442 h 1559"/>
                              <a:gd name="T44" fmla="*/ 921 w 2599"/>
                              <a:gd name="T45" fmla="*/ 1485 h 1559"/>
                              <a:gd name="T46" fmla="*/ 1315 w 2599"/>
                              <a:gd name="T47" fmla="*/ 1548 h 1559"/>
                              <a:gd name="T48" fmla="*/ 1723 w 2599"/>
                              <a:gd name="T49" fmla="*/ 1551 h 1559"/>
                              <a:gd name="T50" fmla="*/ 1966 w 2599"/>
                              <a:gd name="T51" fmla="*/ 1506 h 1559"/>
                              <a:gd name="T52" fmla="*/ 2150 w 2599"/>
                              <a:gd name="T53" fmla="*/ 1437 h 1559"/>
                              <a:gd name="T54" fmla="*/ 2317 w 2599"/>
                              <a:gd name="T55" fmla="*/ 1334 h 1559"/>
                              <a:gd name="T56" fmla="*/ 2388 w 2599"/>
                              <a:gd name="T57" fmla="*/ 1272 h 1559"/>
                              <a:gd name="T58" fmla="*/ 2496 w 2599"/>
                              <a:gd name="T59" fmla="*/ 1136 h 1559"/>
                              <a:gd name="T60" fmla="*/ 2569 w 2599"/>
                              <a:gd name="T61" fmla="*/ 978 h 1559"/>
                              <a:gd name="T62" fmla="*/ 2599 w 2599"/>
                              <a:gd name="T63" fmla="*/ 808 h 1559"/>
                              <a:gd name="T64" fmla="*/ 2592 w 2599"/>
                              <a:gd name="T65" fmla="*/ 678 h 15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99" h="1559">
                                <a:moveTo>
                                  <a:pt x="2592" y="678"/>
                                </a:moveTo>
                                <a:lnTo>
                                  <a:pt x="2585" y="636"/>
                                </a:lnTo>
                                <a:lnTo>
                                  <a:pt x="2559" y="558"/>
                                </a:lnTo>
                                <a:lnTo>
                                  <a:pt x="2523" y="485"/>
                                </a:lnTo>
                                <a:lnTo>
                                  <a:pt x="2478" y="420"/>
                                </a:lnTo>
                                <a:lnTo>
                                  <a:pt x="2424" y="360"/>
                                </a:lnTo>
                                <a:lnTo>
                                  <a:pt x="2363" y="306"/>
                                </a:lnTo>
                                <a:lnTo>
                                  <a:pt x="2296" y="260"/>
                                </a:lnTo>
                                <a:lnTo>
                                  <a:pt x="2224" y="220"/>
                                </a:lnTo>
                                <a:lnTo>
                                  <a:pt x="2186" y="203"/>
                                </a:lnTo>
                                <a:lnTo>
                                  <a:pt x="2097" y="165"/>
                                </a:lnTo>
                                <a:lnTo>
                                  <a:pt x="1911" y="108"/>
                                </a:lnTo>
                                <a:lnTo>
                                  <a:pt x="1720" y="66"/>
                                </a:lnTo>
                                <a:lnTo>
                                  <a:pt x="1527" y="37"/>
                                </a:lnTo>
                                <a:lnTo>
                                  <a:pt x="1432" y="26"/>
                                </a:lnTo>
                                <a:lnTo>
                                  <a:pt x="1324" y="13"/>
                                </a:lnTo>
                                <a:lnTo>
                                  <a:pt x="1102" y="0"/>
                                </a:lnTo>
                                <a:lnTo>
                                  <a:pt x="879" y="6"/>
                                </a:lnTo>
                                <a:lnTo>
                                  <a:pt x="714" y="27"/>
                                </a:lnTo>
                                <a:lnTo>
                                  <a:pt x="607" y="52"/>
                                </a:lnTo>
                                <a:lnTo>
                                  <a:pt x="555" y="66"/>
                                </a:lnTo>
                                <a:lnTo>
                                  <a:pt x="492" y="88"/>
                                </a:lnTo>
                                <a:lnTo>
                                  <a:pt x="371" y="147"/>
                                </a:lnTo>
                                <a:lnTo>
                                  <a:pt x="262" y="224"/>
                                </a:lnTo>
                                <a:lnTo>
                                  <a:pt x="169" y="319"/>
                                </a:lnTo>
                                <a:lnTo>
                                  <a:pt x="133" y="374"/>
                                </a:lnTo>
                                <a:lnTo>
                                  <a:pt x="110" y="380"/>
                                </a:lnTo>
                                <a:lnTo>
                                  <a:pt x="73" y="410"/>
                                </a:lnTo>
                                <a:lnTo>
                                  <a:pt x="62" y="434"/>
                                </a:lnTo>
                                <a:lnTo>
                                  <a:pt x="44" y="480"/>
                                </a:lnTo>
                                <a:lnTo>
                                  <a:pt x="18" y="572"/>
                                </a:lnTo>
                                <a:lnTo>
                                  <a:pt x="2" y="665"/>
                                </a:lnTo>
                                <a:lnTo>
                                  <a:pt x="0" y="755"/>
                                </a:lnTo>
                                <a:lnTo>
                                  <a:pt x="8" y="843"/>
                                </a:lnTo>
                                <a:lnTo>
                                  <a:pt x="31" y="929"/>
                                </a:lnTo>
                                <a:lnTo>
                                  <a:pt x="69" y="1013"/>
                                </a:lnTo>
                                <a:lnTo>
                                  <a:pt x="123" y="1092"/>
                                </a:lnTo>
                                <a:lnTo>
                                  <a:pt x="158" y="1129"/>
                                </a:lnTo>
                                <a:lnTo>
                                  <a:pt x="191" y="1162"/>
                                </a:lnTo>
                                <a:lnTo>
                                  <a:pt x="263" y="1224"/>
                                </a:lnTo>
                                <a:lnTo>
                                  <a:pt x="341" y="1277"/>
                                </a:lnTo>
                                <a:lnTo>
                                  <a:pt x="424" y="1324"/>
                                </a:lnTo>
                                <a:lnTo>
                                  <a:pt x="557" y="1383"/>
                                </a:lnTo>
                                <a:lnTo>
                                  <a:pt x="738" y="1442"/>
                                </a:lnTo>
                                <a:lnTo>
                                  <a:pt x="829" y="1463"/>
                                </a:lnTo>
                                <a:lnTo>
                                  <a:pt x="921" y="1485"/>
                                </a:lnTo>
                                <a:lnTo>
                                  <a:pt x="1115" y="1521"/>
                                </a:lnTo>
                                <a:lnTo>
                                  <a:pt x="1315" y="1548"/>
                                </a:lnTo>
                                <a:lnTo>
                                  <a:pt x="1520" y="1559"/>
                                </a:lnTo>
                                <a:lnTo>
                                  <a:pt x="1723" y="1551"/>
                                </a:lnTo>
                                <a:lnTo>
                                  <a:pt x="1871" y="1529"/>
                                </a:lnTo>
                                <a:lnTo>
                                  <a:pt x="1966" y="1506"/>
                                </a:lnTo>
                                <a:lnTo>
                                  <a:pt x="2060" y="1476"/>
                                </a:lnTo>
                                <a:lnTo>
                                  <a:pt x="2150" y="1437"/>
                                </a:lnTo>
                                <a:lnTo>
                                  <a:pt x="2235" y="1390"/>
                                </a:lnTo>
                                <a:lnTo>
                                  <a:pt x="2317" y="1334"/>
                                </a:lnTo>
                                <a:lnTo>
                                  <a:pt x="2356" y="1302"/>
                                </a:lnTo>
                                <a:lnTo>
                                  <a:pt x="2388" y="1272"/>
                                </a:lnTo>
                                <a:lnTo>
                                  <a:pt x="2447" y="1207"/>
                                </a:lnTo>
                                <a:lnTo>
                                  <a:pt x="2496" y="1136"/>
                                </a:lnTo>
                                <a:lnTo>
                                  <a:pt x="2537" y="1059"/>
                                </a:lnTo>
                                <a:lnTo>
                                  <a:pt x="2569" y="978"/>
                                </a:lnTo>
                                <a:lnTo>
                                  <a:pt x="2589" y="895"/>
                                </a:lnTo>
                                <a:lnTo>
                                  <a:pt x="2599" y="808"/>
                                </a:lnTo>
                                <a:lnTo>
                                  <a:pt x="2598" y="722"/>
                                </a:lnTo>
                                <a:lnTo>
                                  <a:pt x="2592" y="678"/>
                                </a:lnTo>
                                <a:close/>
                              </a:path>
                            </a:pathLst>
                          </a:custGeom>
                          <a:solidFill>
                            <a:srgbClr val="168489"/>
                          </a:solidFill>
                          <a:ln>
                            <a:noFill/>
                          </a:ln>
                        </wps:spPr>
                        <wps:txbx>
                          <w:txbxContent>
                            <w:p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wps:txbx>
                        <wps:bodyPr vert="horz" wrap="square" lIns="91440" tIns="45720" rIns="91440" bIns="45720" numCol="1" anchor="ctr" anchorCtr="0" compatLnSpc="1">
                          <a:prstTxWarp prst="textNoShape">
                            <a:avLst/>
                          </a:prstTxWarp>
                        </wps:bodyPr>
                      </wps:wsp>
                      <wps:wsp>
                        <wps:cNvPr id="1255790722" name="TextBox 19"/>
                        <wps:cNvSpPr txBox="1"/>
                        <wps:spPr>
                          <a:xfrm>
                            <a:off x="8641635" y="70105"/>
                            <a:ext cx="2936679" cy="1188017"/>
                          </a:xfrm>
                          <a:prstGeom prst="rect">
                            <a:avLst/>
                          </a:prstGeom>
                          <a:noFill/>
                        </wps:spPr>
                        <wps:txbx>
                          <w:txbxContent>
                            <w:p w:rsidR="005D6B53" w:rsidRDefault="005D6B53" w:rsidP="005D6B53">
                              <w:pPr>
                                <w:jc w:val="center"/>
                                <w:rPr>
                                  <w:rFonts w:eastAsia="Calibri" w:hAnsi="Adobe Arabic" w:cs="Adobe Arabic"/>
                                  <w:b/>
                                  <w:bCs/>
                                  <w:kern w:val="24"/>
                                  <w:sz w:val="36"/>
                                  <w:szCs w:val="36"/>
                                  <w:lang w:bidi="ar-EG"/>
                                </w:rPr>
                              </w:pPr>
                              <w:r w:rsidRPr="005D6B53">
                                <w:rPr>
                                  <w:rFonts w:eastAsia="Calibri" w:hAnsi="Adobe Arabic" w:cs="Adobe Arabic"/>
                                  <w:b/>
                                  <w:bCs/>
                                  <w:kern w:val="24"/>
                                  <w:sz w:val="36"/>
                                  <w:szCs w:val="36"/>
                                  <w:rtl/>
                                  <w:lang w:bidi="ar-EG"/>
                                </w:rPr>
                                <w:t>زيادة القلق والتوتر</w:t>
                              </w:r>
                            </w:p>
                          </w:txbxContent>
                        </wps:txbx>
                        <wps:bodyPr wrap="square" lIns="0" rIns="0" rtlCol="0" anchor="ctr">
                          <a:noAutofit/>
                        </wps:bodyPr>
                      </wps:wsp>
                      <wps:wsp>
                        <wps:cNvPr id="1255790723" name="TextBox 21"/>
                        <wps:cNvSpPr txBox="1"/>
                        <wps:spPr>
                          <a:xfrm>
                            <a:off x="0" y="0"/>
                            <a:ext cx="2936679" cy="1251114"/>
                          </a:xfrm>
                          <a:prstGeom prst="rect">
                            <a:avLst/>
                          </a:prstGeom>
                          <a:noFill/>
                        </wps:spPr>
                        <wps:txbx>
                          <w:txbxContent>
                            <w:p w:rsidR="005D6B53" w:rsidRDefault="005D6B53" w:rsidP="005D6B53">
                              <w:pPr>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الإصابة بالاكتئاب</w:t>
                              </w:r>
                            </w:p>
                          </w:txbxContent>
                        </wps:txbx>
                        <wps:bodyPr wrap="square" lIns="0" rIns="0" rtlCol="0" anchor="ctr">
                          <a:noAutofit/>
                        </wps:bodyPr>
                      </wps:wsp>
                      <wps:wsp>
                        <wps:cNvPr id="1255790724" name="TextBox 23"/>
                        <wps:cNvSpPr txBox="1"/>
                        <wps:spPr>
                          <a:xfrm>
                            <a:off x="8493155" y="1698200"/>
                            <a:ext cx="2936679" cy="1289952"/>
                          </a:xfrm>
                          <a:prstGeom prst="rect">
                            <a:avLst/>
                          </a:prstGeom>
                          <a:noFill/>
                        </wps:spPr>
                        <wps:txbx>
                          <w:txbxContent>
                            <w:p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الإرهاق المهني</w:t>
                              </w:r>
                            </w:p>
                          </w:txbxContent>
                        </wps:txbx>
                        <wps:bodyPr wrap="square" lIns="0" rIns="0" rtlCol="0" anchor="ctr">
                          <a:noAutofit/>
                        </wps:bodyPr>
                      </wps:wsp>
                      <wps:wsp>
                        <wps:cNvPr id="1255790725" name="TextBox 25"/>
                        <wps:cNvSpPr txBox="1"/>
                        <wps:spPr>
                          <a:xfrm>
                            <a:off x="0" y="1777148"/>
                            <a:ext cx="2936679" cy="998655"/>
                          </a:xfrm>
                          <a:prstGeom prst="rect">
                            <a:avLst/>
                          </a:prstGeom>
                          <a:noFill/>
                        </wps:spPr>
                        <wps:txbx>
                          <w:txbxContent>
                            <w:p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ضعف التركيز والانتباه</w:t>
                              </w:r>
                            </w:p>
                          </w:txbxContent>
                        </wps:txbx>
                        <wps:bodyPr wrap="square" lIns="0" rIns="0" rtlCol="0" anchor="ctr">
                          <a:noAutofit/>
                        </wps:bodyPr>
                      </wps:wsp>
                      <wps:wsp>
                        <wps:cNvPr id="1255790726" name="TextBox 27"/>
                        <wps:cNvSpPr txBox="1"/>
                        <wps:spPr>
                          <a:xfrm>
                            <a:off x="8641635" y="3307219"/>
                            <a:ext cx="2936679" cy="1289950"/>
                          </a:xfrm>
                          <a:prstGeom prst="rect">
                            <a:avLst/>
                          </a:prstGeom>
                          <a:noFill/>
                        </wps:spPr>
                        <wps:txbx>
                          <w:txbxContent>
                            <w:p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التأثير على العلاقات الاجتماعية</w:t>
                              </w:r>
                            </w:p>
                          </w:txbxContent>
                        </wps:txbx>
                        <wps:bodyPr wrap="square" lIns="0" rIns="0" rtlCol="0" anchor="ctr">
                          <a:noAutofit/>
                        </wps:bodyPr>
                      </wps:wsp>
                      <wps:wsp>
                        <wps:cNvPr id="1255790727" name="TextBox 29"/>
                        <wps:cNvSpPr txBox="1"/>
                        <wps:spPr>
                          <a:xfrm>
                            <a:off x="0" y="3041711"/>
                            <a:ext cx="2936679" cy="1122422"/>
                          </a:xfrm>
                          <a:prstGeom prst="rect">
                            <a:avLst/>
                          </a:prstGeom>
                          <a:noFill/>
                        </wps:spPr>
                        <wps:txbx>
                          <w:txbxContent>
                            <w:p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الأرق واضطرابات النوم</w:t>
                              </w:r>
                            </w:p>
                          </w:txbxContent>
                        </wps:txbx>
                        <wps:bodyPr wrap="square" lIns="0" rIns="0" rtlCol="0" anchor="ctr">
                          <a:noAutofit/>
                        </wps:bodyPr>
                      </wps:wsp>
                      <wps:wsp>
                        <wps:cNvPr id="1255790728" name="TextBox 31"/>
                        <wps:cNvSpPr txBox="1"/>
                        <wps:spPr>
                          <a:xfrm>
                            <a:off x="0" y="4533562"/>
                            <a:ext cx="2936679" cy="1049563"/>
                          </a:xfrm>
                          <a:prstGeom prst="rect">
                            <a:avLst/>
                          </a:prstGeom>
                          <a:noFill/>
                        </wps:spPr>
                        <wps:txbx>
                          <w:txbxContent>
                            <w:p w:rsidR="005D6B53" w:rsidRDefault="005D6B53" w:rsidP="005D6B53">
                              <w:pPr>
                                <w:bidi w:val="0"/>
                                <w:jc w:val="center"/>
                                <w:rPr>
                                  <w:rFonts w:hAnsi="Adobe Arabic" w:cs="Adobe Arabic"/>
                                  <w:b/>
                                  <w:bCs/>
                                  <w:kern w:val="24"/>
                                  <w:sz w:val="36"/>
                                  <w:szCs w:val="36"/>
                                  <w:lang w:bidi="ar-EG"/>
                                </w:rPr>
                              </w:pPr>
                              <w:r>
                                <w:rPr>
                                  <w:rFonts w:hAnsi="Adobe Arabic" w:cs="Adobe Arabic"/>
                                  <w:b/>
                                  <w:bCs/>
                                  <w:kern w:val="24"/>
                                  <w:sz w:val="36"/>
                                  <w:szCs w:val="36"/>
                                  <w:rtl/>
                                  <w:lang w:bidi="ar-EG"/>
                                </w:rPr>
                                <w:t>مراجعة وتعديل الأهداف</w:t>
                              </w:r>
                            </w:p>
                          </w:txbxContent>
                        </wps:txbx>
                        <wps:bodyPr wrap="square" lIns="0" rIns="0" rtlCol="0" anchor="ctr">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163E5F" id="_x0000_s1522" style="width:450.05pt;height:219.05pt;mso-position-horizontal-relative:char;mso-position-vertical-relative:line" coordsize="115783,56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">
                <v:shape id="Freeform: Shape 1088653233" o:spid="_x0000_s1523" style="position:absolute;left:53671;top:52783;width:17049;height:3603;visibility:visible;mso-wrap-style:square;v-text-anchor:top" coordsize="1704975,3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" path="m526118,47625r-16610,1588l499864,51329r-535,1059l497721,52917r-6965,4762l480576,68792r-7501,22225l475218,127529r10716,37042l492899,180975r3215,-1058l499864,178329r13931,-3704l540048,161925r11787,-9525l557729,122767r1071,-33338l555586,71967,548620,59796r-9108,-8467l526118,47625xm1054345,28575r-13616,8528l1033920,54159r,11193l1030255,72280r-3143,13325l1028683,96798r5761,11726l1039681,113321r9427,17588l1075294,157026r15711,10659l1097813,171949r7856,4264l1107240,173548r2095,-533l1114572,171416r8379,-6929l1128712,149031r-1571,-42106l1122951,87737r-5237,-16523l1101479,42433,1088910,31773r-13616,-3198l1054345,28575xm1700213,r4762,4756l1703388,6869r-24342,26948l1624542,82958r-59796,44385l1499659,164858r-68263,30647l1359429,216641r-71966,10568l1213379,226680r-36512,-5812l1159934,216641r-36513,-12153l1105429,197090r-21695,23778l1035050,264196r-54504,36459l920750,329188r-62971,20607l792692,360363r-64558,-528l664104,348210,633942,337114,610659,327075,567267,299598,529167,266310,499004,226152,486834,202903r-6350,1585l474663,206073r-32279,6869l377296,221396r-66675,l245004,213999,182563,197619,123296,171727,69321,136854,22225,91412,1588,63936,,60237,1588,54953,6879,50197r5821,l15346,52839,38629,80844r52917,47027l151342,163802r66675,24834l252942,195505r22754,3699l321204,202903r69321,-2642l436563,193392r20637,-3699l477838,184937r-6879,-16908l460904,127343,459317,96167r3175,-19022l470959,60237,483659,47027r8995,-4227l495300,42800r1588,l511175,38044r29634,1586l566738,53896r17462,24306l587904,94582r1588,10568l587904,124701r-5291,16908l572559,156933r-19580,17965l518584,192335r-17463,6340l502179,200789r1059,2114l514879,221925r29105,35930l560388,273179r22225,17965l632884,318620r53975,16909l744009,342926r28575,-528l796925,340813r45509,-7926l885296,320205r40746,-17436l983192,270537r74083,-52311l1093788,190750r-15875,-8983l1050396,160631r-21167,-26419l1015471,103565r-2646,-16909l1012296,71861r10054,-25891l1041400,26948r24342,-8454l1079500,20608r,-529l1080029,20079r1588,529l1083204,21664r3705,529l1090613,24306r11641,6341l1120246,48084r12700,22192l1140354,95111r2117,13210l1145117,128399r-3175,32761l1132946,178597r-8467,6340l1147763,193920r25400,6341l1196446,204488r49213,4227l1294342,205545r47625,-7926l1365779,192335r47096,-12682l1502304,143194r83609,-48083l1662642,35931,1698096,1585,1700213,xe" fillcolor="#44546a [3215]" stroked="f">
                  <v:path arrowok="t" o:connecttype="custom" o:connectlocs="526118,47625;509508,49213;499864,51329;499329,52388;497721,52917;490756,57679;480576,68792;473075,91017;475218,127529;485934,164571;492899,180975;496114,179917;499864,178329;513795,174625;540048,161925;551835,152400;557729,122767;558800,89429;555586,71967;548620,59796;539512,51329;1054345,28575;1040729,37103;1033920,54159;1033920,65352;1030255,72280;1027112,85605;1028683,96798;1034444,108524;1039681,113321;1049108,130909;1075294,157026;1091005,167685;1097813,171949;1105669,176213;1107240,173548;1109335,173015;1114572,171416;1122951,164487;1128712,149031;1127141,106925;1122951,87737;1117714,71214;1101479,42433;1088910,31773;1075294,28575;1700213,0;1704975,4756;1703388,6869;1679046,33817;1624542,82958;1564746,127343;1499659,164858;1431396,195505;1359429,216641;1287463,227209;1213379,226680;1176867,220868;1159934,216641;1123421,204488;1105429,197090;1083734,220868;1035050,264196;980546,300655;920750,329188;857779,349795;792692,360363;728134,359835;664104,348210;633942,337114;610659,327075;567267,299598;529167,266310;499004,226152;486834,202903;480484,204488;474663,206073;442384,212942;377296,221396;310621,221396;245004,213999;182563,197619;123296,171727;69321,136854;22225,91412;1588,63936;0,60237;1588,54953;6879,50197;12700,50197;15346,52839;38629,80844;91546,127871;151342,163802;218017,188636;252942,195505;275696,199204;321204,202903;390525,200261;436563,193392;457200,189693;477838,184937;470959,168029;460904,127343;459317,96167;462492,77145;470959,60237;483659,47027;492654,42800;495300,42800;496888,42800;511175,38044;540809,39630;566738,53896;584200,78202;587904,94582;589492,105150;587904,124701;582613,141609;572559,156933;552979,174898;518584,192335;501121,198675;502179,200789;503238,202903;514879,221925;543984,257855;560388,273179;582613,291144;632884,318620;686859,335529;744009,342926;772584,342398;796925,340813;842434,332887;885296,320205;926042,302769;983192,270537;1057275,218226;1093788,190750;1077913,181767;1050396,160631;1029229,134212;1015471,103565;1012825,86656;1012296,71861;1022350,45970;1041400,26948;1065742,18494;1079500,20608;1079500,20079;1080029,20079;1081617,20608;1083204,21664;1086909,22193;1090613,24306;1102254,30647;1120246,48084;1132946,70276;1140354,95111;1142471,108321;1145117,128399;1141942,161160;1132946,178597;1124479,184937;1147763,193920;1173163,200261;1196446,204488;1245659,208715;1294342,205545;1341967,197619;1365779,192335;1412875,179653;1502304,143194;1585913,95111;1662642,35931;1698096,1585" o:connectangles="0,0,0,0,0,0,0,0,0,0,0,0,0,0,0,0,0,0,0,0,0,0,0,0,0,0,0,0,0,0,0,0,0,0,0,0,0,0,0,0,0,0,0,0,0,0,0,0,0,0,0,0,0,0,0,0,0,0,0,0,0,0,0,0,0,0,0,0,0,0,0,0,0,0,0,0,0,0,0,0,0,0,0,0,0,0,0,0,0,0,0,0,0,0,0,0,0,0,0,0,0,0,0,0,0,0,0,0,0,0,0,0,0,0,0,0,0,0,0,0,0,0,0,0,0,0,0,0,0,0,0,0,0,0,0,0,0,0,0,0,0,0,0,0,0,0,0,0,0,0,0,0,0,0,0,0,0,0,0,0,0,0,0,0,0,0,0,0,0,0,0,0,0,0,0,0,0"/>
                </v:shape>
                <v:shape id="Freeform: Shape 1088653234" o:spid="_x0000_s1524" style="position:absolute;left:34732;top:36527;width:8032;height:14367;visibility:visible;mso-wrap-style:square;v-text-anchor:top" coordsize="803275,1436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" path="m321181,996950r-28336,9462l267132,1023759r-11544,11039l256638,1034798r524,1051l275528,1052145r31485,19975l331151,1076325r13118,-2102l356338,1070543r17317,-16821l381001,1032695r-3148,-15770l372081,1007463r-4723,-3679l352140,998527r-30959,-1577xm305330,203200r-27517,1588l281517,218546r10584,27517l309034,268817r17462,11113l340255,284163r8466,l361421,283105r19050,-12171l392113,251884r,-20638l386821,221721,359834,211667r-54504,-8467xm479954,r36513,l552979,5296r35984,11650l623358,33362r15875,10062l641350,45542r1588,6355l640292,57192r-5821,1589l631825,57192,604838,42365,549275,22771,492125,15887r-43392,5295l419629,29655r-14287,5296l382588,45542,338138,76786r-37042,39717l282046,150924r-7408,24889l273050,187993r23283,-530l345017,194877r25400,8473l370946,203350r10054,2118l387879,210764r4763,1589l396346,215000r3175,2648l397933,221885r4234,9532l403754,253128r-7408,21183l382058,291257r-11112,4236l361950,298670r-17462,2119l327554,297611r-14816,-5825l292629,275899,273579,246774r-5821,-16946l262996,218707r-2117,-11650l238654,210764r-42862,14828l155575,246244r-36512,28067l103188,290197,89958,304495,67733,335739,50271,369631,36513,404582,22225,459126r-5821,76256l17463,573510r3175,33892l32808,672008r19050,61429l77258,792217r30163,56663l142875,901836r59267,76256l246063,1026282r13758,-14298l293688,992919r37041,-6884l368300,993449r17463,9003l387350,1005099r,4237l385763,1010924r3704,6885l393171,1033695r-1588,16946l384704,1066528r-5291,6884l372004,1080296r-16933,9003l337079,1093535r-18521,-1588l291042,1083474r-32809,-22242l246063,1047464r-7409,13239l233363,1075001r-3175,13768l228071,1117895r4233,43424l240771,1188326r8996,24360l275696,1256109r32808,39717l346604,1330247r21696,14298l391583,1359902r49742,23830l493713,1401208r53445,11121l602721,1417624r55562,1589l741363,1414976r55033,-6884l800629,1408622r2646,7943l798513,1418683r-34396,7414l691092,1435629r-74613,1059l541867,1430334r-72496,-16946l401108,1386380r-62970,-37598l297921,1311713r-24342,-28067l262467,1268289r-16404,-24889l222779,1186208r-8466,-45542l213254,1109952r4763,-29656l229658,1051171r7409,-12710l207963,1014102,155046,956910,108479,892833,69321,822932,38100,749853,15346,673597,2646,596281,,520555,3175,482956,6879,457008,20638,406170,41804,357451,70379,311380r34396,-40247l143404,237771r43392,-27007l233892,194348r25400,-4766l259821,178990r3704,-22241l277283,125505,304800,87377,339196,55604,356658,42365,373592,31774,407458,15887,443442,5296,479954,xe" fillcolor="#44546a [3215]" stroked="f">
                  <v:path arrowok="t" o:connecttype="custom" o:connectlocs="321181,996950;292845,1006412;267132,1023759;255588,1034798;256638,1034798;257162,1035849;275528,1052145;307013,1072120;331151,1076325;344269,1074223;356338,1070543;373655,1053722;381001,1032695;377853,1016925;372081,1007463;367358,1003784;352140,998527;305330,203200;277813,204788;281517,218546;292101,246063;309034,268817;326496,279930;340255,284163;348721,284163;361421,283105;380471,270934;392113,251884;392113,231246;386821,221721;359834,211667;479954,0;516467,0;552979,5296;588963,16946;623358,33362;639233,43424;641350,45542;642938,51897;640292,57192;634471,58781;631825,57192;604838,42365;549275,22771;492125,15887;448733,21182;419629,29655;405342,34951;382588,45542;338138,76786;301096,116503;282046,150924;274638,175813;273050,187993;296333,187463;345017,194877;370417,203350;370946,203350;381000,205468;387879,210764;392642,212353;396346,215000;399521,217648;397933,221885;402167,231417;403754,253128;396346,274311;382058,291257;370946,295493;361950,298670;344488,300789;327554,297611;312738,291786;292629,275899;273579,246774;267758,229828;262996,218707;260879,207057;238654,210764;195792,225592;155575,246244;119063,274311;103188,290197;89958,304495;67733,335739;50271,369631;36513,404582;22225,459126;16404,535382;17463,573510;20638,607402;32808,672008;51858,733437;77258,792217;107421,848880;142875,901836;202142,978092;246063,1026282;259821,1011984;293688,992919;330729,986035;368300,993449;385763,1002452;387350,1005099;387350,1009336;385763,1010924;389467,1017809;393171,1033695;391583,1050641;384704,1066528;379413,1073412;372004,1080296;355071,1089299;337079,1093535;318558,1091947;291042,1083474;258233,1061232;246063,1047464;238654,1060703;233363,1075001;230188,1088769;228071,1117895;232304,1161319;240771,1188326;249767,1212686;275696,1256109;308504,1295826;346604,1330247;368300,1344545;391583,1359902;441325,1383732;493713,1401208;547158,1412329;602721,1417624;658283,1419213;741363,1414976;796396,1408092;800629,1408622;803275,1416565;798513,1418683;764117,1426097;691092,1435629;616479,1436688;541867,1430334;469371,1413388;401108,1386380;338138,1348782;297921,1311713;273579,1283646;262467,1268289;246063,1243400;222779,1186208;214313,1140666;213254,1109952;218017,1080296;229658,1051171;237067,1038461;207963,1014102;155046,956910;108479,892833;69321,822932;38100,749853;15346,673597;2646,596281;0,520555;3175,482956;6879,457008;20638,406170;41804,357451;70379,311380;104775,271133;143404,237771;186796,210764;233892,194348;259292,189582;259821,178990;263525,156749;277283,125505;304800,87377;339196,55604;356658,42365;373592,31774;407458,15887;443442,5296" o:connectangles="0,0,0,0,0,0,0,0,0,0,0,0,0,0,0,0,0,0,0,0,0,0,0,0,0,0,0,0,0,0,0,0,0,0,0,0,0,0,0,0,0,0,0,0,0,0,0,0,0,0,0,0,0,0,0,0,0,0,0,0,0,0,0,0,0,0,0,0,0,0,0,0,0,0,0,0,0,0,0,0,0,0,0,0,0,0,0,0,0,0,0,0,0,0,0,0,0,0,0,0,0,0,0,0,0,0,0,0,0,0,0,0,0,0,0,0,0,0,0,0,0,0,0,0,0,0,0,0,0,0,0,0,0,0,0,0,0,0,0,0,0,0,0,0,0,0,0,0,0,0,0,0,0,0,0,0,0,0,0,0,0,0,0,0,0,0,0,0,0,0,0,0,0,0,0,0,0,0,0,0,0,0,0,0"/>
                </v:shape>
                <v:shape id="Freeform: Shape 1088653235" o:spid="_x0000_s1525" style="position:absolute;left:54750;top:39781;width:13843;height:3000;visibility:visible;mso-wrap-style:square;v-text-anchor:top" coordsize="1384300,300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" path="m393700,53975r-18521,4714l359834,70734r-5292,8903l350309,90111r-1059,20949l357188,129913r12171,17283l377296,155575r12700,-8903l411692,127295r13229,-24615l425450,76495,419629,62355r-8466,-5237l393700,53975xm1004358,17463r-17462,4258l973137,33962r-4233,10645l966787,56848r6350,19692l987425,90910r19579,11177l1018117,106345r2117,1597l1020763,109538r4762,-17563l1028700,54187r-1058,-21289l1027642,32366r,-1065l1020763,23850r-16405,-6387xm6353,l7941,2117,20646,29634,53467,81492r39702,43921l141871,160338r28057,13229l187397,180446r35468,8467l259391,191559r36527,-2646l313916,184151r21704,-6880l359971,165630r-1059,-2117l357324,161396r-9528,-11641l334561,123296,332444,94192r8999,-28046l352031,54505r11646,-7938l389086,39688r24881,5821l427730,57680r6882,10583l436730,74613r3705,14287l438318,114830r-14293,24341l401262,159809r-13764,8996l386440,171980r-5294,3704l377440,175155r15352,19050l429319,225426r41820,23283l517723,265113r49231,10584l618303,280988r75171,529l741117,278342r42349,-3704l847520,259292r40232,-14287l925337,225955r33351,-23284l987273,174096r21705,-32808l1017447,122238r-4764,-2117l1008978,118005r-7412,-1059l987803,111655,969275,98955,954982,73025,952864,50800r3177,-15346l958688,28575r6881,-10583l987273,5821r24351,-529l1026447,13759r8470,8995l1038093,28046r2117,1588l1041269,31750r4235,23813l1043916,98955r-4235,19579l1062444,125413r44996,8467l1152437,135467r43408,-5292l1237665,118005r40232,-19050l1315482,72496r34409,-33867l1365772,19050r2118,-3175l1375830,15346r5823,2646l1384300,24871r-2647,3175l1366302,48684r-34939,34925l1291661,112713r-43938,21167l1201668,148167r-47643,6350l1105852,152400r-47114,-11641l1034917,131763r-6882,16404l1007389,180446r-26468,27517l949159,232305r-35468,19579l876635,268817r-57172,17463l781878,292101r-51878,6350l643184,300038r-59290,-4762l526193,284692,471139,266172,422966,239713,392792,213255,375323,191559r-7941,-12171l338796,193146r-57171,15346l259920,210080r-22762,-1059l193220,201084,152459,184680,115403,162984,82582,135467,52937,102659,28586,66146,8470,26459,,5292,,2117,6353,xe" fillcolor="#44546a [3215]" stroked="f">
                  <v:path arrowok="t" o:connecttype="custom" o:connectlocs="393700,53975;375179,58689;359834,70734;354542,79637;350309,90111;349250,111060;357188,129913;369359,147196;377296,155575;389996,146672;411692,127295;424921,102680;425450,76495;419629,62355;411163,57118;1004358,17463;986896,21721;973137,33962;968904,44607;966787,56848;973137,76540;987425,90910;1007004,102087;1018117,106345;1020234,107942;1020763,109538;1025525,91975;1028700,54187;1027642,32898;1027642,32366;1027642,31301;1020763,23850;6353,0;7941,2117;20646,29634;53467,81492;93169,125413;141871,160338;169928,173567;187397,180446;222865,188913;259391,191559;295918,188913;313916,184151;335620,177271;359971,165630;358912,163513;357324,161396;347796,149755;334561,123296;332444,94192;341443,66146;352031,54505;363677,46567;389086,39688;413967,45509;427730,57680;434612,68263;436730,74613;440435,88900;438318,114830;424025,139171;401262,159809;387498,168805;386440,171980;381146,175684;377440,175155;392792,194205;429319,225426;471139,248709;517723,265113;566954,275697;618303,280988;693474,281517;741117,278342;783466,274638;847520,259292;887752,245005;925337,225955;958688,202671;987273,174096;1008978,141288;1017447,122238;1012683,120121;1008978,118005;1001566,116946;987803,111655;969275,98955;954982,73025;952864,50800;956041,35454;958688,28575;965569,17992;987273,5821;1011624,5292;1026447,13759;1034917,22754;1038093,28046;1040210,29634;1041269,31750;1045504,55563;1043916,98955;1039681,118534;1062444,125413;1107440,133880;1152437,135467;1195845,130175;1237665,118005;1277897,98955;1315482,72496;1349891,38629;1365772,19050;1367890,15875;1375830,15346;1381653,17992;1384300,24871;1381653,28046;1366302,48684;1331363,83609;1291661,112713;1247723,133880;1201668,148167;1154025,154517;1105852,152400;1058738,140759;1034917,131763;1028035,148167;1007389,180446;980921,207963;949159,232305;913691,251884;876635,268817;819463,286280;781878,292101;730000,298451;643184,300038;583894,295276;526193,284692;471139,266172;422966,239713;392792,213255;375323,191559;367382,179388;338796,193146;281625,208492;259920,210080;237158,209021;193220,201084;152459,184680;115403,162984;82582,135467;52937,102659;28586,66146;8470,26459;0,5292;0,2117" o:connectangles="0,0,0,0,0,0,0,0,0,0,0,0,0,0,0,0,0,0,0,0,0,0,0,0,0,0,0,0,0,0,0,0,0,0,0,0,0,0,0,0,0,0,0,0,0,0,0,0,0,0,0,0,0,0,0,0,0,0,0,0,0,0,0,0,0,0,0,0,0,0,0,0,0,0,0,0,0,0,0,0,0,0,0,0,0,0,0,0,0,0,0,0,0,0,0,0,0,0,0,0,0,0,0,0,0,0,0,0,0,0,0,0,0,0,0,0,0,0,0,0,0,0,0,0,0,0,0,0,0,0,0,0,0,0,0,0,0,0,0,0,0,0,0,0,0,0,0,0,0,0,0,0,0,0,0,0"/>
                </v:shape>
                <v:shape id="Freeform: Shape 1088653236" o:spid="_x0000_s1526" style="position:absolute;left:79229;top:23573;width:5699;height:13763;visibility:visible;mso-wrap-style:square;v-text-anchor:top" coordsize="569913,137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" path="m291888,917575r-17392,4205l259212,932819r-13702,19450l240239,965936r,526l239712,967513r5270,8411l259212,988014r17392,6833l295577,996950r10013,-1577l323509,990117r30568,-19450l369360,959102r527,l354604,943858,328779,926511r-18973,-6833l291888,917575xm306387,360362r-10054,2646l283104,370945r-6350,7409l275166,383116r-529,5821l278341,399520r13759,12171l304271,414337r8995,l330200,407458r19579,-20108l360362,371475r-2646,-1588l356129,366183r-22754,-3704l307975,360891r-529,l306387,360362xm77788,r32808,2118l159280,13234r62970,28057l279400,81523r47626,50290l354013,174692r14817,30174l377826,236099r5291,32292l384176,300683r-5292,33879l373063,350443r18521,4765l426509,368442r32808,18528l488950,409733r25930,27527l536046,467434r16934,34409l564621,537840r3175,19058l569913,583366r-1058,55584l559859,695593r-16933,56113l520171,805702r-28575,51349l457730,903106r-38629,39173l397405,959219r8466,14823l417513,1006333r4763,34939l420688,1075681r-3175,16410l413809,1107443r-11642,29645l379413,1179967r-41804,52937l285750,1280547r-59266,38644l162984,1349895r-64559,19057l34396,1376363,3704,1374246,,1372658r,-6882l3704,1364717r22755,1059l70379,1362070r41805,-10058l152400,1337719r38100,-19057l227542,1295370r51858,-39174l311680,1225493r16404,-16940l358776,1172026r25400,-40232l400051,1087856r3175,-23821l403755,1046565r-3704,-33350l394759,996805r-6350,-14293l377826,968219r,529l377296,969807r-14816,14293l332846,999981r-22225,7940l288925,1010568r-20637,-2647l250825,998393,237067,982512r-4762,-11117l230188,970336r-3175,-4764l227542,962925r3175,-10588l240242,933280r13229,-13763l270405,909988r18520,-5294l308505,904165r20637,3176l348721,914223r9525,5823l367771,926398r16934,15881l391584,950749r17462,-16410l440267,899400r28046,-38114l492655,819466r20108,-43409l528638,731061r12171,-45526l548746,638421r2117,-23822l551392,592366r-4233,-42350l535517,511372,518055,475375,494242,444142,466196,416615,433388,394381,396876,377971r-19580,-6353l369359,385382r-21167,26468l328084,425614r-14288,4764l299509,430378r-15875,-5293l275696,419791r-8996,-8999l259292,393852r529,-12176l261938,375324r6879,-10588l290513,354149r12171,-2118l303742,348326r4763,-1588l334963,345150r25929,3176l365126,331915r2645,-31762l366184,270508r-5821,-29115l345017,201161,311680,149283,289455,123343,266700,98992,215371,59290,173038,38644,142346,28057,111125,22234,78317,19587,61913,20646,57150,19587,52388,14293r,-7411l57150,1588r4763,-529l77788,xe" fillcolor="#44546a [3215]" stroked="f">
                  <v:path arrowok="t" o:connecttype="custom" o:connectlocs="291888,917575;274496,921780;259212,932819;245510,952269;240239,965936;240239,966462;239712,967513;244982,975924;259212,988014;276604,994847;295577,996950;305590,995373;323509,990117;354077,970667;369360,959102;369887,959102;354604,943858;328779,926511;309806,919678;306387,360362;296333,363008;283104,370945;276754,378354;275166,383116;274637,388937;278341,399520;292100,411691;304271,414337;313266,414337;330200,407458;349779,387350;360362,371475;357716,369887;356129,366183;333375,362479;307975,360891;307446,360891;77788,0;110596,2118;159280,13234;222250,41291;279400,81523;327026,131813;354013,174692;368830,204866;377826,236099;383117,268391;384176,300683;378884,334562;373063,350443;391584,355208;426509,368442;459317,386970;488950,409733;514880,437260;536046,467434;552980,501843;564621,537840;567796,556898;569913,583366;568855,638950;559859,695593;542926,751706;520171,805702;491596,857051;457730,903106;419101,942279;397405,959219;405871,974042;417513,1006333;422276,1041272;420688,1075681;417513,1092091;413809,1107443;402167,1137088;379413,1179967;337609,1232904;285750,1280547;226484,1319191;162984,1349895;98425,1368952;34396,1376363;3704,1374246;0,1372658;0,1365776;3704,1364717;26459,1365776;70379,1362070;112184,1352012;152400,1337719;190500,1318662;227542,1295370;279400,1256196;311680,1225493;328084,1208553;358776,1172026;384176,1131794;400051,1087856;403226,1064035;403755,1046565;400051,1013215;394759,996805;388409,982512;377826,968219;377826,968748;377296,969807;362480,984100;332846,999981;310621,1007921;288925,1010568;268288,1007921;250825,998393;237067,982512;232305,971395;230188,970336;227013,965572;227542,962925;230717,952337;240242,933280;253471,919517;270405,909988;288925,904694;308505,904165;329142,907341;348721,914223;358246,920046;367771,926398;384705,942279;391584,950749;409046,934339;440267,899400;468313,861286;492655,819466;512763,776057;528638,731061;540809,685535;548746,638421;550863,614599;551392,592366;547159,550016;535517,511372;518055,475375;494242,444142;466196,416615;433388,394381;396876,377971;377296,371618;369359,385382;348192,411850;328084,425614;313796,430378;299509,430378;283634,425085;275696,419791;266700,410792;259292,393852;259821,381676;261938,375324;268817,364736;290513,354149;302684,352031;303742,348326;308505,346738;334963,345150;360892,348326;365126,331915;367771,300153;366184,270508;360363,241393;345017,201161;311680,149283;289455,123343;266700,98992;215371,59290;173038,38644;142346,28057;111125,22234;78317,19587;61913,20646;57150,19587;52388,14293;52388,6882;57150,1588;61913,1059" o:connectangles="0,0,0,0,0,0,0,0,0,0,0,0,0,0,0,0,0,0,0,0,0,0,0,0,0,0,0,0,0,0,0,0,0,0,0,0,0,0,0,0,0,0,0,0,0,0,0,0,0,0,0,0,0,0,0,0,0,0,0,0,0,0,0,0,0,0,0,0,0,0,0,0,0,0,0,0,0,0,0,0,0,0,0,0,0,0,0,0,0,0,0,0,0,0,0,0,0,0,0,0,0,0,0,0,0,0,0,0,0,0,0,0,0,0,0,0,0,0,0,0,0,0,0,0,0,0,0,0,0,0,0,0,0,0,0,0,0,0,0,0,0,0,0,0,0,0,0,0,0,0,0,0,0,0,0,0,0,0,0,0,0,0,0,0,0,0,0,0,0,0,0,0,0,0,0,0,0,0,0,0,0,0,0,0"/>
                </v:shape>
                <v:shape id="Freeform: Shape 1088653237" o:spid="_x0000_s1527" style="position:absolute;left:52623;top:22858;width:13192;height:4509;visibility:visible;mso-wrap-style:square;v-text-anchor:top" coordsize="1319213,45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" path="m340949,307975r-6962,13696l327025,350643r3214,28445l344698,408587r13389,14749l359693,422283r1607,1580l378973,423336r24635,-6321l415925,405953r-1071,-16856l409499,378561r-2678,-13169l393432,343795r-10710,-9482l362907,319564,340949,307975xm773971,165100r-11564,14288l747165,208492r-2628,21696l746640,243946r6832,13229l765035,269346r7359,5292l783957,276225r18921,-7937l816018,253471r6307,-20108l822325,222779r-1577,-8996l812339,196850,793418,176213,778175,165629r-2102,-529l773971,165100xm1134153,r54461,5298l1241488,17483r50231,20132l1314983,50330r4230,3179l1314983,60926r-4230,l1273213,48741,1198660,29668r-75082,-9006l1047439,22781r-39655,7947l972887,39204,904150,65694,872426,82647,854448,93773r-46000,34966l785183,150990r12161,6887l817965,176420r15334,22781l839644,225690r-2644,13775l834885,247941r-8989,15364l813735,275490r-16391,6887l789413,283967r1586,2649l786769,292973r-4230,l774080,290324r-14805,-7947l742884,265424,732309,236286r,-32847l737596,187015r5816,-13774l751872,159996r-31724,-3708l656699,153109r-62921,5828l531387,171652r-30667,10595l482742,190194r-40713,20132l401845,238935r-34897,32317l352143,289794r23793,13775l395500,321052r10046,10596l422466,357607r9517,29669l431454,410056r-4758,14835l422466,431778r-5288,6887l403960,446612r-13748,4238l376465,448201r-5816,-3708l366948,447671r-4759,-1589l353200,438665,337867,422242,322005,395752r-6874,-37085l320418,319463r7403,-19073l304556,291914,255912,280788r-24851,-3179l201451,275490r-55518,2649l91473,288205,38070,304099,10575,314165r-3701,530l2115,312046,,306748r1586,-6358l3701,298271r16920,-9006l58691,273901,99404,262245r43357,-7417l187704,252709r44943,1060l277061,260656r41242,12185l337338,281318r11104,-18013l378051,230988r16920,-13775l414006,203439r41770,-22781l500191,162645r46000,-13774l593778,139864r47587,-4238l690009,137215r47587,6358l760861,147811r13219,-15894l805804,103309,860793,67283,895690,49800,919484,38145,970243,20662,1023646,7947r54989,-6887l1134153,xe" fillcolor="#44546a [3215]" stroked="f">
                  <v:path arrowok="t" o:connecttype="custom" o:connectlocs="340949,307975;333987,321671;327025,350643;330239,379088;344698,408587;358087,423336;359693,422283;361300,423863;378973,423336;403608,417015;415925,405953;414854,389097;409499,378561;406821,365392;393432,343795;382722,334313;362907,319564;773971,165100;762407,179388;747165,208492;744537,230188;746640,243946;753472,257175;765035,269346;772394,274638;783957,276225;802878,268288;816018,253471;822325,233363;822325,222779;820748,213783;812339,196850;793418,176213;778175,165629;776073,165100;1134153,0;1188614,5298;1241488,17483;1291719,37615;1314983,50330;1319213,53509;1314983,60926;1310753,60926;1273213,48741;1198660,29668;1123578,20662;1047439,22781;1007784,30728;972887,39204;904150,65694;872426,82647;854448,93773;808448,128739;785183,150990;797344,157877;817965,176420;833299,199201;839644,225690;837000,239465;834885,247941;825896,263305;813735,275490;797344,282377;789413,283967;790999,286616;786769,292973;782539,292973;774080,290324;759275,282377;742884,265424;732309,236286;732309,203439;737596,187015;743412,173241;751872,159996;720148,156288;656699,153109;593778,158937;531387,171652;500720,182247;482742,190194;442029,210326;401845,238935;366948,271252;352143,289794;375936,303569;395500,321052;405546,331648;422466,357607;431983,387276;431454,410056;426696,424891;422466,431778;417178,438665;403960,446612;390212,450850;376465,448201;370649,444493;366948,447671;362189,446082;353200,438665;337867,422242;322005,395752;315131,358667;320418,319463;327821,300390;304556,291914;255912,280788;231061,277609;201451,275490;145933,278139;91473,288205;38070,304099;10575,314165;6874,314695;2115,312046;0,306748;1586,300390;3701,298271;20621,289265;58691,273901;99404,262245;142761,254828;187704,252709;232647,253769;277061,260656;318303,272841;337338,281318;348442,263305;378051,230988;394971,217213;414006,203439;455776,180658;500191,162645;546191,148871;593778,139864;641365,135626;690009,137215;737596,143573;760861,147811;774080,131917;805804,103309;860793,67283;895690,49800;919484,38145;970243,20662;1023646,7947;1078635,1060" o:connectangles="0,0,0,0,0,0,0,0,0,0,0,0,0,0,0,0,0,0,0,0,0,0,0,0,0,0,0,0,0,0,0,0,0,0,0,0,0,0,0,0,0,0,0,0,0,0,0,0,0,0,0,0,0,0,0,0,0,0,0,0,0,0,0,0,0,0,0,0,0,0,0,0,0,0,0,0,0,0,0,0,0,0,0,0,0,0,0,0,0,0,0,0,0,0,0,0,0,0,0,0,0,0,0,0,0,0,0,0,0,0,0,0,0,0,0,0,0,0,0,0,0,0,0,0,0,0,0,0,0,0,0,0,0,0,0,0,0,0,0,0,0,0,0,0,0,0,0,0"/>
                </v:shape>
                <v:shape id="Freeform: Shape 1088653238" o:spid="_x0000_s1528" style="position:absolute;left:32906;top:11190;width:9620;height:13097;visibility:visible;mso-wrap-style:square;v-text-anchor:top" coordsize="962025,130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" path="m452967,989012r-10055,1578l443971,994271r-3175,3155l430212,1004788r-16404,17353l402696,1041073r-6351,20508l395287,1072098r2117,1052l399520,1073150r-3704,-3681l399520,1061055r5292,l425450,1065262r20637,-526l456671,1061581r16933,-12095l479425,1040547r3175,-9992l481013,1011624,470429,995848r-17462,-6836xm200132,420687r-23920,4814l180465,430316r3721,4279l187906,437805r4785,2139l193754,442619r-1063,1070l200132,451713r19137,11233l230963,467225r9568,2140l261262,469900r10100,-2140l276677,467225r12758,-6954l293687,455457r-1595,-13908l290498,427641r-3721,-535l284119,429246r-3721,l252225,422292r-52093,-1605xm548519,r68829,10583l684589,32808r62476,33338l803188,110596r25943,26458l830720,140229r-3707,3704l823837,142346,802658,122767,755007,87842,704709,59267,650704,37571,595111,23813,537929,16933r-57711,2117l421978,29633r-28061,9525l364267,50271,308674,79904r-51357,38100l213372,164571r-19061,24871l180016,213254r-27003,57150l141895,316971r-2647,30163l142954,376767r10059,26987l161485,414867r12177,-2646l199606,407459r27532,-1059l255199,410634r15354,3704l277436,413279r12178,3175l298614,423334r6354,10054l307086,444500r-1589,12171l300203,467784r-10060,8995l283260,480484r-7942,3175l257317,485775r-26473,-1587l196429,469900,175780,452438r-9530,-14817l162014,430213r-22766,8466l99538,465138,67771,501121,43416,544513,26473,592667r-8471,50800l19061,695855r9000,51858l36533,772055r10589,25929l74654,848784r33356,48154l147719,942446r45004,40746l241433,1017059r52416,28575l348383,1064684r28062,5821l378033,1058334r6883,-21167l397623,1016530r20119,-18521l429920,990601r,-1588l431508,988484r5824,-4763l449510,980017r18531,1588l487631,995892r10060,22754l496632,1032405r-2118,10583l482336,1063096r-19060,13759l441039,1083734r-11119,l412448,1084792r-17472,-529l395505,1102784r10060,36512l423037,1174221r22767,29634l458511,1216026r18531,15345l518339,1254126r45004,16933l609406,1280584r23296,3175l673471,1287463r82595,-2116l836014,1273705r79948,-19579l955142,1241955r3706,l962025,1247776r-3177,2645l933434,1261534r-54004,20108l822248,1295930r-59299,10054l702591,1309688r-59299,-3175l585051,1297517r-54534,-17462l504574,1268413r-22767,-12700l438391,1216555r-37062,-50271l383328,1124480r-6354,-27517l376445,1083734r-32827,-5821l279554,1056746r-60888,-32808l161485,980546,111186,928688,67771,872067,34415,811742,10589,749300,4236,718609,530,695855,,649288,6883,603779,20649,559859,39709,518584,65653,482071,95832,450850r36003,-23812l151425,419100,140836,402696,128658,365654r-1588,-41804l133953,283104r5295,-19050l151425,232304r33885,-58737l228726,121708,280613,78317,308674,60325,341500,41275,408212,15346,478630,1588,548519,xe" fillcolor="#44546a [3215]" stroked="f">
                  <v:path arrowok="t" o:connecttype="custom" o:connectlocs="452967,989012;442912,990590;443971,994271;440796,997426;430212,1004788;413808,1022141;402696,1041073;396345,1061581;395287,1072098;397404,1073150;399520,1073150;395816,1069469;399520,1061055;404812,1061055;425450,1065262;446087,1064736;456671,1061581;473604,1049486;479425,1040547;482600,1030555;481013,1011624;470429,995848;200132,420687;176212,425501;180465,430316;184186,434595;187906,437805;192691,439944;193754,442619;192691,443689;200132,451713;219269,462946;230963,467225;240531,469365;261262,469900;271362,467760;276677,467225;289435,460271;293687,455457;292092,441549;290498,427641;286777,427106;284119,429246;280398,429246;252225,422292;548519,0;617348,10583;684589,32808;747065,66146;803188,110596;829131,137054;830720,140229;827013,143933;823837,142346;802658,122767;755007,87842;704709,59267;650704,37571;595111,23813;537929,16933;480218,19050;421978,29633;393917,39158;364267,50271;308674,79904;257317,118004;213372,164571;194311,189442;180016,213254;153013,270404;141895,316971;139248,347134;142954,376767;153013,403754;161485,414867;173662,412221;199606,407459;227138,406400;255199,410634;270553,414338;277436,413279;289614,416454;298614,423334;304968,433388;307086,444500;305497,456671;300203,467784;290143,476779;283260,480484;275318,483659;257317,485775;230844,484188;196429,469900;175780,452438;166250,437621;162014,430213;139248,438679;99538,465138;67771,501121;43416,544513;26473,592667;18002,643467;19061,695855;28061,747713;36533,772055;47122,797984;74654,848784;108010,896938;147719,942446;192723,983192;241433,1017059;293849,1045634;348383,1064684;376445,1070505;378033,1058334;384916,1037167;397623,1016530;417742,998009;429920,990601;429920,989013;431508,988484;437332,983721;449510,980017;468041,981605;487631,995892;497691,1018646;496632,1032405;494514,1042988;482336,1063096;463276,1076855;441039,1083734;429920,1083734;412448,1084792;394976,1084263;395505,1102784;405565,1139296;423037,1174221;445804,1203855;458511,1216026;477042,1231371;518339,1254126;563343,1271059;609406,1280584;632702,1283759;673471,1287463;756066,1285347;836014,1273705;915962,1254126;955142,1241955;958848,1241955;962025,1247776;958848,1250421;933434,1261534;879430,1281642;822248,1295930;762949,1305984;702591,1309688;643292,1306513;585051,1297517;530517,1280055;504574,1268413;481807,1255713;438391,1216555;401329,1166284;383328,1124480;376974,1096963;376445,1083734;343618,1077913;279554,1056746;218666,1023938;161485,980546;111186,928688;67771,872067;34415,811742;10589,749300;4236,718609;530,695855;0,649288;6883,603779;20649,559859;39709,518584;65653,482071;95832,450850;131835,427038;151425,419100;140836,402696;128658,365654;127070,323850;133953,283104;139248,264054;151425,232304;185310,173567;228726,121708;280613,78317;308674,60325;341500,41275;408212,15346;478630,1588" o:connectangles="0,0,0,0,0,0,0,0,0,0,0,0,0,0,0,0,0,0,0,0,0,0,0,0,0,0,0,0,0,0,0,0,0,0,0,0,0,0,0,0,0,0,0,0,0,0,0,0,0,0,0,0,0,0,0,0,0,0,0,0,0,0,0,0,0,0,0,0,0,0,0,0,0,0,0,0,0,0,0,0,0,0,0,0,0,0,0,0,0,0,0,0,0,0,0,0,0,0,0,0,0,0,0,0,0,0,0,0,0,0,0,0,0,0,0,0,0,0,0,0,0,0,0,0,0,0,0,0,0,0,0,0,0,0,0,0,0,0,0,0,0,0,0,0,0,0,0,0,0,0,0,0,0,0,0,0,0,0,0,0,0,0,0,0,0,0,0,0,0,0,0,0,0,0,0,0,0,0,0,0,0,0,0,0,0,0,0,0,0,0,0,0,0,0,0,0,0,0"/>
                </v:shape>
                <v:shape id="Freeform: Shape 1088653239" o:spid="_x0000_s1529" style="position:absolute;left:54782;top:8380;width:13224;height:2858;visibility:visible;mso-wrap-style:square;v-text-anchor:top" coordsize="1322388,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" path="m874547,123825r-9443,13841l856711,159492r-1049,16502l857236,183979r5246,11711l876120,208466r11541,4259l894480,211660r7869,-3726l914938,193561r1049,-9582l915463,183447r-525,-533l896578,151507,874547,123825xm384474,117475r-1065,2632l381277,122213r-17051,12108l345042,158536r-3730,19478l343444,189069r4263,11055l363693,214337r20781,4738l404191,211705r6927,-10002l414315,199597r3197,2106l417512,187490r-4796,-24216l404191,141691,391935,124319r-7461,-6844xm633137,r42350,l695604,2656r26998,4780l772893,24963r47115,25495l861829,83388r18528,18590l907885,83388,965587,56300r61937,-13809l1089991,41960r60878,12216l1208572,78608r51350,37179l1303331,164652r17469,29212l1322388,197582r-2647,5311l1314448,206080r-5824,-531l1305977,202362r-17998,-26557l1245099,129597,1196396,94542,1142929,70641,1086815,58425r-57173,l970881,69579,914767,92948r-27528,16997l898356,125348r20646,31868l927472,174743r529,5311l925354,183772r530,11154l916884,212985r-19058,11685l875593,226263r-10588,-5311l857594,216172,847536,204487r-8471,-20715l840654,153498r13763,-29213l864476,113132,845947,94011,803068,61080,757012,36648,705133,20714,676546,16465,657489,14872r-38116,2655l564847,28150,457383,71703r-68819,33462l398093,113663r15881,21245l423503,159340r4235,30275l426150,205549r-1588,3718l417680,209267r-529,-3718l410798,216703r-20646,13809l366860,232106,344626,220952r-7941,-10092l332450,202893r-4764,-14340l327686,166245r12175,-28150l362095,117381r14293,-5843l375859,110476r-8999,4249l358390,118443r-3177,531l352037,114725r2118,-2656l360507,108883r6882,-3718l356801,99322,332450,89762,291688,83388r-57173,2656l181577,99322r-23822,9561l131286,122692,84701,159340,46586,203955,17470,254944,6882,283094r-2117,2656l,284157r,-3187l6353,261849,22234,225201,41821,191739,67231,160402,95288,132784r32293,-22839l162520,90824,199576,76483r20116,-4780l239279,67985r42880,-1593l323980,73297r38645,14340l379565,98260,416092,77546,492322,39835,551613,16465,592375,5843,633137,xe" fillcolor="#44546a [3215]" stroked="f">
                  <v:path arrowok="t" o:connecttype="custom" o:connectlocs="874547,123825;865104,137666;856711,159492;855662,175994;857236,183979;862482,195690;876120,208466;887661,212725;894480,211660;902349,207934;914938,193561;915987,183979;915463,183447;914938,182914;896578,151507;384474,117475;383409,120107;381277,122213;364226,134321;345042,158536;341312,178014;343444,189069;347707,200124;363693,214337;384474,219075;404191,211705;411118,201703;414315,199597;417512,201703;417512,187490;412716,163274;404191,141691;391935,124319;633137,0;675487,0;695604,2656;722602,7436;772893,24963;820008,50458;861829,83388;880357,101978;907885,83388;965587,56300;1027524,42491;1089991,41960;1150869,54176;1208572,78608;1259922,115787;1303331,164652;1320800,193864;1322388,197582;1319741,202893;1314448,206080;1308624,205549;1305977,202362;1287979,175805;1245099,129597;1196396,94542;1142929,70641;1086815,58425;1029642,58425;970881,69579;914767,92948;887239,109945;898356,125348;919002,157216;927472,174743;928001,180054;925354,183772;925884,194926;916884,212985;897826,224670;875593,226263;865005,220952;857594,216172;847536,204487;839065,183772;840654,153498;854417,124285;864476,113132;845947,94011;803068,61080;757012,36648;705133,20714;676546,16465;657489,14872;619373,17527;564847,28150;457383,71703;388564,105165;398093,113663;413974,134908;423503,159340;427738,189615;426150,205549;424562,209267;417680,209267;417151,205549;410798,216703;390152,230512;366860,232106;344626,220952;336685,210860;332450,202893;327686,188553;327686,166245;339861,138095;362095,117381;376388,111538;375859,110476;366860,114725;358390,118443;355213,118974;352037,114725;354155,112069;360507,108883;367389,105165;356801,99322;332450,89762;291688,83388;234515,86044;181577,99322;157755,108883;131286,122692;84701,159340;46586,203955;17470,254944;6882,283094;4765,285750;0,284157;0,280970;6353,261849;22234,225201;41821,191739;67231,160402;95288,132784;127581,109945;162520,90824;199576,76483;219692,71703;239279,67985;282159,66392;323980,73297;362625,87637;379565,98260;416092,77546;492322,39835;551613,16465;592375,5843" o:connectangles="0,0,0,0,0,0,0,0,0,0,0,0,0,0,0,0,0,0,0,0,0,0,0,0,0,0,0,0,0,0,0,0,0,0,0,0,0,0,0,0,0,0,0,0,0,0,0,0,0,0,0,0,0,0,0,0,0,0,0,0,0,0,0,0,0,0,0,0,0,0,0,0,0,0,0,0,0,0,0,0,0,0,0,0,0,0,0,0,0,0,0,0,0,0,0,0,0,0,0,0,0,0,0,0,0,0,0,0,0,0,0,0,0,0,0,0,0,0,0,0,0,0,0,0,0,0,0,0,0,0,0,0,0,0,0,0,0,0,0,0,0,0,0,0,0,0,0,0,0"/>
                </v:shape>
                <v:shape id="Freeform 52" o:spid="_x0000_s1530" style="position:absolute;left:69561;top:47687;width:14367;height:3651;visibility:visible;mso-wrap-style:square;v-text-anchor:top" coordsize="271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" path="m2713,688l2445,665,1909,638r-268,-9l1344,619,750,612r-297,7l455,613r-3,-7l404,525,299,368,185,216,63,69,,,168,43r341,78l1025,232r514,111l1878,426r339,92l2549,626r164,62xe" fillcolor="#a0c9ca" stroked="f">
                  <v:path arrowok="t" o:connecttype="custom" o:connectlocs="1436688,365125;1294767,352919;1010924,338590;869003,333813;711725,328506;397168,324791;239889,328506;240948,325322;239360,321607;213941,278620;158338,195299;97968,114632;33362,36619;0,0;88966,22820;269544,64215;542796,123124;814988,182032;994508,226080;1174028,274905;1349841,332221;1436688,365125" o:connectangles="0,0,0,0,0,0,0,0,0,0,0,0,0,0,0,0,0,0,0,0,0,0"/>
                </v:shape>
                <v:shape id="Freeform 53" o:spid="_x0000_s1531" style="position:absolute;left:73038;top:51671;width:11065;height:4160;visibility:visible;mso-wrap-style:square;v-text-anchor:top" coordsize="209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" path="m2091,l1681,177,1066,459,768,616,574,727r-95,59l460,786r5,-3l469,773r-4,-7l358,605,185,363,65,209,,135r1,-1l3,137r4,1l73,146r135,5l413,147r135,-6l829,130r281,-19l1356,91,1847,35,2091,xe" fillcolor="#a0c9ca" stroked="f">
                  <v:path arrowok="t" o:connecttype="custom" o:connectlocs="1106488,0;889530,93663;564092,242887;406400,325967;303742,384704;253471,415925;243417,415925;246063,414337;248179,409046;246063,405342;189442,320146;97896,192088;34396,110596;0,71438;529,70908;1588,72496;3704,73025;38629,77258;110067,79904;218546,77788;289983,74613;438679,68792;587375,58737;717550,48154;977371,18521;1106488,0" o:connectangles="0,0,0,0,0,0,0,0,0,0,0,0,0,0,0,0,0,0,0,0,0,0,0,0,0,0"/>
                </v:shape>
                <v:shape id="Freeform 55" o:spid="_x0000_s1532" style="position:absolute;left:72736;top:52656;width:842;height:762;visibility:visible;mso-wrap-style:square;v-text-anchor:top" coordsize="157,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" path="m61,r46,71l157,141r-79,2l,144,30,74,61,xe" fillcolor="#44546a [3215]" stroked="f">
                  <v:path arrowok="t" o:connecttype="custom" o:connectlocs="32691,0;57342,37571;84138,74613;41801,75671;0,76200;16077,39158;32691,0" o:connectangles="0,0,0,0,0,0,0"/>
                </v:shape>
                <v:shape id="Freeform 56" o:spid="_x0000_s1533" style="position:absolute;left:66132;top:7682;width:13320;height:8033;visibility:visible;mso-wrap-style:square;v-text-anchor:middle" coordsize="2517,151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" adj="-11796480,,5400" path="m2494,631r-13,-45l2445,505r-44,-73l2346,369r-63,-58l2214,262r-77,-42l2057,184r-44,-14l1911,138,1701,87,1487,48,1271,19,1164,9,1081,3,901,,715,12,534,43,405,84r-79,34l254,161r-64,51l133,271,86,340,51,418,28,507r-5,49l13,595,1,675,,756r7,82l25,918r29,79l93,1075r49,73l172,1183r33,36l280,1281r81,52l449,1373r136,47l775,1462r95,13l978,1491r218,19l1413,1517r219,-9l1740,1495r83,-11l1988,1446r119,-44l2182,1364r72,-44l2319,1266r30,-30l2376,1206r48,-68l2463,1068r27,-76l2509,913r8,-81l2516,751r-12,-80l2494,631xe" fillcolor="#168489" stroked="f">
                  <v:stroke joinstyle="miter"/>
                  <v:formulas/>
                  <v:path arrowok="t" o:connecttype="custom" o:connectlocs="1312863,310296;1270530,228751;1208088,164679;1130830,116493;1065213,90018;900113,46068;672571,10061;572029,1589;378354,6354;214313,44479;134408,85252;70379,143499;26988,221337;12171,294411;529,357423;3704,443734;28575,527927;75142,607884;108479,645479;191029,705844;309563,751912;460375,781035;632884,799568;863600,798509;964671,785801;1114955,742381;1192742,698960;1243013,654481;1282700,602589;1317625,525279;1331913,440557;1325034,355305" o:connectangles="0,0,0,0,0,0,0,0,0,0,0,0,0,0,0,0,0,0,0,0,0,0,0,0,0,0,0,0,0,0,0,0" textboxrect="0,0,2517,1517"/>
                  <v:textbox>
                    <w:txbxContent>
                      <w:p w14:paraId="081F869A" w14:textId="77777777" w:rsidR="005D6B53" w:rsidRDefault="005D6B53" w:rsidP="005D6B53">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v:textbox>
                </v:shape>
                <v:shape id="Freeform 128" o:spid="_x0000_s1534" style="position:absolute;left:40320;top:7285;width:15303;height:8334;visibility:visible;mso-wrap-style:square;v-text-anchor:middle" coordsize="2892,157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" adj="-11796480,,5400" path="m2885,753r-10,-43l2849,628r-37,-76l2764,482r-54,-65l2648,356r-69,-51l2507,257r-38,-20l2383,192,2200,119,2010,64,1814,27,1616,5,1417,,1218,10,1024,34,929,51,830,71,625,129,477,188r-94,49l296,294r-80,68l182,399r-26,31l111,496,72,568,42,644,19,723,8,804,6,884r12,79l28,1001r-13,14l,1053r,24l5,1117r21,71l61,1248r46,52l162,1345r62,36l326,1424r70,21l496,1471r201,44l900,1545r205,20l1207,1571r106,3l1523,1571r211,-16l1944,1529r103,-19l2130,1496r162,-39l2451,1404r110,-55l2632,1306r34,-26l2697,1257r54,-53l2797,1145r39,-64l2865,1014r19,-71l2892,869r-1,-77l2885,753e" fillcolor="#a0c9ca" stroked="f">
                  <v:stroke joinstyle="miter"/>
                  <v:formulas/>
                  <v:path arrowok="t" o:connecttype="custom" o:connectlocs="1521354,375947;1488017,292286;1434042,220803;1364721,161498;1306513,125492;1164167,63011;959908,14297;749829,0;541867,18003;439208,37595;252412,99547;156633,155674;96308,211272;58737,262634;22225,341000;4233,425721;9525,509912;7937,537446;0,570275;13758,629050;56621,688354;118533,731244;209550,765132;368829,802197;584729,828672;694796,833438;917575,823377;1083204,799550;1212850,771486;1355196,714300;1410758,677764;1455738,637522;1500717,572393;1526117,499321;1529821,419367" o:connectangles="0,0,0,0,0,0,0,0,0,0,0,0,0,0,0,0,0,0,0,0,0,0,0,0,0,0,0,0,0,0,0,0,0,0,0" textboxrect="0,0,2892,1574"/>
                  <v:textbox>
                    <w:txbxContent>
                      <w:p w14:paraId="671264E1" w14:textId="77777777"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v:textbox>
                </v:shape>
                <v:shape id="Freeform 281" o:spid="_x0000_s1535" style="position:absolute;left:41288;top:19874;width:13541;height:7890;visibility:visible;mso-wrap-style:square;v-text-anchor:middle" coordsize="2559,14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" adj="-11796480,,5400" path="m2434,347r-36,-41l2317,239r-89,-56l2132,138,2030,103,1926,76,1768,46,1664,31,1533,16,1271,,1009,3,747,24,616,43,504,59,334,99r-78,35l207,165r-21,19l167,201r-36,42l89,312,70,362,55,391,29,454,11,519,1,587,,690,24,826r23,66l68,938r50,85l180,1099r72,68l331,1226r85,51l551,1341r94,33l761,1410r245,53l1257,1490r249,2l1628,1482r109,-15l1900,1431r107,-33l2109,1357r96,-54l2294,1239r81,-77l2411,1119r32,-42l2495,985r37,-97l2554,785r5,-102l2548,581r-30,-98l2467,390r-33,-43xe" fillcolor="#ffd366" stroked="f">
                  <v:stroke joinstyle="miter"/>
                  <v:formulas/>
                  <v:path arrowok="t" o:connecttype="custom" o:connectlocs="1287992,183498;1268942,161817;1226080,126386;1178984,96773;1128184,72976;1074209,54468;1019175,40190;935567,24325;880534,16393;811213,8461;672571,0;533929,1586;395288,12691;325967,22739;266700,31200;176742,52352;135467,70861;109538,87254;98425,97301;88371,106291;69321,128501;47096,164989;37042,191430;29104,206766;15346,240081;5821,274454;529,310413;0,364881;12700,436799;24871,471701;35983,496026;62442,540975;95250,581165;133350,617124;175154,648324;220133,675293;291571,709137;341313,726588;402696,745625;532342,773652;665163,787930;796925,788988;861484,783700;919163,775768;1005417,756730;1062038,739280;1116013,717598;1166813,689042;1213909,655198;1256771,614480;1275821,591741;1292755,569531;1320271,520880;1339850,469585;1351492,415118;1354138,361179;1348317,307240;1332442,255416;1305455,206237;1287992,183498" o:connectangles="0,0,0,0,0,0,0,0,0,0,0,0,0,0,0,0,0,0,0,0,0,0,0,0,0,0,0,0,0,0,0,0,0,0,0,0,0,0,0,0,0,0,0,0,0,0,0,0,0,0,0,0,0,0,0,0,0,0,0,0" textboxrect="0,0,2559,1492"/>
                  <v:textbox>
                    <w:txbxContent>
                      <w:p w14:paraId="047BB20D" w14:textId="77777777"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v:textbox>
                </v:shape>
                <v:shape id="Freeform 390" o:spid="_x0000_s1536" style="position:absolute;left:64910;top:19286;width:15415;height:8954;visibility:visible;mso-wrap-style:square;v-text-anchor:middle" coordsize="2912,16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" adj="-11796480,,5400" path="m2897,645r-11,-31l2861,560r-52,-77l2721,400,2619,331r-54,-29l2496,268,2355,207,2210,155,2062,111,1910,73,1758,45,1529,14,1375,6,1228,,996,9,842,26,691,56,546,101,408,163,281,245r-58,50l174,344,97,449,41,563,9,682,,804,15,928r37,121l114,1164r40,55l202,1276r108,98l432,1455r131,63l701,1570r144,39l1064,1652r143,18l1289,1681r169,11l1630,1693r171,-11l1971,1658r165,-41l2295,1560r151,-78l2518,1435r45,-34l2646,1324r73,-89l2780,1135r24,-52l2836,1035r48,-106l2911,817r1,-86l2904,673r-7,-28e" fillcolor="#bfbfbf" stroked="f">
                  <v:stroke joinstyle="miter"/>
                  <v:formulas/>
                  <v:path arrowok="t" o:connecttype="custom" o:connectlocs="1533523,341111;1527700,324716;1514466,296158;1486940,255437;1440357,211542;1386364,175051;1357779,159714;1321254,141733;1246616,109473;1169860,81972;1091517,58703;1011056,38606;930595,23798;809374,7404;727854,3173;650040,0;527231,4760;445711,13750;365780,29616;289024,53414;215974,86203;148747,129569;118045,156012;92107,181926;51347,237455;21703,297745;4764,360678;0,425199;7940,490777;27526,554768;60346,615586;81520,644673;106928,674818;164098,726646;228679,769483;298023,802801;371073,830301;447300,850926;563227,873667;638924,883186;682330,889004;771790,894821;862838,895350;953357,889533;1043346,876840;1130689,855157;1214855,825012;1294787,783762;1332900,758906;1356720,740925;1400656,700203;1439299,653135;1471589,600249;1484293,572749;1501233,547364;1526641,491305;1540934,432074;1541463,386592;1537228,355919;1533523,341111" o:connectangles="0,0,0,0,0,0,0,0,0,0,0,0,0,0,0,0,0,0,0,0,0,0,0,0,0,0,0,0,0,0,0,0,0,0,0,0,0,0,0,0,0,0,0,0,0,0,0,0,0,0,0,0,0,0,0,0,0,0,0,0" textboxrect="0,0,2912,1693"/>
                  <v:textbox>
                    <w:txbxContent>
                      <w:p w14:paraId="401AF724" w14:textId="77777777"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v:textbox>
                </v:shape>
                <v:shape id="Freeform 485" o:spid="_x0000_s1537" style="position:absolute;left:65577;top:33288;width:14129;height:8954;visibility:visible;mso-wrap-style:square;v-text-anchor:middle" coordsize="2671,16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" adj="-11796480,,5400" path="m2391,246r-37,-26l2276,177,2155,124,1983,76,1807,46,1719,35,1610,22,1385,4,1161,,936,11,825,24,726,42,581,82r-94,36l398,164r-84,53l239,282r-69,75l142,399r-5,4l134,409r-17,7l90,446r-9,22l55,555,13,737,,875r2,92l15,1057r26,88l59,1188r24,46l142,1314r70,67l293,1439r87,47l473,1527r142,47l710,1597r99,22l1017,1656r216,26l1451,1692r218,-10l1827,1659r104,-25l2032,1603r98,-40l2223,1515r89,-58l2354,1426r35,-29l2452,1335r56,-67l2556,1196r40,-77l2628,1042r23,-82l2665,878r6,-84l2666,712r-13,-80l2629,552r-33,-76l2551,404r-56,-67l2429,275r-38,-29e" fillcolor="#a0c9ca" stroked="f">
                  <v:stroke joinstyle="miter"/>
                  <v:formulas/>
                  <v:path arrowok="t" o:connecttype="custom" o:connectlocs="1245192,116417;1139927,65617;955846,24342;851639,11642;614132,0;436399,12700;307331,43392;210529,86783;126423,149225;75114,211137;70882,216429;47607,236008;29093,293688;0,463021;7935,559329;31209,628650;75114,695325;154988,761471;250202,808038;375568,845079;537961,876300;767533,895350;966426,877887;1074864,848254;1175897,801688;1245192,754592;1297031,706438;1352044,632883;1390129,551392;1409701,464608;1410230,376767;1390658,292100;1349399,213783;1284865,145521" o:connectangles="0,0,0,0,0,0,0,0,0,0,0,0,0,0,0,0,0,0,0,0,0,0,0,0,0,0,0,0,0,0,0,0,0,0" textboxrect="0,0,2671,1692"/>
                  <v:textbox>
                    <w:txbxContent>
                      <w:p w14:paraId="2CE49A09" w14:textId="77777777"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v:textbox>
                </v:shape>
                <v:shape id="Freeform 557" o:spid="_x0000_s1538" style="position:absolute;left:40986;top:33383;width:14701;height:8843;visibility:visible;mso-wrap-style:square;v-text-anchor:middle" coordsize="2777,16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" adj="-11796480,,5400" path="m2726,674r-20,-47l2659,538r-58,-82l2535,382r-74,-66l2381,257r-87,-52l2204,161r-48,-19l2101,121,1989,86,1815,46,1576,14,1338,1,1220,,1105,,863,7,681,30,561,54,447,89,339,136r-50,31l253,190r-65,53l131,302,83,368,46,439,18,512,3,588,,667r4,41l,742r,68l11,912r39,132l115,1171r43,57l191,1270r74,74l347,1408r89,55l529,1510r98,39l779,1595r102,20l1005,1637r253,26l1513,1670r253,-10l1891,1649r97,-12l2185,1600r142,-45l2418,1515r85,-51l2579,1402r36,-35l2647,1331r52,-78l2736,1169r26,-86l2775,992r2,-92l2765,810r-23,-91l2726,674e" fillcolor="#bfbfbf" stroked="f">
                  <v:stroke joinstyle="miter"/>
                  <v:formulas/>
                  <v:path arrowok="t" o:connecttype="custom" o:connectlocs="1432441,331986;1376858,241445;1302748,167317;1214345,108544;1141294,75187;1052892,45536;834267,7413;645816,0;456835,3706;296969,28592;179452,72010;133927,100602;69346,159904;24350,232443;1588,311336;2117,374875;0,428882;26468,552781;83638,650206;140280,711626;230800,774635;331907,820170;466364,855116;665931,880532;934845,878943;1052362,866765;1231814,823347;1324981,775164;1384269,723804;1428735,663443;1462085,573431;1470025,476535;1451497,380699" o:connectangles="0,0,0,0,0,0,0,0,0,0,0,0,0,0,0,0,0,0,0,0,0,0,0,0,0,0,0,0,0,0,0,0,0" textboxrect="0,0,2777,1670"/>
                  <v:textbox>
                    <w:txbxContent>
                      <w:p w14:paraId="74036B79" w14:textId="77777777"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v:textbox>
                </v:shape>
                <v:shape id="Freeform 654" o:spid="_x0000_s1539" style="position:absolute;left:42002;top:47671;width:13764;height:8255;visibility:visible;mso-wrap-style:square;v-text-anchor:middle" coordsize="2599,15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" adj="-11796480,,5400" path="m2592,678r-7,-42l2559,558r-36,-73l2478,420r-54,-60l2363,306r-67,-46l2224,220r-38,-17l2097,165,1911,108,1720,66,1527,37,1432,26,1324,13,1102,,879,6,714,27,607,52,555,66,492,88,371,147,262,224r-93,95l133,374r-23,6l73,410,62,434,44,480,18,572,2,665,,755r8,88l31,929r38,84l123,1092r35,37l191,1162r72,62l341,1277r83,47l557,1383r181,59l829,1463r92,22l1115,1521r200,27l1520,1559r203,-8l1871,1529r95,-23l2060,1476r90,-39l2235,1390r82,-56l2356,1302r32,-30l2447,1207r49,-71l2537,1059r32,-81l2589,895r10,-87l2598,722r-6,-44xe" fillcolor="#168489" stroked="f">
                  <v:stroke joinstyle="miter"/>
                  <v:formulas/>
                  <v:path arrowok="t" o:connecttype="custom" o:connectlocs="1368949,336766;1336115,256810;1283688,190622;1215902,137672;1157649,107490;1012016,57187;808660,19592;701156,6884;465496,3177;321451,27534;260550,46597;138748,118609;70433,198035;38659,217097;23301,254163;1059,352122;4237,446374;36541,536390;83673,597812;139278,648115;224539,701066;390826,763548;487738,786317;696390,819675;912456,821264;1041143,797436;1138584,760900;1227023,706361;1264623,673532;1321817,601519;1360476,517857;1376363,427841;1372656,359005" o:connectangles="0,0,0,0,0,0,0,0,0,0,0,0,0,0,0,0,0,0,0,0,0,0,0,0,0,0,0,0,0,0,0,0,0" textboxrect="0,0,2599,1559"/>
                  <v:textbox>
                    <w:txbxContent>
                      <w:p w14:paraId="04E301D1" w14:textId="77777777" w:rsidR="005D6B53" w:rsidRDefault="005D6B53" w:rsidP="005D6B53">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v:textbox>
                </v:shape>
                <v:shape id="TextBox 19" o:spid="_x0000_s1540" type="#_x0000_t202" style="position:absolute;left:86416;top:701;width:29367;height:11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" filled="f" stroked="f">
                  <v:textbox inset="0,,0">
                    <w:txbxContent>
                      <w:p w14:paraId="3029F715" w14:textId="37559ADB" w:rsidR="005D6B53" w:rsidRDefault="005D6B53" w:rsidP="005D6B53">
                        <w:pPr>
                          <w:jc w:val="center"/>
                          <w:rPr>
                            <w:rFonts w:eastAsia="Calibri" w:hAnsi="Adobe Arabic" w:cs="Adobe Arabic"/>
                            <w:b/>
                            <w:bCs/>
                            <w:kern w:val="24"/>
                            <w:sz w:val="36"/>
                            <w:szCs w:val="36"/>
                            <w:lang w:bidi="ar-EG"/>
                          </w:rPr>
                        </w:pPr>
                        <w:r w:rsidRPr="005D6B53">
                          <w:rPr>
                            <w:rFonts w:eastAsia="Calibri" w:hAnsi="Adobe Arabic" w:cs="Adobe Arabic"/>
                            <w:b/>
                            <w:bCs/>
                            <w:kern w:val="24"/>
                            <w:sz w:val="36"/>
                            <w:szCs w:val="36"/>
                            <w:rtl/>
                            <w:lang w:bidi="ar-EG"/>
                          </w:rPr>
                          <w:t>زيادة القلق والتوتر</w:t>
                        </w:r>
                      </w:p>
                    </w:txbxContent>
                  </v:textbox>
                </v:shape>
                <v:shape id="TextBox 21" o:spid="_x0000_s1541" type="#_x0000_t202" style="position:absolute;width:29366;height:1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" filled="f" stroked="f">
                  <v:textbox inset="0,,0">
                    <w:txbxContent>
                      <w:p w14:paraId="631F55E5" w14:textId="0335B790" w:rsidR="005D6B53" w:rsidRDefault="005D6B53" w:rsidP="005D6B53">
                        <w:pPr>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الإصابة بالاكتئاب</w:t>
                        </w:r>
                      </w:p>
                    </w:txbxContent>
                  </v:textbox>
                </v:shape>
                <v:shape id="TextBox 23" o:spid="_x0000_s1542" type="#_x0000_t202" style="position:absolute;left:84931;top:16982;width:29367;height:12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" filled="f" stroked="f">
                  <v:textbox inset="0,,0">
                    <w:txbxContent>
                      <w:p w14:paraId="6073CC75" w14:textId="6DB39881"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الإرهاق المهني</w:t>
                        </w:r>
                      </w:p>
                    </w:txbxContent>
                  </v:textbox>
                </v:shape>
                <v:shape id="TextBox 25" o:spid="_x0000_s1543" type="#_x0000_t202" style="position:absolute;top:17771;width:29366;height:9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" filled="f" stroked="f">
                  <v:textbox inset="0,,0">
                    <w:txbxContent>
                      <w:p w14:paraId="6838F978" w14:textId="6EB22538"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ضعف التركيز والانتباه</w:t>
                        </w:r>
                      </w:p>
                    </w:txbxContent>
                  </v:textbox>
                </v:shape>
                <v:shape id="TextBox 27" o:spid="_x0000_s1544" type="#_x0000_t202" style="position:absolute;left:86416;top:33072;width:29367;height:12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" filled="f" stroked="f">
                  <v:textbox inset="0,,0">
                    <w:txbxContent>
                      <w:p w14:paraId="382B4BB5" w14:textId="6A870480"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التأثير على العلاقات الاجتماعية</w:t>
                        </w:r>
                      </w:p>
                    </w:txbxContent>
                  </v:textbox>
                </v:shape>
                <v:shape id="TextBox 29" o:spid="_x0000_s1545" type="#_x0000_t202" style="position:absolute;top:30417;width:29366;height:11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" filled="f" stroked="f">
                  <v:textbox inset="0,,0">
                    <w:txbxContent>
                      <w:p w14:paraId="6C32B9F1" w14:textId="2C25DA9D" w:rsidR="005D6B53" w:rsidRDefault="005D6B53" w:rsidP="005D6B53">
                        <w:pPr>
                          <w:bidi w:val="0"/>
                          <w:jc w:val="center"/>
                          <w:rPr>
                            <w:rFonts w:hAnsi="Adobe Arabic" w:cs="Adobe Arabic"/>
                            <w:b/>
                            <w:bCs/>
                            <w:kern w:val="24"/>
                            <w:sz w:val="36"/>
                            <w:szCs w:val="36"/>
                            <w:lang w:bidi="ar-EG"/>
                          </w:rPr>
                        </w:pPr>
                        <w:r w:rsidRPr="005D6B53">
                          <w:rPr>
                            <w:rFonts w:hAnsi="Adobe Arabic" w:cs="Adobe Arabic"/>
                            <w:b/>
                            <w:bCs/>
                            <w:kern w:val="24"/>
                            <w:sz w:val="36"/>
                            <w:szCs w:val="36"/>
                            <w:rtl/>
                            <w:lang w:bidi="ar-EG"/>
                          </w:rPr>
                          <w:t>الأرق واضطرابات النوم</w:t>
                        </w:r>
                      </w:p>
                    </w:txbxContent>
                  </v:textbox>
                </v:shape>
                <v:shape id="TextBox 31" o:spid="_x0000_s1546" type="#_x0000_t202" style="position:absolute;top:45335;width:29366;height:10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" filled="f" stroked="f">
                  <v:textbox inset="0,,0">
                    <w:txbxContent>
                      <w:p w14:paraId="30E32874" w14:textId="77777777" w:rsidR="005D6B53" w:rsidRDefault="005D6B53" w:rsidP="005D6B53">
                        <w:pPr>
                          <w:bidi w:val="0"/>
                          <w:jc w:val="center"/>
                          <w:rPr>
                            <w:rFonts w:hAnsi="Adobe Arabic" w:cs="Adobe Arabic"/>
                            <w:b/>
                            <w:bCs/>
                            <w:kern w:val="24"/>
                            <w:sz w:val="36"/>
                            <w:szCs w:val="36"/>
                            <w:lang w:bidi="ar-EG"/>
                          </w:rPr>
                        </w:pPr>
                        <w:r>
                          <w:rPr>
                            <w:rFonts w:hAnsi="Adobe Arabic" w:cs="Adobe Arabic"/>
                            <w:b/>
                            <w:bCs/>
                            <w:kern w:val="24"/>
                            <w:sz w:val="36"/>
                            <w:szCs w:val="36"/>
                            <w:rtl/>
                            <w:lang w:bidi="ar-EG"/>
                          </w:rPr>
                          <w:t>مراجعة وتعديل الأهداف</w:t>
                        </w:r>
                      </w:p>
                    </w:txbxContent>
                  </v:textbox>
                </v:shape>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32079005" wp14:editId="2330C73E">
                <wp:extent cx="5731510" cy="892088"/>
                <wp:effectExtent l="0" t="0" r="2540" b="22860"/>
                <wp:docPr id="12461162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33" name="مجموعة 47"/>
                        <wpg:cNvGrpSpPr/>
                        <wpg:grpSpPr>
                          <a:xfrm>
                            <a:off x="0" y="0"/>
                            <a:ext cx="5731510" cy="895351"/>
                            <a:chOff x="0" y="0"/>
                            <a:chExt cx="5878196" cy="918845"/>
                          </a:xfrm>
                        </wpg:grpSpPr>
                        <wpg:grpSp>
                          <wpg:cNvPr id="1246116234" name="مجموعة 48"/>
                          <wpg:cNvGrpSpPr/>
                          <wpg:grpSpPr>
                            <a:xfrm>
                              <a:off x="0" y="0"/>
                              <a:ext cx="5878196" cy="918845"/>
                              <a:chOff x="0" y="0"/>
                              <a:chExt cx="6240348" cy="919070"/>
                            </a:xfrm>
                          </wpg:grpSpPr>
                          <wpg:grpSp>
                            <wpg:cNvPr id="1246116235" name="مجموعة 49"/>
                            <wpg:cNvGrpSpPr/>
                            <wpg:grpSpPr>
                              <a:xfrm>
                                <a:off x="0" y="169208"/>
                                <a:ext cx="5433072" cy="580613"/>
                                <a:chOff x="0" y="169208"/>
                                <a:chExt cx="5433072" cy="580613"/>
                              </a:xfrm>
                            </wpg:grpSpPr>
                            <wps:wsp>
                              <wps:cNvPr id="12461162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9"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زيادة القلق والتوتر:</w:t>
                                </w:r>
                              </w:p>
                            </w:txbxContent>
                          </wps:txbx>
                          <wps:bodyPr wrap="square" rtlCol="1">
                            <a:spAutoFit/>
                          </wps:bodyPr>
                        </wps:wsp>
                      </wpg:grpSp>
                      <pic:pic xmlns:pic="http://schemas.openxmlformats.org/drawingml/2006/picture">
                        <pic:nvPicPr>
                          <pic:cNvPr id="124611624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2079005" id="_x0000_s15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lVwc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brW5ZvO4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JSZVc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5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">
                  <v:group id="مجموعة 48" o:spid="_x0000_s15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">
                    <v:group id="مجموعة 49" o:spid="_x0000_s15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">
                      <v:shape id="شكل حر 50" o:spid="_x0000_s15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" fillcolor="#a5a5a5 [2092]" stroked="f" strokeweight="1pt">
                        <v:stroke joinstyle="miter"/>
                      </v:roundrect>
                    </v:group>
                    <v:oval id="شكل بيضاوي 52" o:spid="_x0000_s15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" filled="f" strokecolor="#168489" strokeweight="1pt">
                      <v:stroke joinstyle="miter"/>
                    </v:oval>
                  </v:group>
                  <v:shape id="مربع نص 41" o:spid="_x0000_s15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" filled="f" stroked="f">
                    <v:textbox style="mso-fit-shape-to-text:t">
                      <w:txbxContent>
                        <w:p w14:paraId="40A20BB6" w14:textId="0BD21306"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زيادة القلق والتوتر:</w:t>
                          </w:r>
                        </w:p>
                      </w:txbxContent>
                    </v:textbox>
                  </v:shape>
                </v:group>
                <v:shape id="صورة 54" o:spid="_x0000_s15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">
                  <v:imagedata r:id="rId78" o:title=""/>
                </v:shape>
                <w10:anchorlock/>
              </v:group>
            </w:pict>
          </mc:Fallback>
        </mc:AlternateContent>
      </w:r>
    </w:p>
    <w:p w:rsidR="00247375" w:rsidRDefault="00247375" w:rsidP="005D6B53">
      <w:pPr>
        <w:rPr>
          <w:rtl/>
        </w:rPr>
      </w:pPr>
      <w:r w:rsidRPr="00AC09F9">
        <w:rPr>
          <w:rtl/>
        </w:rPr>
        <w:t>يشعر الموظف بالضغط بسبب عدم قدرته على الوفاء بمتطلبات العمل.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3BD0699" wp14:editId="0CB87E75">
                <wp:extent cx="5731510" cy="892088"/>
                <wp:effectExtent l="0" t="0" r="2540" b="22860"/>
                <wp:docPr id="14626371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46116224" name="مجموعة 47"/>
                        <wpg:cNvGrpSpPr/>
                        <wpg:grpSpPr>
                          <a:xfrm>
                            <a:off x="0" y="0"/>
                            <a:ext cx="5731510" cy="895351"/>
                            <a:chOff x="0" y="0"/>
                            <a:chExt cx="5878196" cy="918845"/>
                          </a:xfrm>
                        </wpg:grpSpPr>
                        <wpg:grpSp>
                          <wpg:cNvPr id="1246116225" name="مجموعة 48"/>
                          <wpg:cNvGrpSpPr/>
                          <wpg:grpSpPr>
                            <a:xfrm>
                              <a:off x="0" y="0"/>
                              <a:ext cx="5878196" cy="918845"/>
                              <a:chOff x="0" y="0"/>
                              <a:chExt cx="6240348" cy="919070"/>
                            </a:xfrm>
                          </wpg:grpSpPr>
                          <wpg:grpSp>
                            <wpg:cNvPr id="1246116226" name="مجموعة 49"/>
                            <wpg:cNvGrpSpPr/>
                            <wpg:grpSpPr>
                              <a:xfrm>
                                <a:off x="0" y="169208"/>
                                <a:ext cx="5433072" cy="580613"/>
                                <a:chOff x="0" y="169208"/>
                                <a:chExt cx="5433072" cy="580613"/>
                              </a:xfrm>
                            </wpg:grpSpPr>
                            <wps:wsp>
                              <wps:cNvPr id="1246116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0"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الإصابة بالاكتئاب:</w:t>
                                </w:r>
                              </w:p>
                            </w:txbxContent>
                          </wps:txbx>
                          <wps:bodyPr wrap="square" rtlCol="1">
                            <a:spAutoFit/>
                          </wps:bodyPr>
                        </wps:wsp>
                      </wpg:grpSp>
                      <pic:pic xmlns:pic="http://schemas.openxmlformats.org/drawingml/2006/picture">
                        <pic:nvPicPr>
                          <pic:cNvPr id="124611623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BD0699" id="_x0000_s15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n1rId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brW5Zv26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KfWsh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5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">
                  <v:group id="مجموعة 48" o:spid="_x0000_s15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">
                    <v:group id="مجموعة 49" o:spid="_x0000_s15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">
                      <v:shape id="شكل حر 50" o:spid="_x0000_s15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" fillcolor="#a5a5a5 [2092]" stroked="f" strokeweight="1pt">
                        <v:stroke joinstyle="miter"/>
                      </v:roundrect>
                    </v:group>
                    <v:oval id="شكل بيضاوي 52" o:spid="_x0000_s15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" filled="f" strokecolor="#168489" strokeweight="1pt">
                      <v:stroke joinstyle="miter"/>
                    </v:oval>
                  </v:group>
                  <v:shape id="مربع نص 41" o:spid="_x0000_s156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" filled="f" stroked="f">
                    <v:textbox style="mso-fit-shape-to-text:t">
                      <w:txbxContent>
                        <w:p w14:paraId="531184A3" w14:textId="73764C3B"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الإصابة بالاكتئاب:</w:t>
                          </w:r>
                        </w:p>
                      </w:txbxContent>
                    </v:textbox>
                  </v:shape>
                </v:group>
                <v:shape id="صورة 54" o:spid="_x0000_s15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">
                  <v:imagedata r:id="rId78" o:title=""/>
                </v:shape>
                <w10:anchorlock/>
              </v:group>
            </w:pict>
          </mc:Fallback>
        </mc:AlternateContent>
      </w:r>
    </w:p>
    <w:p w:rsidR="00247375" w:rsidRDefault="00247375" w:rsidP="00084372">
      <w:pPr>
        <w:rPr>
          <w:rtl/>
        </w:rPr>
      </w:pPr>
      <w:r w:rsidRPr="00AC09F9">
        <w:rPr>
          <w:rtl/>
        </w:rPr>
        <w:t>الضغوط المستمرة قد تؤدي إلى مشاعر الحزن والإحباط المستمر، مما يزيد من خطر الإصابة بالاكتئاب.</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55B3329" wp14:editId="54195081">
                <wp:extent cx="5731510" cy="892088"/>
                <wp:effectExtent l="0" t="0" r="2540" b="22860"/>
                <wp:docPr id="16086913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84" name="مجموعة 47"/>
                        <wpg:cNvGrpSpPr/>
                        <wpg:grpSpPr>
                          <a:xfrm>
                            <a:off x="0" y="0"/>
                            <a:ext cx="5731510" cy="895351"/>
                            <a:chOff x="0" y="0"/>
                            <a:chExt cx="5878196" cy="918845"/>
                          </a:xfrm>
                        </wpg:grpSpPr>
                        <wpg:grpSp>
                          <wpg:cNvPr id="1608691385" name="مجموعة 48"/>
                          <wpg:cNvGrpSpPr/>
                          <wpg:grpSpPr>
                            <a:xfrm>
                              <a:off x="0" y="0"/>
                              <a:ext cx="5878196" cy="918845"/>
                              <a:chOff x="0" y="0"/>
                              <a:chExt cx="6240348" cy="919070"/>
                            </a:xfrm>
                          </wpg:grpSpPr>
                          <wpg:grpSp>
                            <wpg:cNvPr id="1608691386" name="مجموعة 49"/>
                            <wpg:cNvGrpSpPr/>
                            <wpg:grpSpPr>
                              <a:xfrm>
                                <a:off x="0" y="169208"/>
                                <a:ext cx="5433072" cy="580613"/>
                                <a:chOff x="0" y="169208"/>
                                <a:chExt cx="5433072" cy="580613"/>
                              </a:xfrm>
                            </wpg:grpSpPr>
                            <wps:wsp>
                              <wps:cNvPr id="16086913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90"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ضعف التركيز والانتباه:</w:t>
                                </w:r>
                              </w:p>
                            </w:txbxContent>
                          </wps:txbx>
                          <wps:bodyPr wrap="square" rtlCol="1">
                            <a:spAutoFit/>
                          </wps:bodyPr>
                        </wps:wsp>
                      </wpg:grpSp>
                      <pic:pic xmlns:pic="http://schemas.openxmlformats.org/drawingml/2006/picture">
                        <pic:nvPicPr>
                          <pic:cNvPr id="160869139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5B3329" id="_x0000_s15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iC4Md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BK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O4guDH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5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">
                  <v:group id="مجموعة 48" o:spid="_x0000_s15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">
                    <v:group id="مجموعة 49" o:spid="_x0000_s15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">
                      <v:shape id="شكل حر 50" o:spid="_x0000_s15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" fillcolor="#a5a5a5 [2092]" stroked="f" strokeweight="1pt">
                        <v:stroke joinstyle="miter"/>
                      </v:roundrect>
                    </v:group>
                    <v:oval id="شكل بيضاوي 52" o:spid="_x0000_s15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" filled="f" strokecolor="#168489" strokeweight="1pt">
                      <v:stroke joinstyle="miter"/>
                    </v:oval>
                  </v:group>
                  <v:shape id="مربع نص 41" o:spid="_x0000_s157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" filled="f" stroked="f">
                    <v:textbox style="mso-fit-shape-to-text:t">
                      <w:txbxContent>
                        <w:p w14:paraId="4306DA6F" w14:textId="5FD10C5C"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ضعف التركيز والانتباه:</w:t>
                          </w:r>
                        </w:p>
                      </w:txbxContent>
                    </v:textbox>
                  </v:shape>
                </v:group>
                <v:shape id="صورة 54" o:spid="_x0000_s15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">
                  <v:imagedata r:id="rId78" o:title=""/>
                </v:shape>
                <w10:anchorlock/>
              </v:group>
            </w:pict>
          </mc:Fallback>
        </mc:AlternateContent>
      </w:r>
    </w:p>
    <w:p w:rsidR="00247375" w:rsidRDefault="00247375" w:rsidP="00084372">
      <w:pPr>
        <w:rPr>
          <w:rtl/>
        </w:rPr>
      </w:pPr>
      <w:r w:rsidRPr="00AC09F9">
        <w:rPr>
          <w:rtl/>
        </w:rPr>
        <w:t>الإجهاد الذهني الناتج عن الضغوط يؤثر على القدرة على التركيز واتخاذ القرارات.</w:t>
      </w:r>
    </w:p>
    <w:p w:rsidR="00084372" w:rsidRPr="00AC09F9" w:rsidRDefault="00084372" w:rsidP="00084372">
      <w:r w:rsidRPr="002A078C">
        <w:rPr>
          <w:rFonts w:ascii="Sakkal Majalla" w:hAnsi="Sakkal Majalla"/>
          <w:noProof/>
          <w:sz w:val="34"/>
        </w:rPr>
        <mc:AlternateContent>
          <mc:Choice Requires="wpg">
            <w:drawing>
              <wp:inline distT="0" distB="0" distL="0" distR="0" wp14:anchorId="14CE143C" wp14:editId="14575106">
                <wp:extent cx="5731510" cy="892088"/>
                <wp:effectExtent l="0" t="0" r="2540" b="22860"/>
                <wp:docPr id="16086913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75" name="مجموعة 47"/>
                        <wpg:cNvGrpSpPr/>
                        <wpg:grpSpPr>
                          <a:xfrm>
                            <a:off x="0" y="0"/>
                            <a:ext cx="5731510" cy="895351"/>
                            <a:chOff x="0" y="0"/>
                            <a:chExt cx="5878196" cy="918845"/>
                          </a:xfrm>
                        </wpg:grpSpPr>
                        <wpg:grpSp>
                          <wpg:cNvPr id="1608691376" name="مجموعة 48"/>
                          <wpg:cNvGrpSpPr/>
                          <wpg:grpSpPr>
                            <a:xfrm>
                              <a:off x="0" y="0"/>
                              <a:ext cx="5878196" cy="918845"/>
                              <a:chOff x="0" y="0"/>
                              <a:chExt cx="6240348" cy="919070"/>
                            </a:xfrm>
                          </wpg:grpSpPr>
                          <wpg:grpSp>
                            <wpg:cNvPr id="1608691377" name="مجموعة 49"/>
                            <wpg:cNvGrpSpPr/>
                            <wpg:grpSpPr>
                              <a:xfrm>
                                <a:off x="0" y="169208"/>
                                <a:ext cx="5433072" cy="580613"/>
                                <a:chOff x="0" y="169208"/>
                                <a:chExt cx="5433072" cy="580613"/>
                              </a:xfrm>
                            </wpg:grpSpPr>
                            <wps:wsp>
                              <wps:cNvPr id="16086913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1" name="مربع نص 41"/>
                          <wps:cNvSpPr txBox="1"/>
                          <wps:spPr>
                            <a:xfrm>
                              <a:off x="204466" y="256739"/>
                              <a:ext cx="4615440" cy="434941"/>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 xml:space="preserve">الإرهاق المهني </w:t>
                                </w:r>
                                <w:r w:rsidRPr="005D6B53">
                                  <w:rPr>
                                    <w:rFonts w:eastAsia="Calibri" w:hAnsi="Adobe Arabic" w:cs="Adobe Arabic"/>
                                    <w:b/>
                                    <w:bCs/>
                                    <w:color w:val="FFFFFF"/>
                                    <w:kern w:val="24"/>
                                    <w:szCs w:val="28"/>
                                    <w:lang w:bidi="ar-EG"/>
                                  </w:rPr>
                                  <w:t>Burnout</w:t>
                                </w:r>
                                <w:r w:rsidRPr="005D6B53">
                                  <w:rPr>
                                    <w:rFonts w:eastAsia="Calibri" w:hAnsi="Adobe Arabic" w:cs="Adobe Arabic"/>
                                    <w:b/>
                                    <w:bCs/>
                                    <w:color w:val="FFFFFF"/>
                                    <w:kern w:val="24"/>
                                    <w:sz w:val="36"/>
                                    <w:szCs w:val="36"/>
                                    <w:lang w:bidi="ar-EG"/>
                                  </w:rPr>
                                  <w:t>)</w:t>
                                </w:r>
                                <w:r w:rsidRPr="005D6B5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38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CE143C" id="_x0000_s15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TtWD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5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">
                  <v:group id="مجموعة 48" o:spid="_x0000_s15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">
                    <v:group id="مجموعة 49" o:spid="_x0000_s15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">
                      <v:shape id="شكل حر 50" o:spid="_x0000_s15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" fillcolor="#a5a5a5 [2092]" stroked="f" strokeweight="1pt">
                        <v:stroke joinstyle="miter"/>
                      </v:roundrect>
                    </v:group>
                    <v:oval id="شكل بيضاوي 52" o:spid="_x0000_s15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" filled="f" strokecolor="#168489" strokeweight="1pt">
                      <v:stroke joinstyle="miter"/>
                    </v:oval>
                  </v:group>
                  <v:shape id="مربع نص 41" o:spid="_x0000_s1581"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" filled="f" stroked="f">
                    <v:textbox style="mso-fit-shape-to-text:t">
                      <w:txbxContent>
                        <w:p w14:paraId="302D0B8C" w14:textId="6E0205D0"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 xml:space="preserve">الإرهاق المهني </w:t>
                          </w:r>
                          <w:r w:rsidRPr="005D6B53">
                            <w:rPr>
                              <w:rFonts w:eastAsia="Calibri" w:hAnsi="Adobe Arabic" w:cs="Adobe Arabic"/>
                              <w:b/>
                              <w:bCs/>
                              <w:color w:val="FFFFFF"/>
                              <w:kern w:val="24"/>
                              <w:szCs w:val="28"/>
                              <w:lang w:bidi="ar-EG"/>
                            </w:rPr>
                            <w:t>Burnout</w:t>
                          </w:r>
                          <w:r w:rsidRPr="005D6B53">
                            <w:rPr>
                              <w:rFonts w:eastAsia="Calibri" w:hAnsi="Adobe Arabic" w:cs="Adobe Arabic"/>
                              <w:b/>
                              <w:bCs/>
                              <w:color w:val="FFFFFF"/>
                              <w:kern w:val="24"/>
                              <w:sz w:val="36"/>
                              <w:szCs w:val="36"/>
                              <w:lang w:bidi="ar-EG"/>
                            </w:rPr>
                            <w:t>)</w:t>
                          </w:r>
                          <w:r w:rsidRPr="005D6B53">
                            <w:rPr>
                              <w:rFonts w:eastAsia="Calibri" w:hAnsi="Adobe Arabic" w:cs="Adobe Arabic" w:hint="cs"/>
                              <w:b/>
                              <w:bCs/>
                              <w:color w:val="FFFFFF"/>
                              <w:kern w:val="24"/>
                              <w:sz w:val="36"/>
                              <w:szCs w:val="36"/>
                              <w:rtl/>
                              <w:lang w:bidi="ar-EG"/>
                            </w:rPr>
                            <w:t>):</w:t>
                          </w:r>
                        </w:p>
                      </w:txbxContent>
                    </v:textbox>
                  </v:shape>
                </v:group>
                <v:shape id="صورة 54" o:spid="_x0000_s15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">
                  <v:imagedata r:id="rId78" o:title=""/>
                </v:shape>
                <w10:anchorlock/>
              </v:group>
            </w:pict>
          </mc:Fallback>
        </mc:AlternateContent>
      </w:r>
    </w:p>
    <w:p w:rsidR="00247375" w:rsidRDefault="00247375" w:rsidP="00084372">
      <w:pPr>
        <w:rPr>
          <w:rtl/>
        </w:rPr>
      </w:pPr>
      <w:r w:rsidRPr="00AC09F9">
        <w:rPr>
          <w:rtl/>
        </w:rPr>
        <w:t>حالة من الإنهاك الجسدي والنفسي نتيجة العمل الزائد دون فترات راحة كافية.</w:t>
      </w:r>
    </w:p>
    <w:p w:rsidR="00084372" w:rsidRPr="00AC09F9" w:rsidRDefault="00084372" w:rsidP="00084372">
      <w:pPr>
        <w:rPr>
          <w:lang w:bidi="ar-AE"/>
        </w:rPr>
      </w:pPr>
      <w:r w:rsidRPr="002A078C">
        <w:rPr>
          <w:rFonts w:ascii="Sakkal Majalla" w:hAnsi="Sakkal Majalla"/>
          <w:noProof/>
          <w:sz w:val="34"/>
        </w:rPr>
        <w:lastRenderedPageBreak/>
        <mc:AlternateContent>
          <mc:Choice Requires="wpg">
            <w:drawing>
              <wp:inline distT="0" distB="0" distL="0" distR="0" wp14:anchorId="4C63B43B" wp14:editId="0B29591A">
                <wp:extent cx="5731510" cy="892088"/>
                <wp:effectExtent l="0" t="0" r="2540" b="22860"/>
                <wp:docPr id="16086913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55" name="مجموعة 47"/>
                        <wpg:cNvGrpSpPr/>
                        <wpg:grpSpPr>
                          <a:xfrm>
                            <a:off x="0" y="0"/>
                            <a:ext cx="5731510" cy="895351"/>
                            <a:chOff x="0" y="0"/>
                            <a:chExt cx="5878196" cy="918845"/>
                          </a:xfrm>
                        </wpg:grpSpPr>
                        <wpg:grpSp>
                          <wpg:cNvPr id="1608691356" name="مجموعة 48"/>
                          <wpg:cNvGrpSpPr/>
                          <wpg:grpSpPr>
                            <a:xfrm>
                              <a:off x="0" y="0"/>
                              <a:ext cx="5878196" cy="918845"/>
                              <a:chOff x="0" y="0"/>
                              <a:chExt cx="6240348" cy="919070"/>
                            </a:xfrm>
                          </wpg:grpSpPr>
                          <wpg:grpSp>
                            <wpg:cNvPr id="1608691357" name="مجموعة 49"/>
                            <wpg:cNvGrpSpPr/>
                            <wpg:grpSpPr>
                              <a:xfrm>
                                <a:off x="0" y="169208"/>
                                <a:ext cx="5433072" cy="580613"/>
                                <a:chOff x="0" y="169208"/>
                                <a:chExt cx="5433072" cy="580613"/>
                              </a:xfrm>
                            </wpg:grpSpPr>
                            <wps:wsp>
                              <wps:cNvPr id="16086913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72"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التأثير على العلاقات الاجتماعية:</w:t>
                                </w:r>
                              </w:p>
                            </w:txbxContent>
                          </wps:txbx>
                          <wps:bodyPr wrap="square" rtlCol="1">
                            <a:spAutoFit/>
                          </wps:bodyPr>
                        </wps:wsp>
                      </wpg:grpSp>
                      <pic:pic xmlns:pic="http://schemas.openxmlformats.org/drawingml/2006/picture">
                        <pic:nvPicPr>
                          <pic:cNvPr id="160869137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C63B43B" id="_x0000_s15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85lW9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5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">
                  <v:group id="مجموعة 48" o:spid="_x0000_s15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">
                    <v:group id="مجموعة 49" o:spid="_x0000_s15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">
                      <v:shape id="شكل حر 50" o:spid="_x0000_s15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" fillcolor="#a5a5a5 [2092]" stroked="f" strokeweight="1pt">
                        <v:stroke joinstyle="miter"/>
                      </v:roundrect>
                    </v:group>
                    <v:oval id="شكل بيضاوي 52" o:spid="_x0000_s15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" filled="f" strokecolor="#168489" strokeweight="1pt">
                      <v:stroke joinstyle="miter"/>
                    </v:oval>
                  </v:group>
                  <v:shape id="مربع نص 41" o:spid="_x0000_s159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" filled="f" stroked="f">
                    <v:textbox style="mso-fit-shape-to-text:t">
                      <w:txbxContent>
                        <w:p w14:paraId="2DAED2EE" w14:textId="36867A4A"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التأثير على العلاقات الاجتماعية:</w:t>
                          </w:r>
                        </w:p>
                      </w:txbxContent>
                    </v:textbox>
                  </v:shape>
                </v:group>
                <v:shape id="صورة 54" o:spid="_x0000_s15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">
                  <v:imagedata r:id="rId78" o:title=""/>
                </v:shape>
                <w10:anchorlock/>
              </v:group>
            </w:pict>
          </mc:Fallback>
        </mc:AlternateContent>
      </w:r>
    </w:p>
    <w:p w:rsidR="00247375" w:rsidRDefault="00247375" w:rsidP="00084372">
      <w:pPr>
        <w:rPr>
          <w:rtl/>
        </w:rPr>
      </w:pPr>
      <w:r w:rsidRPr="00AC09F9">
        <w:rPr>
          <w:rtl/>
        </w:rPr>
        <w:t>التوتر النفسي الناتج عن العمل قد يؤدي إلى تفاقم المشاكل مع الأسرة أو الأصدقاء.</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0CAED49" wp14:editId="0B3C12D8">
                <wp:extent cx="5731510" cy="892088"/>
                <wp:effectExtent l="0" t="0" r="2540" b="22860"/>
                <wp:docPr id="10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0" name="مجموعة 47"/>
                        <wpg:cNvGrpSpPr/>
                        <wpg:grpSpPr>
                          <a:xfrm>
                            <a:off x="0" y="0"/>
                            <a:ext cx="5731510" cy="895351"/>
                            <a:chOff x="0" y="0"/>
                            <a:chExt cx="5878196" cy="918845"/>
                          </a:xfrm>
                        </wpg:grpSpPr>
                        <wpg:grpSp>
                          <wpg:cNvPr id="1081" name="مجموعة 48"/>
                          <wpg:cNvGrpSpPr/>
                          <wpg:grpSpPr>
                            <a:xfrm>
                              <a:off x="0" y="0"/>
                              <a:ext cx="5878196" cy="918845"/>
                              <a:chOff x="0" y="0"/>
                              <a:chExt cx="6240348" cy="919070"/>
                            </a:xfrm>
                          </wpg:grpSpPr>
                          <wpg:grpSp>
                            <wpg:cNvPr id="1082" name="مجموعة 49"/>
                            <wpg:cNvGrpSpPr/>
                            <wpg:grpSpPr>
                              <a:xfrm>
                                <a:off x="0" y="169208"/>
                                <a:ext cx="5433072" cy="580613"/>
                                <a:chOff x="0" y="169208"/>
                                <a:chExt cx="5433072" cy="580613"/>
                              </a:xfrm>
                            </wpg:grpSpPr>
                            <wps:wsp>
                              <wps:cNvPr id="1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6"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الأرق واضطرابات النوم:</w:t>
                                </w:r>
                              </w:p>
                            </w:txbxContent>
                          </wps:txbx>
                          <wps:bodyPr wrap="square" rtlCol="1">
                            <a:spAutoFit/>
                          </wps:bodyPr>
                        </wps:wsp>
                      </wpg:grpSp>
                      <pic:pic xmlns:pic="http://schemas.openxmlformats.org/drawingml/2006/picture">
                        <pic:nvPicPr>
                          <pic:cNvPr id="108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0CAED49" id="_x0000_s15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kvNL/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5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group id="مجموعة 48" o:spid="_x0000_s15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group id="مجموعة 49" o:spid="_x0000_s15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shape id="شكل حر 50" o:spid="_x0000_s15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" fillcolor="#a5a5a5 [2092]" stroked="f" strokeweight="1pt">
                        <v:stroke joinstyle="miter"/>
                      </v:roundrect>
                    </v:group>
                    <v:oval id="شكل بيضاوي 52" o:spid="_x0000_s15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" filled="f" strokecolor="#168489" strokeweight="1pt">
                      <v:stroke joinstyle="miter"/>
                    </v:oval>
                  </v:group>
                  <v:shape id="مربع نص 41" o:spid="_x0000_s159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" filled="f" stroked="f">
                    <v:textbox style="mso-fit-shape-to-text:t">
                      <w:txbxContent>
                        <w:p w14:paraId="2445D184" w14:textId="44D5427E"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الأرق واضطرابات النوم:</w:t>
                          </w:r>
                        </w:p>
                      </w:txbxContent>
                    </v:textbox>
                  </v:shape>
                </v:group>
                <v:shape id="صورة 54" o:spid="_x0000_s16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">
                  <v:imagedata r:id="rId78" o:title=""/>
                </v:shape>
                <w10:anchorlock/>
              </v:group>
            </w:pict>
          </mc:Fallback>
        </mc:AlternateContent>
      </w:r>
    </w:p>
    <w:p w:rsidR="00247375" w:rsidRDefault="00247375" w:rsidP="00084372">
      <w:pPr>
        <w:rPr>
          <w:rtl/>
        </w:rPr>
      </w:pPr>
      <w:r w:rsidRPr="00AC09F9">
        <w:rPr>
          <w:rtl/>
        </w:rPr>
        <w:t>الأفكار المرتبطة بالعمل قد تؤدي إلى صعوبة في النوم أو الاستيقاظ المتكرر.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B523111" wp14:editId="1DB7A9C6">
                <wp:extent cx="5731510" cy="892088"/>
                <wp:effectExtent l="0" t="0" r="2540" b="22860"/>
                <wp:docPr id="10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1" name="مجموعة 47"/>
                        <wpg:cNvGrpSpPr/>
                        <wpg:grpSpPr>
                          <a:xfrm>
                            <a:off x="0" y="0"/>
                            <a:ext cx="5731510" cy="895351"/>
                            <a:chOff x="0" y="0"/>
                            <a:chExt cx="5878196" cy="918845"/>
                          </a:xfrm>
                        </wpg:grpSpPr>
                        <wpg:grpSp>
                          <wpg:cNvPr id="1072" name="مجموعة 48"/>
                          <wpg:cNvGrpSpPr/>
                          <wpg:grpSpPr>
                            <a:xfrm>
                              <a:off x="0" y="0"/>
                              <a:ext cx="5878196" cy="918845"/>
                              <a:chOff x="0" y="0"/>
                              <a:chExt cx="6240348" cy="919070"/>
                            </a:xfrm>
                          </wpg:grpSpPr>
                          <wpg:grpSp>
                            <wpg:cNvPr id="1073" name="مجموعة 49"/>
                            <wpg:cNvGrpSpPr/>
                            <wpg:grpSpPr>
                              <a:xfrm>
                                <a:off x="0" y="169208"/>
                                <a:ext cx="5433072" cy="580613"/>
                                <a:chOff x="0" y="169208"/>
                                <a:chExt cx="5433072" cy="580613"/>
                              </a:xfrm>
                            </wpg:grpSpPr>
                            <wps:wsp>
                              <wps:cNvPr id="10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7"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انخفاض الثقة بالنفس:</w:t>
                                </w:r>
                              </w:p>
                            </w:txbxContent>
                          </wps:txbx>
                          <wps:bodyPr wrap="square" rtlCol="1">
                            <a:spAutoFit/>
                          </wps:bodyPr>
                        </wps:wsp>
                      </wpg:grpSp>
                      <pic:pic xmlns:pic="http://schemas.openxmlformats.org/drawingml/2006/picture">
                        <pic:nvPicPr>
                          <pic:cNvPr id="107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523111" id="_x0000_s16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jizA0cwcAAM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6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group id="مجموعة 48" o:spid="_x0000_s16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group id="مجموعة 49" o:spid="_x0000_s16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شكل حر 50" o:spid="_x0000_s16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" fillcolor="#a5a5a5 [2092]" stroked="f" strokeweight="1pt">
                        <v:stroke joinstyle="miter"/>
                      </v:roundrect>
                    </v:group>
                    <v:oval id="شكل بيضاوي 52" o:spid="_x0000_s16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" filled="f" strokecolor="#168489" strokeweight="1pt">
                      <v:stroke joinstyle="miter"/>
                    </v:oval>
                  </v:group>
                  <v:shape id="مربع نص 41" o:spid="_x0000_s160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" filled="f" stroked="f">
                    <v:textbox style="mso-fit-shape-to-text:t">
                      <w:txbxContent>
                        <w:p w14:paraId="07FFC983" w14:textId="0E3D3254"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انخفاض الثقة بالنفس:</w:t>
                          </w:r>
                        </w:p>
                      </w:txbxContent>
                    </v:textbox>
                  </v:shape>
                </v:group>
                <v:shape id="صورة 54" o:spid="_x0000_s16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">
                  <v:imagedata r:id="rId78" o:title=""/>
                </v:shape>
                <w10:anchorlock/>
              </v:group>
            </w:pict>
          </mc:Fallback>
        </mc:AlternateContent>
      </w:r>
    </w:p>
    <w:p w:rsidR="00247375" w:rsidRDefault="00247375" w:rsidP="005D6B53">
      <w:pPr>
        <w:rPr>
          <w:rtl/>
        </w:rPr>
      </w:pPr>
      <w:r w:rsidRPr="00AC09F9">
        <w:rPr>
          <w:rtl/>
        </w:rPr>
        <w:t>الشعور بالعجز عن التكيف أو الفشل في أداء المهام يؤدي إلى ضعف تقدير الذات.</w:t>
      </w:r>
    </w:p>
    <w:p w:rsidR="00247375" w:rsidRPr="00E27F39" w:rsidRDefault="00247375" w:rsidP="00084372">
      <w:pPr>
        <w:rPr>
          <w:b/>
          <w:bCs/>
        </w:rPr>
      </w:pPr>
      <w:r w:rsidRPr="005D6B53">
        <w:rPr>
          <w:rFonts w:hint="cs"/>
          <w:b/>
          <w:bCs/>
          <w:color w:val="C00000"/>
          <w:rtl/>
        </w:rPr>
        <w:t>ثالثاً</w:t>
      </w:r>
      <w:r w:rsidRPr="005D6B53">
        <w:rPr>
          <w:b/>
          <w:bCs/>
          <w:color w:val="C00000"/>
          <w:rtl/>
        </w:rPr>
        <w:t>:</w:t>
      </w:r>
      <w:r w:rsidRPr="00E27F39">
        <w:rPr>
          <w:b/>
          <w:bCs/>
          <w:rtl/>
        </w:rPr>
        <w:t xml:space="preserve"> </w:t>
      </w:r>
      <w:r w:rsidRPr="005D6B53">
        <w:rPr>
          <w:b/>
          <w:bCs/>
          <w:color w:val="168489"/>
          <w:rtl/>
        </w:rPr>
        <w:t>كيفية إدارة الضغوط المهنية</w:t>
      </w:r>
    </w:p>
    <w:p w:rsidR="00247375" w:rsidRDefault="00247375" w:rsidP="00084372">
      <w:r w:rsidRPr="00AC09F9">
        <w:rPr>
          <w:rtl/>
        </w:rPr>
        <w:t>للحد من تأثير الضغوط المهنية على الصحة النفسية، يمكن اتباع الطرق التالية:</w:t>
      </w:r>
    </w:p>
    <w:p w:rsidR="005D6B53" w:rsidRDefault="005D6B53" w:rsidP="005D6B53">
      <w:pPr>
        <w:rPr>
          <w:rtl/>
        </w:rPr>
      </w:pPr>
      <w:r w:rsidRPr="005D6B53">
        <w:rPr>
          <w:noProof/>
        </w:rPr>
        <mc:AlternateContent>
          <mc:Choice Requires="wpg">
            <w:drawing>
              <wp:inline distT="0" distB="0" distL="0" distR="0" wp14:anchorId="2D5824D3" wp14:editId="4964E0CC">
                <wp:extent cx="5706110" cy="2649419"/>
                <wp:effectExtent l="0" t="0" r="0" b="0"/>
                <wp:docPr id="1255790729" name="مجموعة 61"/>
                <wp:cNvGraphicFramePr/>
                <a:graphic xmlns:a="http://schemas.openxmlformats.org/drawingml/2006/main">
                  <a:graphicData uri="http://schemas.microsoft.com/office/word/2010/wordprocessingGroup">
                    <wpg:wgp>
                      <wpg:cNvGrpSpPr/>
                      <wpg:grpSpPr>
                        <a:xfrm>
                          <a:off x="0" y="0"/>
                          <a:ext cx="5706110" cy="2649419"/>
                          <a:chOff x="0" y="0"/>
                          <a:chExt cx="9975506" cy="4631566"/>
                        </a:xfrm>
                      </wpg:grpSpPr>
                      <wps:wsp>
                        <wps:cNvPr id="1255790730" name="Circle"/>
                        <wps:cNvSpPr/>
                        <wps:spPr>
                          <a:xfrm>
                            <a:off x="3932762" y="1407910"/>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1255790731" name="Graphic 35" descr="Lights On"/>
                          <pic:cNvPicPr>
                            <a:picLocks noChangeAspect="1"/>
                          </pic:cNvPicPr>
                        </pic:nvPicPr>
                        <pic:blipFill>
                          <a:blip r:embed="rId1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20"/>
                              </a:ext>
                            </a:extLst>
                          </a:blip>
                          <a:stretch>
                            <a:fillRect/>
                          </a:stretch>
                        </pic:blipFill>
                        <pic:spPr>
                          <a:xfrm>
                            <a:off x="4284420" y="1759566"/>
                            <a:ext cx="1314332" cy="1314332"/>
                          </a:xfrm>
                          <a:prstGeom prst="rect">
                            <a:avLst/>
                          </a:prstGeom>
                        </pic:spPr>
                      </pic:pic>
                      <wps:wsp>
                        <wps:cNvPr id="1255790732" name="Freeform: Shape 1255790732"/>
                        <wps:cNvSpPr/>
                        <wps:spPr>
                          <a:xfrm>
                            <a:off x="4355547" y="718281"/>
                            <a:ext cx="1172037" cy="792227"/>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1255790733" name="Freeform: Shape 1255790733"/>
                        <wps:cNvSpPr/>
                        <wps:spPr>
                          <a:xfrm>
                            <a:off x="3375872" y="1033163"/>
                            <a:ext cx="1056448" cy="1106665"/>
                          </a:xfrm>
                          <a:custGeom>
                            <a:avLst/>
                            <a:gdLst>
                              <a:gd name="connsiteX0" fmla="*/ 108087 w 1056448"/>
                              <a:gd name="connsiteY0" fmla="*/ 501751 h 1106665"/>
                              <a:gd name="connsiteX1" fmla="*/ 116199 w 1056448"/>
                              <a:gd name="connsiteY1" fmla="*/ 527884 h 1106665"/>
                              <a:gd name="connsiteX2" fmla="*/ 366172 w 1056448"/>
                              <a:gd name="connsiteY2" fmla="*/ 693577 h 1106665"/>
                              <a:gd name="connsiteX3" fmla="*/ 397090 w 1056448"/>
                              <a:gd name="connsiteY3" fmla="*/ 690460 h 1106665"/>
                              <a:gd name="connsiteX4" fmla="*/ 444677 w 1056448"/>
                              <a:gd name="connsiteY4" fmla="*/ 688698 h 1106665"/>
                              <a:gd name="connsiteX5" fmla="*/ 501342 w 1056448"/>
                              <a:gd name="connsiteY5" fmla="*/ 673066 h 1106665"/>
                              <a:gd name="connsiteX6" fmla="*/ 540332 w 1056448"/>
                              <a:gd name="connsiteY6" fmla="*/ 708797 h 1106665"/>
                              <a:gd name="connsiteX7" fmla="*/ 623166 w 1056448"/>
                              <a:gd name="connsiteY7" fmla="*/ 728291 h 1106665"/>
                              <a:gd name="connsiteX8" fmla="*/ 757986 w 1056448"/>
                              <a:gd name="connsiteY8" fmla="*/ 944357 h 1106665"/>
                              <a:gd name="connsiteX9" fmla="*/ 753132 w 1056448"/>
                              <a:gd name="connsiteY9" fmla="*/ 967109 h 1106665"/>
                              <a:gd name="connsiteX10" fmla="*/ 537043 w 1056448"/>
                              <a:gd name="connsiteY10" fmla="*/ 1101940 h 1106665"/>
                              <a:gd name="connsiteX11" fmla="*/ 204037 w 1056448"/>
                              <a:gd name="connsiteY11" fmla="*/ 1025592 h 1106665"/>
                              <a:gd name="connsiteX12" fmla="*/ 25320 w 1056448"/>
                              <a:gd name="connsiteY12" fmla="*/ 653572 h 1106665"/>
                              <a:gd name="connsiteX13" fmla="*/ 663564 w 1056448"/>
                              <a:gd name="connsiteY13" fmla="*/ 14 h 1106665"/>
                              <a:gd name="connsiteX14" fmla="*/ 899331 w 1056448"/>
                              <a:gd name="connsiteY14" fmla="*/ 149979 h 1106665"/>
                              <a:gd name="connsiteX15" fmla="*/ 1039058 w 1056448"/>
                              <a:gd name="connsiteY15" fmla="*/ 439135 h 1106665"/>
                              <a:gd name="connsiteX16" fmla="*/ 956172 w 1056448"/>
                              <a:gd name="connsiteY16" fmla="*/ 679582 h 1106665"/>
                              <a:gd name="connsiteX17" fmla="*/ 952936 w 1056448"/>
                              <a:gd name="connsiteY17" fmla="*/ 681211 h 1106665"/>
                              <a:gd name="connsiteX18" fmla="*/ 712524 w 1056448"/>
                              <a:gd name="connsiteY18" fmla="*/ 596718 h 1106665"/>
                              <a:gd name="connsiteX19" fmla="*/ 681677 w 1056448"/>
                              <a:gd name="connsiteY19" fmla="*/ 533348 h 1106665"/>
                              <a:gd name="connsiteX20" fmla="*/ 637780 w 1056448"/>
                              <a:gd name="connsiteY20" fmla="*/ 502505 h 1106665"/>
                              <a:gd name="connsiteX21" fmla="*/ 640429 w 1056448"/>
                              <a:gd name="connsiteY21" fmla="*/ 444022 h 1106665"/>
                              <a:gd name="connsiteX22" fmla="*/ 637101 w 1056448"/>
                              <a:gd name="connsiteY22" fmla="*/ 425897 h 1106665"/>
                              <a:gd name="connsiteX23" fmla="*/ 637465 w 1056448"/>
                              <a:gd name="connsiteY23" fmla="*/ 422284 h 1106665"/>
                              <a:gd name="connsiteX24" fmla="*/ 420847 w 1056448"/>
                              <a:gd name="connsiteY24" fmla="*/ 156503 h 1106665"/>
                              <a:gd name="connsiteX25" fmla="*/ 390529 w 1056448"/>
                              <a:gd name="connsiteY25" fmla="*/ 153446 h 1106665"/>
                              <a:gd name="connsiteX26" fmla="*/ 498053 w 1056448"/>
                              <a:gd name="connsiteY26" fmla="*/ 57395 h 1106665"/>
                              <a:gd name="connsiteX27" fmla="*/ 663564 w 1056448"/>
                              <a:gd name="connsiteY27" fmla="*/ 14 h 1106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56448" h="1106665">
                                <a:moveTo>
                                  <a:pt x="108087" y="501751"/>
                                </a:moveTo>
                                <a:lnTo>
                                  <a:pt x="116199" y="527884"/>
                                </a:lnTo>
                                <a:cubicBezTo>
                                  <a:pt x="157383" y="625255"/>
                                  <a:pt x="253799" y="693577"/>
                                  <a:pt x="366172" y="693577"/>
                                </a:cubicBezTo>
                                <a:lnTo>
                                  <a:pt x="397090" y="690460"/>
                                </a:lnTo>
                                <a:lnTo>
                                  <a:pt x="444677" y="688698"/>
                                </a:lnTo>
                                <a:cubicBezTo>
                                  <a:pt x="464374" y="685650"/>
                                  <a:pt x="483465" y="680370"/>
                                  <a:pt x="501342" y="673066"/>
                                </a:cubicBezTo>
                                <a:cubicBezTo>
                                  <a:pt x="506196" y="690931"/>
                                  <a:pt x="520810" y="703909"/>
                                  <a:pt x="540332" y="708797"/>
                                </a:cubicBezTo>
                                <a:lnTo>
                                  <a:pt x="623166" y="728291"/>
                                </a:lnTo>
                                <a:cubicBezTo>
                                  <a:pt x="718996" y="751043"/>
                                  <a:pt x="780743" y="846885"/>
                                  <a:pt x="757986" y="944357"/>
                                </a:cubicBezTo>
                                <a:lnTo>
                                  <a:pt x="753132" y="967109"/>
                                </a:lnTo>
                                <a:cubicBezTo>
                                  <a:pt x="730375" y="1062951"/>
                                  <a:pt x="634544" y="1124692"/>
                                  <a:pt x="537043" y="1101940"/>
                                </a:cubicBezTo>
                                <a:lnTo>
                                  <a:pt x="204037" y="1025592"/>
                                </a:lnTo>
                                <a:cubicBezTo>
                                  <a:pt x="39987" y="986603"/>
                                  <a:pt x="-46136" y="806268"/>
                                  <a:pt x="25320" y="653572"/>
                                </a:cubicBezTo>
                                <a:close/>
                                <a:moveTo>
                                  <a:pt x="663564" y="14"/>
                                </a:moveTo>
                                <a:cubicBezTo>
                                  <a:pt x="759705" y="981"/>
                                  <a:pt x="853628" y="54544"/>
                                  <a:pt x="899331" y="149979"/>
                                </a:cubicBezTo>
                                <a:lnTo>
                                  <a:pt x="1039058" y="439135"/>
                                </a:lnTo>
                                <a:cubicBezTo>
                                  <a:pt x="1081284" y="528515"/>
                                  <a:pt x="1043912" y="637336"/>
                                  <a:pt x="956172" y="679582"/>
                                </a:cubicBezTo>
                                <a:lnTo>
                                  <a:pt x="952936" y="681211"/>
                                </a:lnTo>
                                <a:cubicBezTo>
                                  <a:pt x="863577" y="723404"/>
                                  <a:pt x="756368" y="686044"/>
                                  <a:pt x="712524" y="596718"/>
                                </a:cubicBezTo>
                                <a:lnTo>
                                  <a:pt x="681677" y="533348"/>
                                </a:lnTo>
                                <a:cubicBezTo>
                                  <a:pt x="671916" y="515483"/>
                                  <a:pt x="655683" y="504134"/>
                                  <a:pt x="637780" y="502505"/>
                                </a:cubicBezTo>
                                <a:cubicBezTo>
                                  <a:pt x="641042" y="483011"/>
                                  <a:pt x="641852" y="463516"/>
                                  <a:pt x="640429" y="444022"/>
                                </a:cubicBezTo>
                                <a:lnTo>
                                  <a:pt x="637101" y="425897"/>
                                </a:lnTo>
                                <a:lnTo>
                                  <a:pt x="637465" y="422284"/>
                                </a:lnTo>
                                <a:cubicBezTo>
                                  <a:pt x="637465" y="291182"/>
                                  <a:pt x="544471" y="181800"/>
                                  <a:pt x="420847" y="156503"/>
                                </a:cubicBezTo>
                                <a:lnTo>
                                  <a:pt x="390529" y="153446"/>
                                </a:lnTo>
                                <a:lnTo>
                                  <a:pt x="498053" y="57395"/>
                                </a:lnTo>
                                <a:cubicBezTo>
                                  <a:pt x="547397" y="17789"/>
                                  <a:pt x="605880" y="-566"/>
                                  <a:pt x="663564" y="14"/>
                                </a:cubicBezTo>
                                <a:close/>
                              </a:path>
                            </a:pathLst>
                          </a:custGeom>
                          <a:solidFill>
                            <a:srgbClr val="FFD366"/>
                          </a:solidFill>
                          <a:ln w="12700">
                            <a:miter lim="400000"/>
                          </a:ln>
                        </wps:spPr>
                        <wps:bodyPr wrap="square" lIns="38100" tIns="38100" rIns="38100" bIns="38100" anchor="ctr">
                          <a:noAutofit/>
                        </wps:bodyPr>
                      </wps:wsp>
                      <wps:wsp>
                        <wps:cNvPr id="1255790734" name="Freeform: Shape 1255790734"/>
                        <wps:cNvSpPr/>
                        <wps:spPr>
                          <a:xfrm>
                            <a:off x="3230863" y="2161599"/>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1255790735" name="Freeform: Shape 1255790735"/>
                        <wps:cNvSpPr/>
                        <wps:spPr>
                          <a:xfrm>
                            <a:off x="3779404" y="3102075"/>
                            <a:ext cx="1097006" cy="987837"/>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1255790736" name="Freeform: Shape 1255790736"/>
                        <wps:cNvSpPr/>
                        <wps:spPr>
                          <a:xfrm>
                            <a:off x="5458512" y="1044749"/>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255790737" name="Freeform: Shape 1255790737"/>
                        <wps:cNvSpPr/>
                        <wps:spPr>
                          <a:xfrm>
                            <a:off x="5750926" y="2160484"/>
                            <a:ext cx="898330" cy="1149805"/>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1255790738" name="Freeform: Shape 1255790738"/>
                        <wps:cNvSpPr/>
                        <wps:spPr>
                          <a:xfrm>
                            <a:off x="4999422" y="3106918"/>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1255790739" name="TextBox 25"/>
                        <wps:cNvSpPr txBox="1"/>
                        <wps:spPr>
                          <a:xfrm>
                            <a:off x="7334142" y="988560"/>
                            <a:ext cx="2293500" cy="660492"/>
                          </a:xfrm>
                          <a:prstGeom prst="rect">
                            <a:avLst/>
                          </a:prstGeom>
                          <a:noFill/>
                        </wps:spPr>
                        <wps:txbx>
                          <w:txbxContent>
                            <w:p w:rsidR="005D6B53" w:rsidRDefault="005D6B53"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طلب الدعم</w:t>
                              </w:r>
                            </w:p>
                          </w:txbxContent>
                        </wps:txbx>
                        <wps:bodyPr wrap="square" lIns="0" rIns="0" rtlCol="0" anchor="b">
                          <a:spAutoFit/>
                        </wps:bodyPr>
                      </wps:wsp>
                      <wps:wsp>
                        <wps:cNvPr id="1255790740" name="TextBox 28"/>
                        <wps:cNvSpPr txBox="1"/>
                        <wps:spPr>
                          <a:xfrm>
                            <a:off x="5883155" y="0"/>
                            <a:ext cx="3480215" cy="660492"/>
                          </a:xfrm>
                          <a:prstGeom prst="rect">
                            <a:avLst/>
                          </a:prstGeom>
                          <a:noFill/>
                        </wps:spPr>
                        <wps:txbx>
                          <w:txbxContent>
                            <w:p w:rsidR="005D6B53" w:rsidRDefault="005D6B53"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تنظيم الوقت وإدارة الأولويات</w:t>
                              </w:r>
                            </w:p>
                          </w:txbxContent>
                        </wps:txbx>
                        <wps:bodyPr wrap="square" lIns="0" rIns="0" rtlCol="0" anchor="b">
                          <a:spAutoFit/>
                        </wps:bodyPr>
                      </wps:wsp>
                      <wps:wsp>
                        <wps:cNvPr id="1255790741" name="TextBox 31"/>
                        <wps:cNvSpPr txBox="1"/>
                        <wps:spPr>
                          <a:xfrm>
                            <a:off x="7009714" y="2111401"/>
                            <a:ext cx="2965792" cy="962266"/>
                          </a:xfrm>
                          <a:prstGeom prst="rect">
                            <a:avLst/>
                          </a:prstGeom>
                          <a:noFill/>
                        </wps:spPr>
                        <wps:txbx>
                          <w:txbxContent>
                            <w:p w:rsidR="005D6B53" w:rsidRDefault="005D6B53" w:rsidP="005D6B53">
                              <w:pPr>
                                <w:jc w:val="center"/>
                                <w:rPr>
                                  <w:rFonts w:ascii="Adobe Arabic" w:eastAsia="GE Dinar Two Medium" w:hAnsi="Adobe Arabic" w:cs="Adobe Arabic"/>
                                  <w:b/>
                                  <w:bCs/>
                                  <w:color w:val="FFD366"/>
                                  <w:kern w:val="24"/>
                                  <w:sz w:val="36"/>
                                  <w:szCs w:val="36"/>
                                  <w:lang w:bidi="ar-SY"/>
                                </w:rPr>
                              </w:pPr>
                              <w:r w:rsidRPr="005D6B53">
                                <w:rPr>
                                  <w:rFonts w:ascii="Adobe Arabic" w:eastAsia="GE Dinar Two Medium" w:hAnsi="Adobe Arabic" w:cs="Adobe Arabic"/>
                                  <w:b/>
                                  <w:bCs/>
                                  <w:color w:val="FFD366"/>
                                  <w:kern w:val="24"/>
                                  <w:sz w:val="36"/>
                                  <w:szCs w:val="36"/>
                                  <w:rtl/>
                                  <w:lang w:bidi="ar-SY"/>
                                </w:rPr>
                                <w:t>ممارسة الرياضة والاسترخاء</w:t>
                              </w:r>
                            </w:p>
                          </w:txbxContent>
                        </wps:txbx>
                        <wps:bodyPr wrap="square" lIns="0" rIns="0" rtlCol="0" anchor="b">
                          <a:noAutofit/>
                        </wps:bodyPr>
                      </wps:wsp>
                      <wps:wsp>
                        <wps:cNvPr id="1255790742" name="TextBox 34"/>
                        <wps:cNvSpPr txBox="1"/>
                        <wps:spPr>
                          <a:xfrm>
                            <a:off x="0" y="1925261"/>
                            <a:ext cx="2925157" cy="660493"/>
                          </a:xfrm>
                          <a:prstGeom prst="rect">
                            <a:avLst/>
                          </a:prstGeom>
                          <a:noFill/>
                        </wps:spPr>
                        <wps:txbx>
                          <w:txbxContent>
                            <w:p w:rsidR="005D6B53" w:rsidRDefault="005D6B53"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التحدث مع متخصص نفسي</w:t>
                              </w:r>
                            </w:p>
                          </w:txbxContent>
                        </wps:txbx>
                        <wps:bodyPr wrap="square" lIns="0" rIns="0" rtlCol="0" anchor="b">
                          <a:spAutoFit/>
                        </wps:bodyPr>
                      </wps:wsp>
                      <wps:wsp>
                        <wps:cNvPr id="1255790743" name="TextBox 38"/>
                        <wps:cNvSpPr txBox="1"/>
                        <wps:spPr>
                          <a:xfrm>
                            <a:off x="182608" y="328053"/>
                            <a:ext cx="2924047" cy="660493"/>
                          </a:xfrm>
                          <a:prstGeom prst="rect">
                            <a:avLst/>
                          </a:prstGeom>
                          <a:noFill/>
                        </wps:spPr>
                        <wps:txbx>
                          <w:txbxContent>
                            <w:p w:rsidR="005D6B53" w:rsidRDefault="002800BB" w:rsidP="005D6B53">
                              <w:pPr>
                                <w:jc w:val="center"/>
                                <w:rPr>
                                  <w:rFonts w:ascii="Adobe Arabic" w:eastAsia="GE Dinar Two Medium" w:hAnsi="Adobe Arabic" w:cs="Adobe Arabic"/>
                                  <w:b/>
                                  <w:bCs/>
                                  <w:color w:val="FFD366"/>
                                  <w:kern w:val="24"/>
                                  <w:sz w:val="36"/>
                                  <w:szCs w:val="36"/>
                                  <w:lang w:bidi="ar-SY"/>
                                </w:rPr>
                              </w:pPr>
                              <w:r w:rsidRPr="002800BB">
                                <w:rPr>
                                  <w:rFonts w:ascii="Adobe Arabic" w:eastAsia="GE Dinar Two Medium" w:hAnsi="Adobe Arabic" w:cs="Adobe Arabic"/>
                                  <w:b/>
                                  <w:bCs/>
                                  <w:color w:val="FFD366"/>
                                  <w:kern w:val="24"/>
                                  <w:sz w:val="36"/>
                                  <w:szCs w:val="36"/>
                                  <w:rtl/>
                                  <w:lang w:bidi="ar-SY"/>
                                </w:rPr>
                                <w:t>خلق بيئة عمل إيجابية</w:t>
                              </w:r>
                            </w:p>
                          </w:txbxContent>
                        </wps:txbx>
                        <wps:bodyPr wrap="square" lIns="0" rIns="0" rtlCol="0" anchor="b">
                          <a:spAutoFit/>
                        </wps:bodyPr>
                      </wps:wsp>
                      <wps:wsp>
                        <wps:cNvPr id="1255790744" name="TextBox 50"/>
                        <wps:cNvSpPr txBox="1"/>
                        <wps:spPr>
                          <a:xfrm>
                            <a:off x="65985" y="3484306"/>
                            <a:ext cx="2925157" cy="660492"/>
                          </a:xfrm>
                          <a:prstGeom prst="rect">
                            <a:avLst/>
                          </a:prstGeom>
                          <a:noFill/>
                        </wps:spPr>
                        <wps:txbx>
                          <w:txbxContent>
                            <w:p w:rsidR="005D6B53" w:rsidRDefault="005D6B53"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التدريب على إدارة التوتر</w:t>
                              </w:r>
                            </w:p>
                          </w:txbxContent>
                        </wps:txbx>
                        <wps:bodyPr wrap="square" lIns="0" rIns="0" rtlCol="0" anchor="b">
                          <a:spAutoFit/>
                        </wps:bodyPr>
                      </wps:wsp>
                      <wps:wsp>
                        <wps:cNvPr id="1255790745" name="TextBox 53"/>
                        <wps:cNvSpPr txBox="1"/>
                        <wps:spPr>
                          <a:xfrm>
                            <a:off x="6679995" y="3470431"/>
                            <a:ext cx="3107216" cy="1161135"/>
                          </a:xfrm>
                          <a:prstGeom prst="rect">
                            <a:avLst/>
                          </a:prstGeom>
                          <a:noFill/>
                        </wps:spPr>
                        <wps:txbx>
                          <w:txbxContent>
                            <w:p w:rsidR="005D6B53" w:rsidRDefault="005D6B53" w:rsidP="005D6B53">
                              <w:pPr>
                                <w:jc w:val="center"/>
                                <w:rPr>
                                  <w:rFonts w:ascii="Adobe Arabic" w:eastAsia="GE Dinar Two Medium" w:hAnsi="Adobe Arabic" w:cs="Adobe Arabic"/>
                                  <w:b/>
                                  <w:bCs/>
                                  <w:color w:val="A0C9CA"/>
                                  <w:kern w:val="24"/>
                                  <w:sz w:val="36"/>
                                  <w:szCs w:val="36"/>
                                  <w:lang w:bidi="ar-SY"/>
                                </w:rPr>
                              </w:pPr>
                              <w:r w:rsidRPr="005D6B53">
                                <w:rPr>
                                  <w:rFonts w:ascii="Adobe Arabic" w:eastAsia="GE Dinar Two Medium" w:hAnsi="Adobe Arabic" w:cs="Adobe Arabic"/>
                                  <w:b/>
                                  <w:bCs/>
                                  <w:color w:val="A0C9CA"/>
                                  <w:kern w:val="24"/>
                                  <w:sz w:val="36"/>
                                  <w:szCs w:val="36"/>
                                  <w:rtl/>
                                  <w:lang w:bidi="ar-SY"/>
                                </w:rPr>
                                <w:t>الفصل بين العمل والحياة الشخصية</w:t>
                              </w:r>
                            </w:p>
                          </w:txbxContent>
                        </wps:txbx>
                        <wps:bodyPr wrap="square" lIns="0" rIns="0" rtlCol="0" anchor="b">
                          <a:spAutoFit/>
                        </wps:bodyPr>
                      </wps:wsp>
                      <wps:wsp>
                        <wps:cNvPr id="1255790746" name="Circle"/>
                        <wps:cNvSpPr/>
                        <wps:spPr>
                          <a:xfrm>
                            <a:off x="4670293" y="588278"/>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1255790747" name="Circle"/>
                        <wps:cNvSpPr/>
                        <wps:spPr>
                          <a:xfrm>
                            <a:off x="3470751" y="1184153"/>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wps:txbx>
                        <wps:bodyPr lIns="38100" tIns="38100" rIns="38100" bIns="38100" anchor="ctr"/>
                      </wps:wsp>
                      <wps:wsp>
                        <wps:cNvPr id="1255790748" name="Circle"/>
                        <wps:cNvSpPr/>
                        <wps:spPr>
                          <a:xfrm>
                            <a:off x="3182129" y="2504235"/>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1255790749" name="Circle"/>
                        <wps:cNvSpPr/>
                        <wps:spPr>
                          <a:xfrm>
                            <a:off x="4004243" y="3538728"/>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1255790750" name="Circle"/>
                        <wps:cNvSpPr/>
                        <wps:spPr>
                          <a:xfrm>
                            <a:off x="6173297" y="2504235"/>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1255790751" name="Circle"/>
                        <wps:cNvSpPr/>
                        <wps:spPr>
                          <a:xfrm>
                            <a:off x="5340569" y="3538728"/>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255790752" name="Circle"/>
                        <wps:cNvSpPr/>
                        <wps:spPr>
                          <a:xfrm>
                            <a:off x="5885648" y="1190977"/>
                            <a:ext cx="542586" cy="542586"/>
                          </a:xfrm>
                          <a:prstGeom prst="ellipse">
                            <a:avLst/>
                          </a:prstGeom>
                          <a:solidFill>
                            <a:schemeClr val="tx1">
                              <a:lumMod val="75000"/>
                              <a:lumOff val="25000"/>
                            </a:schemeClr>
                          </a:solidFill>
                          <a:ln w="12700">
                            <a:miter lim="400000"/>
                          </a:ln>
                        </wps:spPr>
                        <wps:txbx>
                          <w:txbxContent>
                            <w:p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D5824D3" id="مجموعة 61" o:spid="_x0000_s1610" style="width:449.3pt;height:208.6pt;mso-position-horizontal-relative:char;mso-position-vertical-relative:line" coordsize="99755,4631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">
                <v:oval id="Circle" o:spid="_x0000_s1611" style="position:absolute;left:39327;top:14079;width:20177;height:20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" fillcolor="white [3212]" stroked="f" strokeweight="1pt">
                  <v:stroke miterlimit="4" joinstyle="miter"/>
                  <v:shadow on="t" color="black" opacity="26214f" origin="-.5,-.5" offset=".74836mm,.74836mm"/>
                  <v:textbox inset="3pt,3pt,3pt,3pt"/>
                </v:oval>
                <v:shape id="Graphic 35" o:spid="_x0000_s1612" type="#_x0000_t75" alt="Lights On" style="position:absolute;left:42844;top:17595;width:13143;height:1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">
                  <v:imagedata r:id="rId121" o:title="Lights On"/>
                </v:shape>
                <v:shape id="Freeform: Shape 1255790732" o:spid="_x0000_s1613" style="position:absolute;left:43555;top:7182;width:11720;height:7923;visibility:visible;mso-wrap-style:square;v-text-anchor:middle" coordsize="1172037,79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700;479498,466191;508733,526303;424250,766751;406380,774854;165935,690396;26262,399597;203314,27582;811950,0;970114,27582;1145526,396356;1005852,685496;765407,769992;754041,763511;669557,523062;698793,462950;690649,402838;740427,368321;754386,352502;777873,333123;857333,141290;836014,35691" o:connectangles="0,0,0,0,0,0,0,0,0,0,0,0,0,0,0,0,0,0,0,0,0,0,0,0,0,0,0,0"/>
                </v:shape>
                <v:shape id="Freeform: Shape 1255790733" o:spid="_x0000_s1614" style="position:absolute;left:33758;top:10331;width:10565;height:11067;visibility:visible;mso-wrap-style:square;v-text-anchor:middle" coordsize="1056448,1106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" path="m108087,501751r8112,26133c157383,625255,253799,693577,366172,693577r30918,-3117l444677,688698v19697,-3048,38788,-8328,56665,-15632c506196,690931,520810,703909,540332,708797r82834,19494c718996,751043,780743,846885,757986,944357r-4854,22752c730375,1062951,634544,1124692,537043,1101940l204037,1025592c39987,986603,-46136,806268,25320,653572l108087,501751xm663564,14v96141,967,190064,54530,235767,149965l1039058,439135v42226,89380,4854,198201,-82886,240447l952936,681211v-89359,42193,-196568,4833,-240412,-84493l681677,533348v-9761,-17865,-25994,-29214,-43897,-30843c641042,483011,641852,463516,640429,444022r-3328,-18125l637465,422284v,-131102,-92994,-240484,-216618,-265781l390529,153446,498053,57395c547397,17789,605880,-566,663564,14xe" fillcolor="#ffd366" stroked="f" strokeweight="1pt">
                  <v:stroke miterlimit="4" joinstyle="miter"/>
                  <v:path arrowok="t" o:connecttype="custom" o:connectlocs="108087,501751;116199,527884;366172,693577;397090,690460;444677,688698;501342,673066;540332,708797;623166,728291;757986,944357;753132,967109;537043,1101940;204037,1025592;25320,653572;663564,14;899331,149979;1039058,439135;956172,679582;952936,681211;712524,596718;681677,533348;637780,502505;640429,444022;637101,425897;637465,422284;420847,156503;390529,153446;498053,57395;663564,14" o:connectangles="0,0,0,0,0,0,0,0,0,0,0,0,0,0,0,0,0,0,0,0,0,0,0,0,0,0,0,0"/>
                </v:shape>
                <v:shape id="Freeform: Shape 1255790734" o:spid="_x0000_s1615" style="position:absolute;left:32308;top:21615;width:8970;height:11487;visibility:visible;mso-wrap-style:square;v-text-anchor:middle" coordsize="896960,114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Freeform: Shape 1255790735" o:spid="_x0000_s1616" style="position:absolute;left:37794;top:31020;width:10970;height:9879;visibility:visible;mso-wrap-style:square;v-text-anchor:middle" coordsize="1097006,987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6,216014;919901,216014;1096982,396367;1096982,724531;773697,981200;633232,940822;647814,932907;767424,707946;746105,602347;735451,582718;730429,566535;702193,518193;731445,469453;731445,396367;911776,216014;488987,1197;609617,68202;617742,77941;588491,331380;531613,376890;512164,428860;446958,439828;441932,442117;441456,442165;224838,707946;229032,749547;97875,656266;99500,243638;356209,38939;488987,1197" o:connectangles="0,0,0,0,0,0,0,0,0,0,0,0,0,0,0,0,0,0,0,0,0,0,0,0,0,0,0,0,0,0"/>
                </v:shape>
                <v:shape id="Freeform: Shape 1255790736" o:spid="_x0000_s1617" style="position:absolute;left:54585;top:10447;width:10555;height:11018;visibility:visible;mso-wrap-style:square;v-text-anchor:middle" coordsize="1055530,11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shape id="Freeform: Shape 1255790737" o:spid="_x0000_s1618" style="position:absolute;left:57509;top:21604;width:8983;height:11498;visibility:visible;mso-wrap-style:square;v-text-anchor:middle" coordsize="898330,1149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4;360593,630510;410955,640276;429452,695709;442563,717010;443691,720644;693664,886337;748339,880826;783644,869866;724515,1007370;324858,1091861;68186,887163;38975,633746;53559,615917;174198,548872;632799,5;895089,260123;898330,265006;888929,427370;885497,423211;693664,343751;588065,365071;558731,380992;519015,398827;469463,438815;409335,412809;337864,429049;121831,294249;256671,78195;571807,6706;632799,5" o:connectangles="0,0,0,0,0,0,0,0,0,0,0,0,0,0,0,0,0,0,0,0,0,0,0,0,0,0,0,0,0,0,0,0"/>
                </v:shape>
                <v:shape id="Freeform: Shape 1255790738" o:spid="_x0000_s1619" style="position:absolute;left:49994;top:31069;width:10969;height:9829;visibility:visible;mso-wrap-style:square;v-text-anchor:middle" coordsize="1096955,982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shape id="TextBox 25" o:spid="_x0000_s1620" type="#_x0000_t202" style="position:absolute;left:73341;top:9885;width:22935;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" filled="f" stroked="f">
                  <v:textbox style="mso-fit-shape-to-text:t" inset="0,,0">
                    <w:txbxContent>
                      <w:p w14:paraId="778D15FE" w14:textId="5540160B" w:rsidR="005D6B53" w:rsidRDefault="005D6B53"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طلب الدعم</w:t>
                        </w:r>
                      </w:p>
                    </w:txbxContent>
                  </v:textbox>
                </v:shape>
                <v:shape id="TextBox 28" o:spid="_x0000_s1621" type="#_x0000_t202" style="position:absolute;left:58831;width:34802;height:66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" filled="f" stroked="f">
                  <v:textbox style="mso-fit-shape-to-text:t" inset="0,,0">
                    <w:txbxContent>
                      <w:p w14:paraId="3EDA2F1B" w14:textId="3822A8A6" w:rsidR="005D6B53" w:rsidRDefault="005D6B53"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تنظيم الوقت وإدارة الأولويات</w:t>
                        </w:r>
                      </w:p>
                    </w:txbxContent>
                  </v:textbox>
                </v:shape>
                <v:shape id="TextBox 31" o:spid="_x0000_s1622" type="#_x0000_t202" style="position:absolute;left:70097;top:21114;width:29658;height:962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" filled="f" stroked="f">
                  <v:textbox inset="0,,0">
                    <w:txbxContent>
                      <w:p w14:paraId="6EADE7FA" w14:textId="10F776C3" w:rsidR="005D6B53" w:rsidRDefault="005D6B53" w:rsidP="005D6B53">
                        <w:pPr>
                          <w:jc w:val="center"/>
                          <w:rPr>
                            <w:rFonts w:ascii="Adobe Arabic" w:eastAsia="GE Dinar Two Medium" w:hAnsi="Adobe Arabic" w:cs="Adobe Arabic"/>
                            <w:b/>
                            <w:bCs/>
                            <w:color w:val="FFD366"/>
                            <w:kern w:val="24"/>
                            <w:sz w:val="36"/>
                            <w:szCs w:val="36"/>
                            <w:lang w:bidi="ar-SY"/>
                          </w:rPr>
                        </w:pPr>
                        <w:r w:rsidRPr="005D6B53">
                          <w:rPr>
                            <w:rFonts w:ascii="Adobe Arabic" w:eastAsia="GE Dinar Two Medium" w:hAnsi="Adobe Arabic" w:cs="Adobe Arabic"/>
                            <w:b/>
                            <w:bCs/>
                            <w:color w:val="FFD366"/>
                            <w:kern w:val="24"/>
                            <w:sz w:val="36"/>
                            <w:szCs w:val="36"/>
                            <w:rtl/>
                            <w:lang w:bidi="ar-SY"/>
                          </w:rPr>
                          <w:t>ممارسة الرياضة والاسترخاء</w:t>
                        </w:r>
                      </w:p>
                    </w:txbxContent>
                  </v:textbox>
                </v:shape>
                <v:shape id="TextBox 34" o:spid="_x0000_s1623" type="#_x0000_t202" style="position:absolute;top:19252;width:29251;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" filled="f" stroked="f">
                  <v:textbox style="mso-fit-shape-to-text:t" inset="0,,0">
                    <w:txbxContent>
                      <w:p w14:paraId="1C9E17E1" w14:textId="776D76D0" w:rsidR="005D6B53" w:rsidRDefault="005D6B53" w:rsidP="005D6B53">
                        <w:pPr>
                          <w:jc w:val="center"/>
                          <w:rPr>
                            <w:rFonts w:ascii="Adobe Arabic" w:eastAsia="GE Dinar Two Medium" w:hAnsi="Adobe Arabic" w:cs="Adobe Arabic"/>
                            <w:b/>
                            <w:bCs/>
                            <w:color w:val="808080" w:themeColor="background1" w:themeShade="80"/>
                            <w:kern w:val="24"/>
                            <w:sz w:val="36"/>
                            <w:szCs w:val="36"/>
                            <w:lang w:bidi="ar-SY"/>
                          </w:rPr>
                        </w:pPr>
                        <w:r w:rsidRPr="005D6B53">
                          <w:rPr>
                            <w:rFonts w:ascii="Adobe Arabic" w:eastAsia="GE Dinar Two Medium" w:hAnsi="Adobe Arabic" w:cs="Adobe Arabic"/>
                            <w:b/>
                            <w:bCs/>
                            <w:color w:val="808080" w:themeColor="background1" w:themeShade="80"/>
                            <w:kern w:val="24"/>
                            <w:sz w:val="36"/>
                            <w:szCs w:val="36"/>
                            <w:rtl/>
                            <w:lang w:bidi="ar-SY"/>
                          </w:rPr>
                          <w:t>التحدث مع متخصص نفسي</w:t>
                        </w:r>
                      </w:p>
                    </w:txbxContent>
                  </v:textbox>
                </v:shape>
                <v:shape id="TextBox 38" o:spid="_x0000_s1624" type="#_x0000_t202" style="position:absolute;left:1826;top:3280;width:29240;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" filled="f" stroked="f">
                  <v:textbox style="mso-fit-shape-to-text:t" inset="0,,0">
                    <w:txbxContent>
                      <w:p w14:paraId="3792D648" w14:textId="71D770AC" w:rsidR="005D6B53" w:rsidRDefault="002800BB" w:rsidP="005D6B53">
                        <w:pPr>
                          <w:jc w:val="center"/>
                          <w:rPr>
                            <w:rFonts w:ascii="Adobe Arabic" w:eastAsia="GE Dinar Two Medium" w:hAnsi="Adobe Arabic" w:cs="Adobe Arabic"/>
                            <w:b/>
                            <w:bCs/>
                            <w:color w:val="FFD366"/>
                            <w:kern w:val="24"/>
                            <w:sz w:val="36"/>
                            <w:szCs w:val="36"/>
                            <w:lang w:bidi="ar-SY"/>
                          </w:rPr>
                        </w:pPr>
                        <w:r w:rsidRPr="002800BB">
                          <w:rPr>
                            <w:rFonts w:ascii="Adobe Arabic" w:eastAsia="GE Dinar Two Medium" w:hAnsi="Adobe Arabic" w:cs="Adobe Arabic"/>
                            <w:b/>
                            <w:bCs/>
                            <w:color w:val="FFD366"/>
                            <w:kern w:val="24"/>
                            <w:sz w:val="36"/>
                            <w:szCs w:val="36"/>
                            <w:rtl/>
                            <w:lang w:bidi="ar-SY"/>
                          </w:rPr>
                          <w:t>خلق بيئة عمل إيجابية</w:t>
                        </w:r>
                      </w:p>
                    </w:txbxContent>
                  </v:textbox>
                </v:shape>
                <v:shape id="TextBox 50" o:spid="_x0000_s1625" type="#_x0000_t202" style="position:absolute;left:659;top:34843;width:29252;height:66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" filled="f" stroked="f">
                  <v:textbox style="mso-fit-shape-to-text:t" inset="0,,0">
                    <w:txbxContent>
                      <w:p w14:paraId="287FCE1B" w14:textId="728914F7" w:rsidR="005D6B53" w:rsidRDefault="005D6B53" w:rsidP="005D6B53">
                        <w:pPr>
                          <w:jc w:val="center"/>
                          <w:rPr>
                            <w:rFonts w:ascii="Adobe Arabic" w:eastAsia="GE Dinar Two Medium" w:hAnsi="Adobe Arabic" w:cs="Adobe Arabic"/>
                            <w:b/>
                            <w:bCs/>
                            <w:color w:val="168489"/>
                            <w:kern w:val="24"/>
                            <w:sz w:val="36"/>
                            <w:szCs w:val="36"/>
                            <w:lang w:bidi="ar-SY"/>
                          </w:rPr>
                        </w:pPr>
                        <w:r w:rsidRPr="005D6B53">
                          <w:rPr>
                            <w:rFonts w:ascii="Adobe Arabic" w:eastAsia="GE Dinar Two Medium" w:hAnsi="Adobe Arabic" w:cs="Adobe Arabic"/>
                            <w:b/>
                            <w:bCs/>
                            <w:color w:val="168489"/>
                            <w:kern w:val="24"/>
                            <w:sz w:val="36"/>
                            <w:szCs w:val="36"/>
                            <w:rtl/>
                            <w:lang w:bidi="ar-SY"/>
                          </w:rPr>
                          <w:t>التدريب على إدارة التوتر</w:t>
                        </w:r>
                      </w:p>
                    </w:txbxContent>
                  </v:textbox>
                </v:shape>
                <v:shape id="TextBox 53" o:spid="_x0000_s1626" type="#_x0000_t202" style="position:absolute;left:66799;top:34704;width:31073;height:1161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" filled="f" stroked="f">
                  <v:textbox style="mso-fit-shape-to-text:t" inset="0,,0">
                    <w:txbxContent>
                      <w:p w14:paraId="47A50FCB" w14:textId="02DF35A7" w:rsidR="005D6B53" w:rsidRDefault="005D6B53" w:rsidP="005D6B53">
                        <w:pPr>
                          <w:jc w:val="center"/>
                          <w:rPr>
                            <w:rFonts w:ascii="Adobe Arabic" w:eastAsia="GE Dinar Two Medium" w:hAnsi="Adobe Arabic" w:cs="Adobe Arabic"/>
                            <w:b/>
                            <w:bCs/>
                            <w:color w:val="A0C9CA"/>
                            <w:kern w:val="24"/>
                            <w:sz w:val="36"/>
                            <w:szCs w:val="36"/>
                            <w:lang w:bidi="ar-SY"/>
                          </w:rPr>
                        </w:pPr>
                        <w:r w:rsidRPr="005D6B53">
                          <w:rPr>
                            <w:rFonts w:ascii="Adobe Arabic" w:eastAsia="GE Dinar Two Medium" w:hAnsi="Adobe Arabic" w:cs="Adobe Arabic"/>
                            <w:b/>
                            <w:bCs/>
                            <w:color w:val="A0C9CA"/>
                            <w:kern w:val="24"/>
                            <w:sz w:val="36"/>
                            <w:szCs w:val="36"/>
                            <w:rtl/>
                            <w:lang w:bidi="ar-SY"/>
                          </w:rPr>
                          <w:t>الفصل بين العمل والحياة الشخصية</w:t>
                        </w:r>
                      </w:p>
                    </w:txbxContent>
                  </v:textbox>
                </v:shape>
                <v:oval id="Circle" o:spid="_x0000_s1627" style="position:absolute;left:46702;top:588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" fillcolor="#404040 [2429]" stroked="f" strokeweight="1pt">
                  <v:stroke miterlimit="4" joinstyle="miter"/>
                  <v:textbox inset="3pt,3pt,3pt,3pt">
                    <w:txbxContent>
                      <w:p w14:paraId="330D2C71"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1628" style="position:absolute;left:34707;top:11841;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" fillcolor="#404040 [2429]" stroked="f" strokeweight="1pt">
                  <v:stroke miterlimit="4" joinstyle="miter"/>
                  <v:textbox inset="3pt,3pt,3pt,3pt">
                    <w:txbxContent>
                      <w:p w14:paraId="02BAF98F"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v:textbox>
                </v:oval>
                <v:oval id="Circle" o:spid="_x0000_s1629" style="position:absolute;left:31821;top:2504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" fillcolor="#404040 [2429]" stroked="f" strokeweight="1pt">
                  <v:stroke miterlimit="4" joinstyle="miter"/>
                  <v:textbox inset="3pt,3pt,3pt,3pt">
                    <w:txbxContent>
                      <w:p w14:paraId="7A3745DC"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oval id="Circle" o:spid="_x0000_s1630" style="position:absolute;left:40042;top:35387;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" fillcolor="#404040 [2429]" stroked="f" strokeweight="1pt">
                  <v:stroke miterlimit="4" joinstyle="miter"/>
                  <v:textbox inset="3pt,3pt,3pt,3pt">
                    <w:txbxContent>
                      <w:p w14:paraId="09F3D8EF"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oval id="Circle" o:spid="_x0000_s1631" style="position:absolute;left:61732;top:25042;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" fillcolor="#404040 [2429]" stroked="f" strokeweight="1pt">
                  <v:stroke miterlimit="4" joinstyle="miter"/>
                  <v:textbox inset="3pt,3pt,3pt,3pt">
                    <w:txbxContent>
                      <w:p w14:paraId="2D0395BE"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oval id="Circle" o:spid="_x0000_s1632" style="position:absolute;left:53405;top:35387;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" fillcolor="#404040 [2429]" stroked="f" strokeweight="1pt">
                  <v:stroke miterlimit="4" joinstyle="miter"/>
                  <v:textbox inset="3pt,3pt,3pt,3pt">
                    <w:txbxContent>
                      <w:p w14:paraId="41730AE0"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oval id="Circle" o:spid="_x0000_s1633" style="position:absolute;left:58856;top:11909;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" fillcolor="#404040 [2429]" stroked="f" strokeweight="1pt">
                  <v:stroke miterlimit="4" joinstyle="miter"/>
                  <v:textbox inset="3pt,3pt,3pt,3pt">
                    <w:txbxContent>
                      <w:p w14:paraId="23D6E7B1" w14:textId="77777777" w:rsidR="005D6B53" w:rsidRDefault="005D6B53" w:rsidP="005D6B53">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0BF17FCC" wp14:editId="106BFB87">
                <wp:extent cx="5731510" cy="892088"/>
                <wp:effectExtent l="0" t="0" r="2540" b="22860"/>
                <wp:docPr id="10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2" name="مجموعة 47"/>
                        <wpg:cNvGrpSpPr/>
                        <wpg:grpSpPr>
                          <a:xfrm>
                            <a:off x="0" y="0"/>
                            <a:ext cx="5731510" cy="895351"/>
                            <a:chOff x="0" y="0"/>
                            <a:chExt cx="5878196" cy="918845"/>
                          </a:xfrm>
                        </wpg:grpSpPr>
                        <wpg:grpSp>
                          <wpg:cNvPr id="1063" name="مجموعة 48"/>
                          <wpg:cNvGrpSpPr/>
                          <wpg:grpSpPr>
                            <a:xfrm>
                              <a:off x="0" y="0"/>
                              <a:ext cx="5878196" cy="918845"/>
                              <a:chOff x="0" y="0"/>
                              <a:chExt cx="6240348" cy="919070"/>
                            </a:xfrm>
                          </wpg:grpSpPr>
                          <wpg:grpSp>
                            <wpg:cNvPr id="1064" name="مجموعة 49"/>
                            <wpg:cNvGrpSpPr/>
                            <wpg:grpSpPr>
                              <a:xfrm>
                                <a:off x="0" y="169208"/>
                                <a:ext cx="5433072" cy="580613"/>
                                <a:chOff x="0" y="169208"/>
                                <a:chExt cx="5433072" cy="580613"/>
                              </a:xfrm>
                            </wpg:grpSpPr>
                            <wps:wsp>
                              <wps:cNvPr id="10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8"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تنظيم الوقت وإدارة الأولويات:</w:t>
                                </w:r>
                              </w:p>
                            </w:txbxContent>
                          </wps:txbx>
                          <wps:bodyPr wrap="square" rtlCol="1">
                            <a:spAutoFit/>
                          </wps:bodyPr>
                        </wps:wsp>
                      </wpg:grpSp>
                      <pic:pic xmlns:pic="http://schemas.openxmlformats.org/drawingml/2006/picture">
                        <pic:nvPicPr>
                          <pic:cNvPr id="106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BF17FCC" id="_x0000_s16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RvmxRvBwAAz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6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group id="مجموعة 48" o:spid="_x0000_s16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group id="مجموعة 49" o:spid="_x0000_s16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شكل حر 50" o:spid="_x0000_s16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" fillcolor="#a5a5a5 [2092]" stroked="f" strokeweight="1pt">
                        <v:stroke joinstyle="miter"/>
                      </v:roundrect>
                    </v:group>
                    <v:oval id="شكل بيضاوي 52" o:spid="_x0000_s16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" filled="f" strokecolor="#168489" strokeweight="1pt">
                      <v:stroke joinstyle="miter"/>
                    </v:oval>
                  </v:group>
                  <v:shape id="مربع نص 41" o:spid="_x0000_s164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" filled="f" stroked="f">
                    <v:textbox style="mso-fit-shape-to-text:t">
                      <w:txbxContent>
                        <w:p w14:paraId="1EA7502A" w14:textId="7BF3EDB4"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تنظيم الوقت وإدارة الأولويات:</w:t>
                          </w:r>
                        </w:p>
                      </w:txbxContent>
                    </v:textbox>
                  </v:shape>
                </v:group>
                <v:shape id="صورة 54" o:spid="_x0000_s16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">
                  <v:imagedata r:id="rId78" o:title=""/>
                </v:shape>
                <w10:anchorlock/>
              </v:group>
            </w:pict>
          </mc:Fallback>
        </mc:AlternateContent>
      </w:r>
    </w:p>
    <w:p w:rsidR="00247375" w:rsidRDefault="00247375" w:rsidP="005D6B53">
      <w:pPr>
        <w:rPr>
          <w:rtl/>
        </w:rPr>
      </w:pPr>
      <w:r w:rsidRPr="00AC09F9">
        <w:rPr>
          <w:rtl/>
        </w:rPr>
        <w:t>استخدام أدوات لتنظيم المهام وتحديد الأولويات لتقليل الشعور بالإرهاق.</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52B2F403" wp14:editId="59EEE0F7">
                <wp:extent cx="5731510" cy="892088"/>
                <wp:effectExtent l="0" t="0" r="2540" b="22860"/>
                <wp:docPr id="10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3" name="مجموعة 47"/>
                        <wpg:cNvGrpSpPr/>
                        <wpg:grpSpPr>
                          <a:xfrm>
                            <a:off x="0" y="0"/>
                            <a:ext cx="5731510" cy="895351"/>
                            <a:chOff x="0" y="0"/>
                            <a:chExt cx="5878196" cy="918845"/>
                          </a:xfrm>
                        </wpg:grpSpPr>
                        <wpg:grpSp>
                          <wpg:cNvPr id="1054" name="مجموعة 48"/>
                          <wpg:cNvGrpSpPr/>
                          <wpg:grpSpPr>
                            <a:xfrm>
                              <a:off x="0" y="0"/>
                              <a:ext cx="5878196" cy="918845"/>
                              <a:chOff x="0" y="0"/>
                              <a:chExt cx="6240348" cy="919070"/>
                            </a:xfrm>
                          </wpg:grpSpPr>
                          <wpg:grpSp>
                            <wpg:cNvPr id="1055" name="مجموعة 49"/>
                            <wpg:cNvGrpSpPr/>
                            <wpg:grpSpPr>
                              <a:xfrm>
                                <a:off x="0" y="169208"/>
                                <a:ext cx="5433072" cy="580613"/>
                                <a:chOff x="0" y="169208"/>
                                <a:chExt cx="5433072" cy="580613"/>
                              </a:xfrm>
                            </wpg:grpSpPr>
                            <wps:wsp>
                              <wps:cNvPr id="10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9"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طلب الدعم:</w:t>
                                </w:r>
                              </w:p>
                            </w:txbxContent>
                          </wps:txbx>
                          <wps:bodyPr wrap="square" rtlCol="1">
                            <a:spAutoFit/>
                          </wps:bodyPr>
                        </wps:wsp>
                      </wpg:grpSp>
                      <pic:pic xmlns:pic="http://schemas.openxmlformats.org/drawingml/2006/picture">
                        <pic:nvPicPr>
                          <pic:cNvPr id="106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2B2F403" id="_x0000_s16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&#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46EIlsBwAAzR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6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group id="مجموعة 48" o:spid="_x0000_s16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group id="مجموعة 49" o:spid="_x0000_s16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">
                      <v:shape id="شكل حر 50" o:spid="_x0000_s16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" fillcolor="#a5a5a5 [2092]" stroked="f" strokeweight="1pt">
                        <v:stroke joinstyle="miter"/>
                      </v:roundrect>
                    </v:group>
                    <v:oval id="شكل بيضاوي 52" o:spid="_x0000_s16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" filled="f" strokecolor="#168489" strokeweight="1pt">
                      <v:stroke joinstyle="miter"/>
                    </v:oval>
                  </v:group>
                  <v:shape id="مربع نص 41" o:spid="_x0000_s165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" filled="f" stroked="f">
                    <v:textbox style="mso-fit-shape-to-text:t">
                      <w:txbxContent>
                        <w:p w14:paraId="2A958DDC" w14:textId="521AED2C"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طلب الدعم:</w:t>
                          </w:r>
                        </w:p>
                      </w:txbxContent>
                    </v:textbox>
                  </v:shape>
                </v:group>
                <v:shape id="صورة 54" o:spid="_x0000_s16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">
                  <v:imagedata r:id="rId78" o:title=""/>
                </v:shape>
                <w10:anchorlock/>
              </v:group>
            </w:pict>
          </mc:Fallback>
        </mc:AlternateContent>
      </w:r>
    </w:p>
    <w:p w:rsidR="00247375" w:rsidRDefault="00247375" w:rsidP="00084372">
      <w:pPr>
        <w:rPr>
          <w:rtl/>
        </w:rPr>
      </w:pPr>
      <w:r w:rsidRPr="00AC09F9">
        <w:rPr>
          <w:rtl/>
        </w:rPr>
        <w:t>التواصل مع المديرين أو زملاء العمل للحصول على المساعدة والتوجيه.</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79C719D" wp14:editId="7D522852">
                <wp:extent cx="5731510" cy="892088"/>
                <wp:effectExtent l="0" t="0" r="2540" b="22860"/>
                <wp:docPr id="10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2" name="مجموعة 47"/>
                        <wpg:cNvGrpSpPr/>
                        <wpg:grpSpPr>
                          <a:xfrm>
                            <a:off x="0" y="0"/>
                            <a:ext cx="5731510" cy="895351"/>
                            <a:chOff x="0" y="0"/>
                            <a:chExt cx="5878196" cy="918845"/>
                          </a:xfrm>
                        </wpg:grpSpPr>
                        <wpg:grpSp>
                          <wpg:cNvPr id="1033" name="مجموعة 48"/>
                          <wpg:cNvGrpSpPr/>
                          <wpg:grpSpPr>
                            <a:xfrm>
                              <a:off x="0" y="0"/>
                              <a:ext cx="5878196" cy="918845"/>
                              <a:chOff x="0" y="0"/>
                              <a:chExt cx="6240348" cy="919070"/>
                            </a:xfrm>
                          </wpg:grpSpPr>
                          <wpg:grpSp>
                            <wpg:cNvPr id="1034" name="مجموعة 49"/>
                            <wpg:cNvGrpSpPr/>
                            <wpg:grpSpPr>
                              <a:xfrm>
                                <a:off x="0" y="169208"/>
                                <a:ext cx="5433072" cy="580613"/>
                                <a:chOff x="0" y="169208"/>
                                <a:chExt cx="5433072" cy="580613"/>
                              </a:xfrm>
                            </wpg:grpSpPr>
                            <wps:wsp>
                              <wps:cNvPr id="10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1"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ممارسة الرياضة والاسترخاء:</w:t>
                                </w:r>
                              </w:p>
                            </w:txbxContent>
                          </wps:txbx>
                          <wps:bodyPr wrap="square" rtlCol="1">
                            <a:spAutoFit/>
                          </wps:bodyPr>
                        </wps:wsp>
                      </wpg:grpSp>
                      <pic:pic xmlns:pic="http://schemas.openxmlformats.org/drawingml/2006/picture">
                        <pic:nvPicPr>
                          <pic:cNvPr id="104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79C719D" id="_x0000_s16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G1ZcQ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VxtWXEHAADN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6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group id="مجموعة 48" o:spid="_x0000_s16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group id="مجموعة 49" o:spid="_x0000_s16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">
                      <v:shape id="شكل حر 50" o:spid="_x0000_s16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" fillcolor="#a5a5a5 [2092]" stroked="f" strokeweight="1pt">
                        <v:stroke joinstyle="miter"/>
                      </v:roundrect>
                    </v:group>
                    <v:oval id="شكل بيضاوي 52" o:spid="_x0000_s16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" filled="f" strokecolor="#168489" strokeweight="1pt">
                      <v:stroke joinstyle="miter"/>
                    </v:oval>
                  </v:group>
                  <v:shape id="مربع نص 41" o:spid="_x0000_s165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" filled="f" stroked="f">
                    <v:textbox style="mso-fit-shape-to-text:t">
                      <w:txbxContent>
                        <w:p w14:paraId="20343739" w14:textId="1B618D62"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ممارسة الرياضة والاسترخاء:</w:t>
                          </w:r>
                        </w:p>
                      </w:txbxContent>
                    </v:textbox>
                  </v:shape>
                </v:group>
                <v:shape id="صورة 54" o:spid="_x0000_s16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">
                  <v:imagedata r:id="rId78" o:title=""/>
                </v:shape>
                <w10:anchorlock/>
              </v:group>
            </w:pict>
          </mc:Fallback>
        </mc:AlternateContent>
      </w:r>
    </w:p>
    <w:p w:rsidR="00247375" w:rsidRDefault="00247375" w:rsidP="00084372">
      <w:pPr>
        <w:rPr>
          <w:rtl/>
        </w:rPr>
      </w:pPr>
      <w:r w:rsidRPr="00AC09F9">
        <w:rPr>
          <w:rtl/>
        </w:rPr>
        <w:t>الأنشطة البدنية مثل المشي أو ممارسة التأمل تساعد على تقليل التوتر.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650E6560" wp14:editId="4428BCAB">
                <wp:extent cx="5731510" cy="892088"/>
                <wp:effectExtent l="0" t="0" r="2540" b="22860"/>
                <wp:docPr id="84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45" name="مجموعة 47"/>
                        <wpg:cNvGrpSpPr/>
                        <wpg:grpSpPr>
                          <a:xfrm>
                            <a:off x="0" y="0"/>
                            <a:ext cx="5731510" cy="895351"/>
                            <a:chOff x="0" y="0"/>
                            <a:chExt cx="5878196" cy="918845"/>
                          </a:xfrm>
                        </wpg:grpSpPr>
                        <wpg:grpSp>
                          <wpg:cNvPr id="8446" name="مجموعة 48"/>
                          <wpg:cNvGrpSpPr/>
                          <wpg:grpSpPr>
                            <a:xfrm>
                              <a:off x="0" y="0"/>
                              <a:ext cx="5878196" cy="918845"/>
                              <a:chOff x="0" y="0"/>
                              <a:chExt cx="6240348" cy="919070"/>
                            </a:xfrm>
                          </wpg:grpSpPr>
                          <wpg:grpSp>
                            <wpg:cNvPr id="8447" name="مجموعة 49"/>
                            <wpg:cNvGrpSpPr/>
                            <wpg:grpSpPr>
                              <a:xfrm>
                                <a:off x="0" y="169208"/>
                                <a:ext cx="5433072" cy="580613"/>
                                <a:chOff x="0" y="169208"/>
                                <a:chExt cx="5433072" cy="580613"/>
                              </a:xfrm>
                            </wpg:grpSpPr>
                            <wps:wsp>
                              <wps:cNvPr id="10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7"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الفصل بين العمل والحياة الشخصية:</w:t>
                                </w:r>
                              </w:p>
                            </w:txbxContent>
                          </wps:txbx>
                          <wps:bodyPr wrap="square" rtlCol="1">
                            <a:spAutoFit/>
                          </wps:bodyPr>
                        </wps:wsp>
                      </wpg:grpSp>
                      <pic:pic xmlns:pic="http://schemas.openxmlformats.org/drawingml/2006/picture">
                        <pic:nvPicPr>
                          <pic:cNvPr id="102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0E6560" id="_x0000_s16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vyZVwbQcAAM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6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group id="مجموعة 48" o:spid="_x0000_s16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">
                    <v:group id="مجموعة 49" o:spid="_x0000_s16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50" o:spid="_x0000_s16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" fillcolor="#a5a5a5 [2092]" stroked="f" strokeweight="1pt">
                        <v:stroke joinstyle="miter"/>
                      </v:roundrect>
                    </v:group>
                    <v:oval id="شكل بيضاوي 52" o:spid="_x0000_s16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" filled="f" strokecolor="#168489" strokeweight="1pt">
                      <v:stroke joinstyle="miter"/>
                    </v:oval>
                  </v:group>
                  <v:shape id="مربع نص 41" o:spid="_x0000_s166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" filled="f" stroked="f">
                    <v:textbox style="mso-fit-shape-to-text:t">
                      <w:txbxContent>
                        <w:p w14:paraId="3832C04C" w14:textId="20AF60C4"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الفصل بين العمل والحياة الشخصية:</w:t>
                          </w:r>
                        </w:p>
                      </w:txbxContent>
                    </v:textbox>
                  </v:shape>
                </v:group>
                <v:shape id="صورة 54" o:spid="_x0000_s16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">
                  <v:imagedata r:id="rId78" o:title=""/>
                </v:shape>
                <w10:anchorlock/>
              </v:group>
            </w:pict>
          </mc:Fallback>
        </mc:AlternateContent>
      </w:r>
    </w:p>
    <w:p w:rsidR="00247375" w:rsidRDefault="00247375" w:rsidP="00084372">
      <w:pPr>
        <w:rPr>
          <w:rtl/>
        </w:rPr>
      </w:pPr>
      <w:r w:rsidRPr="00AC09F9">
        <w:rPr>
          <w:rtl/>
        </w:rPr>
        <w:t>تخصيص وقت للراحة والأنشطة الترفيهية بعيدا</w:t>
      </w:r>
      <w:r>
        <w:rPr>
          <w:rFonts w:hint="cs"/>
          <w:rtl/>
        </w:rPr>
        <w:t>ً</w:t>
      </w:r>
      <w:r w:rsidRPr="00AC09F9">
        <w:rPr>
          <w:rtl/>
        </w:rPr>
        <w:t xml:space="preserve"> عن ضغوط العمل.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C40D5AD" wp14:editId="4F0263C5">
                <wp:extent cx="5731510" cy="892088"/>
                <wp:effectExtent l="0" t="0" r="2540" b="22860"/>
                <wp:docPr id="84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36" name="مجموعة 47"/>
                        <wpg:cNvGrpSpPr/>
                        <wpg:grpSpPr>
                          <a:xfrm>
                            <a:off x="0" y="0"/>
                            <a:ext cx="5731510" cy="895351"/>
                            <a:chOff x="0" y="0"/>
                            <a:chExt cx="5878196" cy="918845"/>
                          </a:xfrm>
                        </wpg:grpSpPr>
                        <wpg:grpSp>
                          <wpg:cNvPr id="8437" name="مجموعة 48"/>
                          <wpg:cNvGrpSpPr/>
                          <wpg:grpSpPr>
                            <a:xfrm>
                              <a:off x="0" y="0"/>
                              <a:ext cx="5878196" cy="918845"/>
                              <a:chOff x="0" y="0"/>
                              <a:chExt cx="6240348" cy="919070"/>
                            </a:xfrm>
                          </wpg:grpSpPr>
                          <wpg:grpSp>
                            <wpg:cNvPr id="8438" name="مجموعة 49"/>
                            <wpg:cNvGrpSpPr/>
                            <wpg:grpSpPr>
                              <a:xfrm>
                                <a:off x="0" y="169208"/>
                                <a:ext cx="5433072" cy="580613"/>
                                <a:chOff x="0" y="169208"/>
                                <a:chExt cx="5433072" cy="580613"/>
                              </a:xfrm>
                            </wpg:grpSpPr>
                            <wps:wsp>
                              <wps:cNvPr id="8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التدريب على إدارة التوتر</w:t>
                                </w:r>
                                <w:r w:rsidRPr="005D6B5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844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40D5AD" id="_x0000_s16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JfHa9bQcAAM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6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">
                  <v:group id="مجموعة 48" o:spid="_x0000_s16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9" o:spid="_x0000_s16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shape id="شكل حر 50" o:spid="_x0000_s16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" fillcolor="#a5a5a5 [2092]" stroked="f" strokeweight="1pt">
                        <v:stroke joinstyle="miter"/>
                      </v:roundrect>
                    </v:group>
                    <v:oval id="شكل بيضاوي 52" o:spid="_x0000_s16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" filled="f" strokecolor="#168489" strokeweight="1pt">
                      <v:stroke joinstyle="miter"/>
                    </v:oval>
                  </v:group>
                  <v:shape id="مربع نص 41" o:spid="_x0000_s167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" filled="f" stroked="f">
                    <v:textbox style="mso-fit-shape-to-text:t">
                      <w:txbxContent>
                        <w:p w14:paraId="7839DE46" w14:textId="4D7820D5"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التدريب على إدارة التوتر</w:t>
                          </w:r>
                          <w:r w:rsidRPr="005D6B53">
                            <w:rPr>
                              <w:rFonts w:eastAsia="Calibri" w:hAnsi="Adobe Arabic" w:cs="Adobe Arabic" w:hint="cs"/>
                              <w:b/>
                              <w:bCs/>
                              <w:color w:val="FFFFFF"/>
                              <w:kern w:val="24"/>
                              <w:sz w:val="36"/>
                              <w:szCs w:val="36"/>
                              <w:rtl/>
                              <w:lang w:bidi="ar-EG"/>
                            </w:rPr>
                            <w:t>:</w:t>
                          </w:r>
                        </w:p>
                      </w:txbxContent>
                    </v:textbox>
                  </v:shape>
                </v:group>
                <v:shape id="صورة 54" o:spid="_x0000_s16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">
                  <v:imagedata r:id="rId78" o:title=""/>
                </v:shape>
                <w10:anchorlock/>
              </v:group>
            </w:pict>
          </mc:Fallback>
        </mc:AlternateContent>
      </w:r>
    </w:p>
    <w:p w:rsidR="00247375" w:rsidRDefault="00247375" w:rsidP="00084372">
      <w:pPr>
        <w:rPr>
          <w:rtl/>
        </w:rPr>
      </w:pPr>
      <w:r w:rsidRPr="00AC09F9">
        <w:rPr>
          <w:rtl/>
        </w:rPr>
        <w:t>حضور ورش عمل أو دورات تدريبية حول كيفية التعامل مع الضغوط النفسية.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1780AB7" wp14:editId="480FF9E8">
                <wp:extent cx="5731510" cy="892088"/>
                <wp:effectExtent l="0" t="0" r="2540" b="22860"/>
                <wp:docPr id="84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25" name="مجموعة 47"/>
                        <wpg:cNvGrpSpPr/>
                        <wpg:grpSpPr>
                          <a:xfrm>
                            <a:off x="0" y="0"/>
                            <a:ext cx="5731510" cy="895351"/>
                            <a:chOff x="0" y="0"/>
                            <a:chExt cx="5878196" cy="918845"/>
                          </a:xfrm>
                        </wpg:grpSpPr>
                        <wpg:grpSp>
                          <wpg:cNvPr id="8426" name="مجموعة 48"/>
                          <wpg:cNvGrpSpPr/>
                          <wpg:grpSpPr>
                            <a:xfrm>
                              <a:off x="0" y="0"/>
                              <a:ext cx="5878196" cy="918845"/>
                              <a:chOff x="0" y="0"/>
                              <a:chExt cx="6240348" cy="919070"/>
                            </a:xfrm>
                          </wpg:grpSpPr>
                          <wpg:grpSp>
                            <wpg:cNvPr id="8427" name="مجموعة 49"/>
                            <wpg:cNvGrpSpPr/>
                            <wpg:grpSpPr>
                              <a:xfrm>
                                <a:off x="0" y="169208"/>
                                <a:ext cx="5433072" cy="580613"/>
                                <a:chOff x="0" y="169208"/>
                                <a:chExt cx="5433072" cy="580613"/>
                              </a:xfrm>
                            </wpg:grpSpPr>
                            <wps:wsp>
                              <wps:cNvPr id="84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التحدث مع متخصص نفسي:</w:t>
                                </w:r>
                              </w:p>
                            </w:txbxContent>
                          </wps:txbx>
                          <wps:bodyPr wrap="square" rtlCol="1">
                            <a:spAutoFit/>
                          </wps:bodyPr>
                        </wps:wsp>
                      </wpg:grpSp>
                      <pic:pic xmlns:pic="http://schemas.openxmlformats.org/drawingml/2006/picture">
                        <pic:nvPicPr>
                          <pic:cNvPr id="843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1780AB7" id="_x0000_s16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mLHIdbQcAAM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6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">
                  <v:group id="مجموعة 48" o:spid="_x0000_s16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9" o:spid="_x0000_s16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shape id="شكل حر 50" o:spid="_x0000_s16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" fillcolor="#a5a5a5 [2092]" stroked="f" strokeweight="1pt">
                        <v:stroke joinstyle="miter"/>
                      </v:roundrect>
                    </v:group>
                    <v:oval id="شكل بيضاوي 52" o:spid="_x0000_s16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" filled="f" strokecolor="#168489" strokeweight="1pt">
                      <v:stroke joinstyle="miter"/>
                    </v:oval>
                  </v:group>
                  <v:shape id="مربع نص 41" o:spid="_x0000_s168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" filled="f" stroked="f">
                    <v:textbox style="mso-fit-shape-to-text:t">
                      <w:txbxContent>
                        <w:p w14:paraId="0A82B744" w14:textId="3883A6FE"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التحدث مع متخصص نفسي:</w:t>
                          </w:r>
                        </w:p>
                      </w:txbxContent>
                    </v:textbox>
                  </v:shape>
                </v:group>
                <v:shape id="صورة 54" o:spid="_x0000_s16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">
                  <v:imagedata r:id="rId78" o:title=""/>
                </v:shape>
                <w10:anchorlock/>
              </v:group>
            </w:pict>
          </mc:Fallback>
        </mc:AlternateContent>
      </w:r>
    </w:p>
    <w:p w:rsidR="00247375" w:rsidRDefault="00247375" w:rsidP="00084372">
      <w:pPr>
        <w:rPr>
          <w:rtl/>
        </w:rPr>
      </w:pPr>
      <w:r w:rsidRPr="00AC09F9">
        <w:rPr>
          <w:rtl/>
        </w:rPr>
        <w:t>استشارة طبيب أو معالج نفسي عند الشعور بأن الضغوط تؤثر سلبا</w:t>
      </w:r>
      <w:r>
        <w:rPr>
          <w:rFonts w:hint="cs"/>
          <w:rtl/>
        </w:rPr>
        <w:t>ً</w:t>
      </w:r>
      <w:r w:rsidRPr="00AC09F9">
        <w:rPr>
          <w:rtl/>
        </w:rPr>
        <w:t xml:space="preserve"> على الصحة النفسية.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DC9F99" wp14:editId="17FDC024">
                <wp:extent cx="5731510" cy="892088"/>
                <wp:effectExtent l="0" t="0" r="2540" b="22860"/>
                <wp:docPr id="84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16" name="مجموعة 47"/>
                        <wpg:cNvGrpSpPr/>
                        <wpg:grpSpPr>
                          <a:xfrm>
                            <a:off x="0" y="0"/>
                            <a:ext cx="5731510" cy="895351"/>
                            <a:chOff x="0" y="0"/>
                            <a:chExt cx="5878196" cy="918845"/>
                          </a:xfrm>
                        </wpg:grpSpPr>
                        <wpg:grpSp>
                          <wpg:cNvPr id="8417" name="مجموعة 48"/>
                          <wpg:cNvGrpSpPr/>
                          <wpg:grpSpPr>
                            <a:xfrm>
                              <a:off x="0" y="0"/>
                              <a:ext cx="5878196" cy="918845"/>
                              <a:chOff x="0" y="0"/>
                              <a:chExt cx="6240348" cy="919070"/>
                            </a:xfrm>
                          </wpg:grpSpPr>
                          <wpg:grpSp>
                            <wpg:cNvPr id="8418" name="مجموعة 49"/>
                            <wpg:cNvGrpSpPr/>
                            <wpg:grpSpPr>
                              <a:xfrm>
                                <a:off x="0" y="169208"/>
                                <a:ext cx="5433072" cy="580613"/>
                                <a:chOff x="0" y="169208"/>
                                <a:chExt cx="5433072" cy="580613"/>
                              </a:xfrm>
                            </wpg:grpSpPr>
                            <wps:wsp>
                              <wps:cNvPr id="84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2" name="مربع نص 41"/>
                          <wps:cNvSpPr txBox="1"/>
                          <wps:spPr>
                            <a:xfrm>
                              <a:off x="204466" y="256739"/>
                              <a:ext cx="4615440" cy="389157"/>
                            </a:xfrm>
                            <a:prstGeom prst="rect">
                              <a:avLst/>
                            </a:prstGeom>
                            <a:noFill/>
                          </wps:spPr>
                          <wps:txbx>
                            <w:txbxContent>
                              <w:p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خلق بيئة عمل إيجابية:</w:t>
                                </w:r>
                              </w:p>
                            </w:txbxContent>
                          </wps:txbx>
                          <wps:bodyPr wrap="square" rtlCol="1">
                            <a:spAutoFit/>
                          </wps:bodyPr>
                        </wps:wsp>
                      </wpg:grpSp>
                      <pic:pic xmlns:pic="http://schemas.openxmlformats.org/drawingml/2006/picture">
                        <pic:nvPicPr>
                          <pic:cNvPr id="842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DC9F99" id="_x0000_s16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&#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">
                <v:group id="مجموعة 47" o:spid="_x0000_s16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">
                  <v:group id="مجموعة 48" o:spid="_x0000_s16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ml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8RL+3oQnINe/AAAA//8DAFBLAQItABQABgAIAAAAIQDb4fbL7gAAAIUBAAATAAAAAAAA&#10;AAAAAAAAAAAAAABbQ29udGVudF9UeXBlc10ueG1sUEsBAi0AFAAGAAgAAAAhAFr0LFu/AAAAFQEA&#10;AAsAAAAAAAAAAAAAAAAAHwEAAF9yZWxzLy5yZWxzUEsBAi0AFAAGAAgAAAAhABEyuaXHAAAA3QAA&#10;AA8AAAAAAAAAAAAAAAAABwIAAGRycy9kb3ducmV2LnhtbFBLBQYAAAAAAwADALcAAAD7AgAAAAA=&#10;">
                    <v:group id="مجموعة 49" o:spid="_x0000_s16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">
                      <v:shape id="شكل حر 50" o:spid="_x0000_s16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" fillcolor="#a5a5a5 [2092]" stroked="f" strokeweight="1pt">
                        <v:stroke joinstyle="miter"/>
                      </v:roundrect>
                    </v:group>
                    <v:oval id="شكل بيضاوي 52" o:spid="_x0000_s16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" filled="f" strokecolor="#168489" strokeweight="1pt">
                      <v:stroke joinstyle="miter"/>
                    </v:oval>
                  </v:group>
                  <v:shape id="مربع نص 41" o:spid="_x0000_s16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" filled="f" stroked="f">
                    <v:textbox style="mso-fit-shape-to-text:t">
                      <w:txbxContent>
                        <w:p w14:paraId="396AE95D" w14:textId="757B9F32" w:rsidR="00084372" w:rsidRDefault="005D6B53" w:rsidP="00084372">
                          <w:pPr>
                            <w:rPr>
                              <w:rFonts w:eastAsia="Calibri" w:hAnsi="Adobe Arabic" w:cs="Adobe Arabic"/>
                              <w:b/>
                              <w:bCs/>
                              <w:color w:val="FFFFFF"/>
                              <w:kern w:val="24"/>
                              <w:sz w:val="36"/>
                              <w:szCs w:val="36"/>
                              <w:lang w:bidi="ar-EG"/>
                            </w:rPr>
                          </w:pPr>
                          <w:r w:rsidRPr="005D6B53">
                            <w:rPr>
                              <w:rFonts w:eastAsia="Calibri" w:hAnsi="Adobe Arabic" w:cs="Adobe Arabic"/>
                              <w:b/>
                              <w:bCs/>
                              <w:color w:val="FFFFFF"/>
                              <w:kern w:val="24"/>
                              <w:sz w:val="36"/>
                              <w:szCs w:val="36"/>
                              <w:rtl/>
                              <w:lang w:bidi="ar-EG"/>
                            </w:rPr>
                            <w:t>خلق بيئة عمل إيجابية:</w:t>
                          </w:r>
                        </w:p>
                      </w:txbxContent>
                    </v:textbox>
                  </v:shape>
                </v:group>
                <v:shape id="صورة 54" o:spid="_x0000_s16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">
                  <v:imagedata r:id="rId78" o:title=""/>
                </v:shape>
                <w10:anchorlock/>
              </v:group>
            </w:pict>
          </mc:Fallback>
        </mc:AlternateContent>
      </w:r>
    </w:p>
    <w:p w:rsidR="00247375" w:rsidRPr="00AC09F9" w:rsidRDefault="00247375" w:rsidP="00084372">
      <w:r w:rsidRPr="00AC09F9">
        <w:rPr>
          <w:rtl/>
        </w:rPr>
        <w:t>السعي لتحسين العلاقات مع الزملاء والمساهمة في خلق أجواء عمل داعمة.</w:t>
      </w:r>
    </w:p>
    <w:p w:rsidR="00247375" w:rsidRPr="00AC09F9" w:rsidRDefault="00247375" w:rsidP="00084372">
      <w:r>
        <w:rPr>
          <w:rFonts w:hint="cs"/>
          <w:rtl/>
        </w:rPr>
        <w:t xml:space="preserve">ختاماً، </w:t>
      </w:r>
      <w:r w:rsidRPr="00AC09F9">
        <w:rPr>
          <w:rtl/>
        </w:rPr>
        <w:t xml:space="preserve">الضغوط المهنية جزء طبيعي من الحياة العملية، ولكن إذا لم يتم التعامل معها بشكل صحيح، فقد تؤدي إلى تأثيرات سلبية خطيرة على الصحة النفسية والأداء المهني. من الضروري أن </w:t>
      </w:r>
      <w:r w:rsidRPr="00AC09F9">
        <w:rPr>
          <w:rtl/>
        </w:rPr>
        <w:lastRenderedPageBreak/>
        <w:t>يحرص الأفراد والمؤسسات على اتخاذ خطوات فعّالة لإدارة هذه الضغوط، من خلال تعزيز بيئة العمل الإيجابية، وتوفير الدعم النفسي، وتشجيع التوازن بين العمل والحياة الشخصية.</w:t>
      </w:r>
    </w:p>
    <w:p w:rsidR="00247375" w:rsidRDefault="00084372" w:rsidP="00084372">
      <w:pPr>
        <w:rPr>
          <w:rtl/>
        </w:rPr>
      </w:pPr>
      <w:r w:rsidRPr="002A078C">
        <w:rPr>
          <w:rFonts w:ascii="Sakkal Majalla" w:hAnsi="Sakkal Majalla"/>
          <w:noProof/>
          <w:color w:val="002060"/>
          <w:sz w:val="34"/>
        </w:rPr>
        <mc:AlternateContent>
          <mc:Choice Requires="wpg">
            <w:drawing>
              <wp:inline distT="0" distB="0" distL="0" distR="0" wp14:anchorId="7EFA7DC4" wp14:editId="74B33911">
                <wp:extent cx="5731510" cy="895350"/>
                <wp:effectExtent l="0" t="0" r="21590" b="19050"/>
                <wp:docPr id="20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67"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8" name="مجموعة 39"/>
                        <wpg:cNvGrpSpPr/>
                        <wpg:grpSpPr>
                          <a:xfrm>
                            <a:off x="0" y="0"/>
                            <a:ext cx="5731510" cy="895350"/>
                            <a:chOff x="0" y="0"/>
                            <a:chExt cx="5878196" cy="918845"/>
                          </a:xfrm>
                        </wpg:grpSpPr>
                        <wpg:grpSp>
                          <wpg:cNvPr id="2069" name="مجموعة 40"/>
                          <wpg:cNvGrpSpPr/>
                          <wpg:grpSpPr>
                            <a:xfrm>
                              <a:off x="0" y="0"/>
                              <a:ext cx="5878196" cy="918845"/>
                              <a:chOff x="0" y="0"/>
                              <a:chExt cx="6240348" cy="919070"/>
                            </a:xfrm>
                          </wpg:grpSpPr>
                          <wpg:grpSp>
                            <wpg:cNvPr id="2070" name="مجموعة 41"/>
                            <wpg:cNvGrpSpPr/>
                            <wpg:grpSpPr>
                              <a:xfrm>
                                <a:off x="0" y="169208"/>
                                <a:ext cx="5433072" cy="580613"/>
                                <a:chOff x="0" y="169208"/>
                                <a:chExt cx="5433072" cy="580613"/>
                              </a:xfrm>
                            </wpg:grpSpPr>
                            <wps:wsp>
                              <wps:cNvPr id="207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4" name="مربع نص 41"/>
                          <wps:cNvSpPr txBox="1"/>
                          <wps:spPr>
                            <a:xfrm>
                              <a:off x="204484" y="256983"/>
                              <a:ext cx="4616071" cy="387740"/>
                            </a:xfrm>
                            <a:prstGeom prst="rect">
                              <a:avLst/>
                            </a:prstGeom>
                            <a:noFill/>
                          </wps:spPr>
                          <wps:txbx>
                            <w:txbxContent>
                              <w:p w:rsidR="00084372" w:rsidRPr="002800BB" w:rsidRDefault="002800BB"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بيئة العمل السلبية وأثرها على الموظفين</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EFA7DC4" id="_x0000_s169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p6VBt9BwAAjB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6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">
                  <v:imagedata r:id="rId69" o:title=""/>
                </v:shape>
                <v:group id="مجموعة 39" o:spid="_x0000_s16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">
                  <v:group id="مجموعة 40" o:spid="_x0000_s17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hP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0yX8vglPQK5/AAAA//8DAFBLAQItABQABgAIAAAAIQDb4fbL7gAAAIUBAAATAAAAAAAA&#10;AAAAAAAAAAAAAABbQ29udGVudF9UeXBlc10ueG1sUEsBAi0AFAAGAAgAAAAhAFr0LFu/AAAAFQEA&#10;AAsAAAAAAAAAAAAAAAAAHwEAAF9yZWxzLy5yZWxzUEsBAi0AFAAGAAgAAAAhAFoVWE/HAAAA3QAA&#10;AA8AAAAAAAAAAAAAAAAABwIAAGRycy9kb3ducmV2LnhtbFBLBQYAAAAAAwADALcAAAD7AgAAAAA=&#10;">
                    <v:group id="مجموعة 41" o:spid="_x0000_s17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شكل حر 42" o:spid="_x0000_s17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" fillcolor="#168489" stroked="f" strokeweight="1pt">
                        <v:stroke joinstyle="miter"/>
                      </v:roundrect>
                    </v:group>
                    <v:oval id="شكل بيضاوي 44" o:spid="_x0000_s17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" filled="f" strokecolor="#a5a5a5 [2092]" strokeweight="1pt">
                      <v:stroke joinstyle="miter"/>
                    </v:oval>
                  </v:group>
                  <v:shape id="مربع نص 41" o:spid="_x0000_s170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" filled="f" stroked="f">
                    <v:textbox style="mso-fit-shape-to-text:t">
                      <w:txbxContent>
                        <w:p w14:paraId="2A0B2E89" w14:textId="59D7BE92" w:rsidR="00084372" w:rsidRPr="002800BB" w:rsidRDefault="002800BB"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بيئة العمل السلبية وأثرها على الموظفين</w:t>
                          </w:r>
                        </w:p>
                      </w:txbxContent>
                    </v:textbox>
                  </v:shape>
                </v:group>
                <w10:anchorlock/>
              </v:group>
            </w:pict>
          </mc:Fallback>
        </mc:AlternateContent>
      </w:r>
    </w:p>
    <w:p w:rsidR="00247375" w:rsidRPr="00AC09F9" w:rsidRDefault="00247375" w:rsidP="00084372">
      <w:r w:rsidRPr="000F7CBD">
        <w:rPr>
          <w:b/>
          <w:bCs/>
          <w:color w:val="168489"/>
          <w:rtl/>
        </w:rPr>
        <w:t>بيئة العمل السلبية</w:t>
      </w:r>
      <w:r w:rsidRPr="000F7CBD">
        <w:rPr>
          <w:color w:val="168489"/>
          <w:rtl/>
        </w:rPr>
        <w:t xml:space="preserve"> </w:t>
      </w:r>
      <w:r w:rsidRPr="00AC09F9">
        <w:rPr>
          <w:rtl/>
        </w:rPr>
        <w:t>هي البيئة التي تتسم بالتوتر، الصراعات، وانعدام الدعم، مما يؤدي إلى شعور الموظفين بعدم الراحة أو الاستقرار. قد تنتج هذه البيئة عن عوامل متعددة، مثل الإدارة السيئة، غياب العدالة، ضعف التواصل، أو انتشار ثقافة الإحباط والانتقاد.</w:t>
      </w:r>
    </w:p>
    <w:p w:rsidR="00247375" w:rsidRPr="00C02757" w:rsidRDefault="00247375" w:rsidP="00084372">
      <w:pPr>
        <w:rPr>
          <w:b/>
          <w:bCs/>
        </w:rPr>
      </w:pPr>
      <w:r w:rsidRPr="002800BB">
        <w:rPr>
          <w:rFonts w:hint="cs"/>
          <w:b/>
          <w:bCs/>
          <w:color w:val="C00000"/>
          <w:rtl/>
        </w:rPr>
        <w:t>أولاً</w:t>
      </w:r>
      <w:r w:rsidRPr="002800BB">
        <w:rPr>
          <w:b/>
          <w:bCs/>
          <w:color w:val="C00000"/>
          <w:rtl/>
        </w:rPr>
        <w:t xml:space="preserve">: </w:t>
      </w:r>
      <w:r w:rsidRPr="002800BB">
        <w:rPr>
          <w:b/>
          <w:bCs/>
          <w:color w:val="168489"/>
          <w:rtl/>
        </w:rPr>
        <w:t>خصائص بيئة العمل السلبية</w:t>
      </w:r>
    </w:p>
    <w:p w:rsidR="00247375" w:rsidRDefault="00247375" w:rsidP="00084372">
      <w:r w:rsidRPr="00AC09F9">
        <w:rPr>
          <w:rtl/>
        </w:rPr>
        <w:t>يمكن تمييز بيئة العمل السلبية من خلال الخصائص التالية:</w:t>
      </w:r>
    </w:p>
    <w:p w:rsidR="002800BB" w:rsidRDefault="002800BB" w:rsidP="002800BB">
      <w:pPr>
        <w:rPr>
          <w:rtl/>
        </w:rPr>
      </w:pPr>
      <w:r w:rsidRPr="002800BB">
        <w:rPr>
          <w:noProof/>
        </w:rPr>
        <mc:AlternateContent>
          <mc:Choice Requires="wpg">
            <w:drawing>
              <wp:inline distT="0" distB="0" distL="0" distR="0" wp14:anchorId="57CE3145" wp14:editId="549A14A1">
                <wp:extent cx="5874384" cy="3232872"/>
                <wp:effectExtent l="19050" t="0" r="0" b="5715"/>
                <wp:docPr id="1255790753" name="Group 2"/>
                <wp:cNvGraphicFramePr/>
                <a:graphic xmlns:a="http://schemas.openxmlformats.org/drawingml/2006/main">
                  <a:graphicData uri="http://schemas.microsoft.com/office/word/2010/wordprocessingGroup">
                    <wpg:wgp>
                      <wpg:cNvGrpSpPr/>
                      <wpg:grpSpPr>
                        <a:xfrm>
                          <a:off x="0" y="0"/>
                          <a:ext cx="5874384" cy="3232872"/>
                          <a:chOff x="0" y="0"/>
                          <a:chExt cx="5874384" cy="3232872"/>
                        </a:xfrm>
                      </wpg:grpSpPr>
                      <wpg:grpSp>
                        <wpg:cNvPr id="1255790754" name="Group 1255790754"/>
                        <wpg:cNvGrpSpPr/>
                        <wpg:grpSpPr>
                          <a:xfrm>
                            <a:off x="0" y="0"/>
                            <a:ext cx="1672978" cy="1795325"/>
                            <a:chOff x="0" y="0"/>
                            <a:chExt cx="1672978" cy="1795325"/>
                          </a:xfrm>
                        </wpg:grpSpPr>
                        <wps:wsp>
                          <wps:cNvPr id="1255790755"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255790757"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255790758" name="TextBox 13"/>
                          <wps:cNvSpPr txBox="1"/>
                          <wps:spPr>
                            <a:xfrm>
                              <a:off x="230758" y="825114"/>
                              <a:ext cx="1126088" cy="552424"/>
                            </a:xfrm>
                            <a:prstGeom prst="rect">
                              <a:avLst/>
                            </a:prstGeom>
                            <a:noFill/>
                          </wps:spPr>
                          <wps:txbx>
                            <w:txbxContent>
                              <w:p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الإدارة السيئة</w:t>
                                </w:r>
                              </w:p>
                            </w:txbxContent>
                          </wps:txbx>
                          <wps:bodyPr wrap="square" lIns="0" rIns="0" rtlCol="0" anchor="t">
                            <a:noAutofit/>
                          </wps:bodyPr>
                        </wps:wsp>
                      </wpg:grpSp>
                      <wpg:grpSp>
                        <wpg:cNvPr id="1255790759" name="Group 1255790759"/>
                        <wpg:cNvGrpSpPr/>
                        <wpg:grpSpPr>
                          <a:xfrm>
                            <a:off x="1398878" y="0"/>
                            <a:ext cx="4475506" cy="1795781"/>
                            <a:chOff x="1398878" y="0"/>
                            <a:chExt cx="4475506" cy="1795781"/>
                          </a:xfrm>
                        </wpg:grpSpPr>
                        <wpg:grpSp>
                          <wpg:cNvPr id="1255790760" name="Group 1255790760"/>
                          <wpg:cNvGrpSpPr/>
                          <wpg:grpSpPr>
                            <a:xfrm>
                              <a:off x="2802299" y="0"/>
                              <a:ext cx="1673207" cy="1795781"/>
                              <a:chOff x="2802299" y="0"/>
                              <a:chExt cx="1673207" cy="1795781"/>
                            </a:xfrm>
                          </wpg:grpSpPr>
                          <wps:wsp>
                            <wps:cNvPr id="1255790761"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255790762"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255790763" name="TextBox 19"/>
                            <wps:cNvSpPr txBox="1"/>
                            <wps:spPr>
                              <a:xfrm>
                                <a:off x="3125804" y="829389"/>
                                <a:ext cx="1082393" cy="706755"/>
                              </a:xfrm>
                              <a:prstGeom prst="rect">
                                <a:avLst/>
                              </a:prstGeom>
                              <a:noFill/>
                            </wps:spPr>
                            <wps:txbx>
                              <w:txbxContent>
                                <w:p w:rsidR="002800BB" w:rsidRDefault="002800BB"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الصراعات بين الزملاء</w:t>
                                  </w:r>
                                </w:p>
                              </w:txbxContent>
                            </wps:txbx>
                            <wps:bodyPr wrap="square" lIns="0" rIns="0" rtlCol="0" anchor="t">
                              <a:noAutofit/>
                            </wps:bodyPr>
                          </wps:wsp>
                        </wpg:grpSp>
                        <wps:wsp>
                          <wps:cNvPr id="1255790764" name="TextBox 450"/>
                          <wps:cNvSpPr txBox="1"/>
                          <wps:spPr>
                            <a:xfrm>
                              <a:off x="3401387" y="93229"/>
                              <a:ext cx="516255" cy="374650"/>
                            </a:xfrm>
                            <a:prstGeom prst="rect">
                              <a:avLst/>
                            </a:prstGeom>
                            <a:noFill/>
                          </wps:spPr>
                          <wps:txbx>
                            <w:txbxContent>
                              <w:p w:rsidR="002800BB" w:rsidRDefault="002800BB"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255790765" name="Group 1255790765"/>
                          <wpg:cNvGrpSpPr/>
                          <wpg:grpSpPr>
                            <a:xfrm>
                              <a:off x="1398878" y="0"/>
                              <a:ext cx="1673205" cy="1795781"/>
                              <a:chOff x="1398878" y="0"/>
                              <a:chExt cx="1673205" cy="1795781"/>
                            </a:xfrm>
                          </wpg:grpSpPr>
                          <wps:wsp>
                            <wps:cNvPr id="1255790766"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55790767"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55790768" name="TextBox 445"/>
                            <wps:cNvSpPr txBox="1"/>
                            <wps:spPr>
                              <a:xfrm>
                                <a:off x="1754412" y="792494"/>
                                <a:ext cx="906173" cy="913010"/>
                              </a:xfrm>
                              <a:prstGeom prst="rect">
                                <a:avLst/>
                              </a:prstGeom>
                            </wps:spPr>
                            <wps:txbx>
                              <w:txbxContent>
                                <w:p w:rsidR="002800BB" w:rsidRDefault="002800BB"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غياب الدعم والتقدير</w:t>
                                  </w:r>
                                </w:p>
                              </w:txbxContent>
                            </wps:txbx>
                            <wps:bodyPr wrap="square" lIns="0" rIns="0" rtlCol="0" anchor="t">
                              <a:noAutofit/>
                            </wps:bodyPr>
                          </wps:wsp>
                        </wpg:grpSp>
                        <wpg:grpSp>
                          <wpg:cNvPr id="1255790769" name="Group 1255790769"/>
                          <wpg:cNvGrpSpPr/>
                          <wpg:grpSpPr>
                            <a:xfrm>
                              <a:off x="4201177" y="0"/>
                              <a:ext cx="1673207" cy="1795781"/>
                              <a:chOff x="4201177" y="0"/>
                              <a:chExt cx="1673207" cy="1795781"/>
                            </a:xfrm>
                          </wpg:grpSpPr>
                          <wps:wsp>
                            <wps:cNvPr id="1255790770"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55790771"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255790772" name="TextBox 22"/>
                            <wps:cNvSpPr txBox="1"/>
                            <wps:spPr>
                              <a:xfrm>
                                <a:off x="4492355" y="880825"/>
                                <a:ext cx="1150216" cy="559443"/>
                              </a:xfrm>
                              <a:prstGeom prst="rect">
                                <a:avLst/>
                              </a:prstGeom>
                              <a:noFill/>
                            </wps:spPr>
                            <wps:txbx>
                              <w:txbxContent>
                                <w:p w:rsidR="002800BB" w:rsidRDefault="002800BB"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ضعف التواصل</w:t>
                                  </w:r>
                                </w:p>
                              </w:txbxContent>
                            </wps:txbx>
                            <wps:bodyPr wrap="square" lIns="0" rIns="0" rtlCol="0" anchor="t">
                              <a:noAutofit/>
                            </wps:bodyPr>
                          </wps:wsp>
                        </wpg:grpSp>
                        <wps:wsp>
                          <wps:cNvPr id="1255790773" name="TextBox 449"/>
                          <wps:cNvSpPr txBox="1"/>
                          <wps:spPr>
                            <a:xfrm>
                              <a:off x="4793918" y="93229"/>
                              <a:ext cx="516890" cy="374650"/>
                            </a:xfrm>
                            <a:prstGeom prst="rect">
                              <a:avLst/>
                            </a:prstGeom>
                            <a:noFill/>
                          </wps:spPr>
                          <wps:txbx>
                            <w:txbxContent>
                              <w:p w:rsidR="002800BB" w:rsidRDefault="002800BB"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255790774" name="TextBox 451"/>
                          <wps:cNvSpPr txBox="1"/>
                          <wps:spPr>
                            <a:xfrm>
                              <a:off x="1980577" y="93229"/>
                              <a:ext cx="516890" cy="374650"/>
                            </a:xfrm>
                            <a:prstGeom prst="rect">
                              <a:avLst/>
                            </a:prstGeom>
                            <a:noFill/>
                          </wps:spPr>
                          <wps:txbx>
                            <w:txbxContent>
                              <w:p w:rsidR="002800BB" w:rsidRDefault="002800BB"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255790775" name="TextBox 452"/>
                        <wps:cNvSpPr txBox="1"/>
                        <wps:spPr>
                          <a:xfrm>
                            <a:off x="588047" y="93229"/>
                            <a:ext cx="516890" cy="374650"/>
                          </a:xfrm>
                          <a:prstGeom prst="rect">
                            <a:avLst/>
                          </a:prstGeom>
                          <a:noFill/>
                        </wps:spPr>
                        <wps:txbx>
                          <w:txbxContent>
                            <w:p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cNvPr id="1255790776" name="Group 1255790776"/>
                        <wpg:cNvGrpSpPr/>
                        <wpg:grpSpPr>
                          <a:xfrm>
                            <a:off x="710418" y="1437091"/>
                            <a:ext cx="4475506" cy="1795781"/>
                            <a:chOff x="710418" y="1437091"/>
                            <a:chExt cx="4475506" cy="1795781"/>
                          </a:xfrm>
                        </wpg:grpSpPr>
                        <wpg:grpSp>
                          <wpg:cNvPr id="1255790777" name="Group 1255790777"/>
                          <wpg:cNvGrpSpPr/>
                          <wpg:grpSpPr>
                            <a:xfrm>
                              <a:off x="710418" y="1437091"/>
                              <a:ext cx="1672978" cy="1795325"/>
                              <a:chOff x="710418" y="1437091"/>
                              <a:chExt cx="1672978" cy="1795325"/>
                            </a:xfrm>
                          </wpg:grpSpPr>
                          <wps:wsp>
                            <wps:cNvPr id="1255790778" name="Shape"/>
                            <wps:cNvSpPr/>
                            <wps:spPr>
                              <a:xfrm>
                                <a:off x="1279621"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255790779" name="Shape"/>
                            <wps:cNvSpPr/>
                            <wps:spPr>
                              <a:xfrm>
                                <a:off x="710418" y="1848758"/>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255790780" name="TextBox 13"/>
                            <wps:cNvSpPr txBox="1"/>
                            <wps:spPr>
                              <a:xfrm>
                                <a:off x="1098477" y="2216487"/>
                                <a:ext cx="916609" cy="779210"/>
                              </a:xfrm>
                              <a:prstGeom prst="rect">
                                <a:avLst/>
                              </a:prstGeom>
                              <a:noFill/>
                            </wps:spPr>
                            <wps:txbx>
                              <w:txbxContent>
                                <w:p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انتشار الشكوى والإحباط</w:t>
                                  </w:r>
                                </w:p>
                              </w:txbxContent>
                            </wps:txbx>
                            <wps:bodyPr wrap="square" lIns="0" rIns="0" rtlCol="0" anchor="t">
                              <a:noAutofit/>
                            </wps:bodyPr>
                          </wps:wsp>
                        </wpg:grpSp>
                        <wpg:grpSp>
                          <wpg:cNvPr id="1255790781" name="Group 1255790781"/>
                          <wpg:cNvGrpSpPr/>
                          <wpg:grpSpPr>
                            <a:xfrm>
                              <a:off x="2109296" y="1437091"/>
                              <a:ext cx="1673205" cy="1795781"/>
                              <a:chOff x="2109296" y="1437091"/>
                              <a:chExt cx="1673205" cy="1795781"/>
                            </a:xfrm>
                          </wpg:grpSpPr>
                          <wps:wsp>
                            <wps:cNvPr id="1255790782" name="Shape"/>
                            <wps:cNvSpPr/>
                            <wps:spPr>
                              <a:xfrm>
                                <a:off x="2678613"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255790783" name="Shape"/>
                            <wps:cNvSpPr/>
                            <wps:spPr>
                              <a:xfrm>
                                <a:off x="2109296" y="1848758"/>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801405952" name="TextBox 422"/>
                            <wps:cNvSpPr txBox="1"/>
                            <wps:spPr>
                              <a:xfrm>
                                <a:off x="2532630" y="2187322"/>
                                <a:ext cx="892247" cy="798718"/>
                              </a:xfrm>
                              <a:prstGeom prst="rect">
                                <a:avLst/>
                              </a:prstGeom>
                              <a:noFill/>
                            </wps:spPr>
                            <wps:txbx>
                              <w:txbxContent>
                                <w:p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التمييز وانعدام العدالة</w:t>
                                  </w:r>
                                </w:p>
                              </w:txbxContent>
                            </wps:txbx>
                            <wps:bodyPr wrap="square" lIns="0" rIns="0" rtlCol="0" anchor="t">
                              <a:noAutofit/>
                            </wps:bodyPr>
                          </wps:wsp>
                        </wpg:grpSp>
                        <wpg:grpSp>
                          <wpg:cNvPr id="801405953" name="Group 801405953"/>
                          <wpg:cNvGrpSpPr/>
                          <wpg:grpSpPr>
                            <a:xfrm>
                              <a:off x="3512717" y="1437091"/>
                              <a:ext cx="1673207" cy="1795781"/>
                              <a:chOff x="3512717" y="1437091"/>
                              <a:chExt cx="1673207" cy="1795781"/>
                            </a:xfrm>
                          </wpg:grpSpPr>
                          <wps:wsp>
                            <wps:cNvPr id="801405954" name="Shape"/>
                            <wps:cNvSpPr/>
                            <wps:spPr>
                              <a:xfrm>
                                <a:off x="4082034"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801405955" name="Shape"/>
                            <wps:cNvSpPr/>
                            <wps:spPr>
                              <a:xfrm>
                                <a:off x="3512717" y="1848758"/>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801405956" name="TextBox 19"/>
                            <wps:cNvSpPr txBox="1"/>
                            <wps:spPr>
                              <a:xfrm>
                                <a:off x="3906188" y="2198044"/>
                                <a:ext cx="955638" cy="641631"/>
                              </a:xfrm>
                              <a:prstGeom prst="rect">
                                <a:avLst/>
                              </a:prstGeom>
                            </wps:spPr>
                            <wps:txbx>
                              <w:txbxContent>
                                <w:p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ضغوط العمل الزائدة</w:t>
                                  </w:r>
                                </w:p>
                              </w:txbxContent>
                            </wps:txbx>
                            <wps:bodyPr wrap="square" lIns="0" rIns="0" rtlCol="0" anchor="t">
                              <a:noAutofit/>
                            </wps:bodyPr>
                          </wps:wsp>
                        </wpg:grpSp>
                        <wps:wsp>
                          <wps:cNvPr id="801405957" name="TextBox 453"/>
                          <wps:cNvSpPr txBox="1"/>
                          <wps:spPr>
                            <a:xfrm>
                              <a:off x="4099282" y="1536186"/>
                              <a:ext cx="516255" cy="374650"/>
                            </a:xfrm>
                            <a:prstGeom prst="rect">
                              <a:avLst/>
                            </a:prstGeom>
                            <a:noFill/>
                          </wps:spPr>
                          <wps:txbx>
                            <w:txbxContent>
                              <w:p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801405958" name="TextBox 454"/>
                          <wps:cNvSpPr txBox="1"/>
                          <wps:spPr>
                            <a:xfrm>
                              <a:off x="2678472" y="1536186"/>
                              <a:ext cx="516890" cy="374650"/>
                            </a:xfrm>
                            <a:prstGeom prst="rect">
                              <a:avLst/>
                            </a:prstGeom>
                            <a:noFill/>
                          </wps:spPr>
                          <wps:txbx>
                            <w:txbxContent>
                              <w:p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801405959" name="TextBox 455"/>
                          <wps:cNvSpPr txBox="1"/>
                          <wps:spPr>
                            <a:xfrm>
                              <a:off x="1285941" y="1536186"/>
                              <a:ext cx="516890" cy="374650"/>
                            </a:xfrm>
                            <a:prstGeom prst="rect">
                              <a:avLst/>
                            </a:prstGeom>
                            <a:noFill/>
                          </wps:spPr>
                          <wps:txbx>
                            <w:txbxContent>
                              <w:p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7CE3145" id="Group 2" o:spid="_x0000_s1706" style="width:462.55pt;height:254.55pt;mso-position-horizontal-relative:char;mso-position-vertical-relative:line" coordsize="58743,3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">
                <v:group id="Group 1255790754" o:spid="_x0000_s1707"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">
                  <v:shape id="Shape" o:spid="_x0000_s1708"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09"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710" type="#_x0000_t202" style="position:absolute;left:2307;top:8251;width:11261;height:5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" filled="f" stroked="f">
                    <v:textbox inset="0,,0">
                      <w:txbxContent>
                        <w:p w14:paraId="4F7A839F" w14:textId="2F9C138E"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الإدارة السيئة</w:t>
                          </w:r>
                        </w:p>
                      </w:txbxContent>
                    </v:textbox>
                  </v:shape>
                </v:group>
                <v:group id="Group 1255790759" o:spid="_x0000_s1711"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">
                  <v:group id="Group 1255790760" o:spid="_x0000_s1712"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">
                    <v:shape id="Shape" o:spid="_x0000_s1713"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14"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715" type="#_x0000_t202" style="position:absolute;left:31258;top:8293;width:10823;height:7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" filled="f" stroked="f">
                      <v:textbox inset="0,,0">
                        <w:txbxContent>
                          <w:p w14:paraId="029BFC23" w14:textId="1FB24992" w:rsidR="002800BB" w:rsidRDefault="002800BB"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الصراعات بين الزملاء</w:t>
                            </w:r>
                          </w:p>
                        </w:txbxContent>
                      </v:textbox>
                    </v:shape>
                  </v:group>
                  <v:shape id="TextBox 450" o:spid="_x0000_s1716"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" filled="f" stroked="f">
                    <v:textbox style="mso-fit-shape-to-text:t">
                      <w:txbxContent>
                        <w:p w14:paraId="512450D7" w14:textId="77777777" w:rsidR="002800BB" w:rsidRDefault="002800BB"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255790765" o:spid="_x0000_s1717"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">
                    <v:shape id="Shape" o:spid="_x0000_s1718"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719"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1720" type="#_x0000_t202" style="position:absolute;left:17544;top:7924;width:9061;height:9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" filled="f" stroked="f">
                      <v:textbox inset="0,,0">
                        <w:txbxContent>
                          <w:p w14:paraId="61669E8A" w14:textId="35BD8DCC" w:rsidR="002800BB" w:rsidRDefault="002800BB"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غياب الدعم والتقدير</w:t>
                            </w:r>
                          </w:p>
                        </w:txbxContent>
                      </v:textbox>
                    </v:shape>
                  </v:group>
                  <v:group id="Group 1255790769" o:spid="_x0000_s1721"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">
                    <v:shape id="Shape" o:spid="_x0000_s1722"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723"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1724" type="#_x0000_t202" style="position:absolute;left:44923;top:8808;width:11502;height:5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" filled="f" stroked="f">
                      <v:textbox inset="0,,0">
                        <w:txbxContent>
                          <w:p w14:paraId="109664A1" w14:textId="62288E96" w:rsidR="002800BB" w:rsidRDefault="002800BB" w:rsidP="002800BB">
                            <w:pPr>
                              <w:bidi w:val="0"/>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ضعف التواصل</w:t>
                            </w:r>
                          </w:p>
                        </w:txbxContent>
                      </v:textbox>
                    </v:shape>
                  </v:group>
                  <v:shape id="TextBox 449" o:spid="_x0000_s1725"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" filled="f" stroked="f">
                    <v:textbox style="mso-fit-shape-to-text:t">
                      <w:txbxContent>
                        <w:p w14:paraId="1A81ECBF" w14:textId="77777777" w:rsidR="002800BB" w:rsidRDefault="002800BB"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1726"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" filled="f" stroked="f">
                    <v:textbox style="mso-fit-shape-to-text:t">
                      <w:txbxContent>
                        <w:p w14:paraId="6E6C59FC" w14:textId="77777777" w:rsidR="002800BB" w:rsidRDefault="002800BB" w:rsidP="002800BB">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1727"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" filled="f" stroked="f">
                  <v:textbox style="mso-fit-shape-to-text:t">
                    <w:txbxContent>
                      <w:p w14:paraId="1A3FB2EF" w14:textId="77777777"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id="Group 1255790776" o:spid="_x0000_s1728" style="position:absolute;left:7104;top:14370;width:44755;height:17958" coordorigin="7104,14370"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">
                  <v:group id="Group 1255790777" o:spid="_x0000_s1729" style="position:absolute;left:7104;top:14370;width:16729;height:17954" coordorigin="7104,14370"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">
                    <v:shape id="Shape" o:spid="_x0000_s1730" style="position:absolute;left:12796;top:14370;width:5345;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31" style="position:absolute;left:7104;top:18487;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732" type="#_x0000_t202" style="position:absolute;left:10984;top:22164;width:9166;height:7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" filled="f" stroked="f">
                      <v:textbox inset="0,,0">
                        <w:txbxContent>
                          <w:p w14:paraId="233549AF" w14:textId="2D654863"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انتشار الشكوى والإحباط</w:t>
                            </w:r>
                          </w:p>
                        </w:txbxContent>
                      </v:textbox>
                    </v:shape>
                  </v:group>
                  <v:group id="Group 1255790781" o:spid="_x0000_s1733" style="position:absolute;left:21092;top:14370;width:16733;height:17958" coordorigin="21092,14370"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">
                    <v:shape id="Shape" o:spid="_x0000_s1734" style="position:absolute;left:26786;top:14370;width:5345;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735" style="position:absolute;left:21092;top:18487;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22" o:spid="_x0000_s1736" type="#_x0000_t202" style="position:absolute;left:25326;top:21873;width:8922;height:7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" filled="f" stroked="f">
                      <v:textbox inset="0,,0">
                        <w:txbxContent>
                          <w:p w14:paraId="36AE19C2" w14:textId="48D69A37"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التمييز وانعدام العدالة</w:t>
                            </w:r>
                          </w:p>
                        </w:txbxContent>
                      </v:textbox>
                    </v:shape>
                  </v:group>
                  <v:group id="Group 801405953" o:spid="_x0000_s1737" style="position:absolute;left:35127;top:14370;width:16732;height:17958" coordorigin="35127,14370"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">
                    <v:shape id="Shape" o:spid="_x0000_s1738" style="position:absolute;left:40820;top:14370;width:5346;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739" style="position:absolute;left:35127;top:18487;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740" type="#_x0000_t202" style="position:absolute;left:39061;top:21980;width:9557;height:6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" filled="f" stroked="f">
                      <v:textbox inset="0,,0">
                        <w:txbxContent>
                          <w:p w14:paraId="520C2061" w14:textId="2828BBCC" w:rsidR="002800BB" w:rsidRDefault="002800BB" w:rsidP="002800BB">
                            <w:pPr>
                              <w:jc w:val="center"/>
                              <w:rPr>
                                <w:rFonts w:ascii="Adobe Arabic" w:hAnsi="Adobe Arabic" w:cs="Adobe Arabic"/>
                                <w:b/>
                                <w:bCs/>
                                <w:kern w:val="24"/>
                                <w:sz w:val="36"/>
                                <w:szCs w:val="36"/>
                                <w:lang w:bidi="ar-SY"/>
                              </w:rPr>
                            </w:pPr>
                            <w:r w:rsidRPr="002800BB">
                              <w:rPr>
                                <w:rFonts w:ascii="Adobe Arabic" w:hAnsi="Adobe Arabic" w:cs="Adobe Arabic"/>
                                <w:b/>
                                <w:bCs/>
                                <w:kern w:val="24"/>
                                <w:sz w:val="36"/>
                                <w:szCs w:val="36"/>
                                <w:rtl/>
                                <w:lang w:bidi="ar-SY"/>
                              </w:rPr>
                              <w:t>ضغوط العمل الزائدة</w:t>
                            </w:r>
                          </w:p>
                        </w:txbxContent>
                      </v:textbox>
                    </v:shape>
                  </v:group>
                  <v:shape id="TextBox 453" o:spid="_x0000_s1741" type="#_x0000_t202" style="position:absolute;left:40992;top:15361;width:5163;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" filled="f" stroked="f">
                    <v:textbox style="mso-fit-shape-to-text:t">
                      <w:txbxContent>
                        <w:p w14:paraId="456975F6" w14:textId="77777777"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454" o:spid="_x0000_s1742" type="#_x0000_t202" style="position:absolute;left:26784;top:15361;width:5169;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" filled="f" stroked="f">
                    <v:textbox style="mso-fit-shape-to-text:t">
                      <w:txbxContent>
                        <w:p w14:paraId="03CF772E" w14:textId="77777777"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455" o:spid="_x0000_s1743" type="#_x0000_t202" style="position:absolute;left:12859;top:15361;width:5169;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" filled="f" stroked="f">
                    <v:textbox style="mso-fit-shape-to-text:t">
                      <w:txbxContent>
                        <w:p w14:paraId="4AC9B263" w14:textId="77777777" w:rsidR="002800BB" w:rsidRDefault="002800BB" w:rsidP="002800BB">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v:group>
                <w10:anchorlock/>
              </v:group>
            </w:pict>
          </mc:Fallback>
        </mc:AlternateContent>
      </w:r>
    </w:p>
    <w:p w:rsidR="00084372" w:rsidRPr="00AC09F9" w:rsidRDefault="00084372" w:rsidP="00084372">
      <w:r w:rsidRPr="002A078C">
        <w:rPr>
          <w:rFonts w:ascii="Sakkal Majalla" w:hAnsi="Sakkal Majalla"/>
          <w:noProof/>
          <w:sz w:val="34"/>
        </w:rPr>
        <mc:AlternateContent>
          <mc:Choice Requires="wpg">
            <w:drawing>
              <wp:inline distT="0" distB="0" distL="0" distR="0" wp14:anchorId="6FB49D82" wp14:editId="28916805">
                <wp:extent cx="5731510" cy="892088"/>
                <wp:effectExtent l="0" t="0" r="2540" b="22860"/>
                <wp:docPr id="15798567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18" name="مجموعة 47"/>
                        <wpg:cNvGrpSpPr/>
                        <wpg:grpSpPr>
                          <a:xfrm>
                            <a:off x="0" y="0"/>
                            <a:ext cx="5731510" cy="895351"/>
                            <a:chOff x="0" y="0"/>
                            <a:chExt cx="5878196" cy="918845"/>
                          </a:xfrm>
                        </wpg:grpSpPr>
                        <wpg:grpSp>
                          <wpg:cNvPr id="1579856719" name="مجموعة 48"/>
                          <wpg:cNvGrpSpPr/>
                          <wpg:grpSpPr>
                            <a:xfrm>
                              <a:off x="0" y="0"/>
                              <a:ext cx="5878196" cy="918845"/>
                              <a:chOff x="0" y="0"/>
                              <a:chExt cx="6240348" cy="919070"/>
                            </a:xfrm>
                          </wpg:grpSpPr>
                          <wpg:grpSp>
                            <wpg:cNvPr id="1579856720" name="مجموعة 49"/>
                            <wpg:cNvGrpSpPr/>
                            <wpg:grpSpPr>
                              <a:xfrm>
                                <a:off x="0" y="169208"/>
                                <a:ext cx="5433072" cy="580613"/>
                                <a:chOff x="0" y="169208"/>
                                <a:chExt cx="5433072" cy="580613"/>
                              </a:xfrm>
                            </wpg:grpSpPr>
                            <wps:wsp>
                              <wps:cNvPr id="15798567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4"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التواصل:</w:t>
                                </w:r>
                              </w:p>
                            </w:txbxContent>
                          </wps:txbx>
                          <wps:bodyPr wrap="square" rtlCol="1">
                            <a:spAutoFit/>
                          </wps:bodyPr>
                        </wps:wsp>
                      </wpg:grpSp>
                      <pic:pic xmlns:pic="http://schemas.openxmlformats.org/drawingml/2006/picture">
                        <pic:nvPicPr>
                          <pic:cNvPr id="157985672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B49D82" id="_x0000_s17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is1d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7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">
                  <v:group id="مجموعة 48" o:spid="_x0000_s17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">
                    <v:group id="مجموعة 49" o:spid="_x0000_s17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">
                      <v:shape id="شكل حر 50" o:spid="_x0000_s17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" fillcolor="#a5a5a5 [2092]" stroked="f" strokeweight="1pt">
                        <v:stroke joinstyle="miter"/>
                      </v:roundrect>
                    </v:group>
                    <v:oval id="شكل بيضاوي 52" o:spid="_x0000_s17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" filled="f" strokecolor="#168489" strokeweight="1pt">
                      <v:stroke joinstyle="miter"/>
                    </v:oval>
                  </v:group>
                  <v:shape id="مربع نص 41" o:spid="_x0000_s175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" filled="f" stroked="f">
                    <v:textbox style="mso-fit-shape-to-text:t">
                      <w:txbxContent>
                        <w:p w14:paraId="4B712015" w14:textId="388455E9"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التواصل:</w:t>
                          </w:r>
                        </w:p>
                      </w:txbxContent>
                    </v:textbox>
                  </v:shape>
                </v:group>
                <v:shape id="صورة 54" o:spid="_x0000_s17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غياب الشفافية بين الإدارة والموظفين.</w:t>
      </w:r>
    </w:p>
    <w:p w:rsidR="00247375" w:rsidRDefault="00247375" w:rsidP="00084372">
      <w:pPr>
        <w:rPr>
          <w:rtl/>
        </w:rPr>
      </w:pPr>
      <w:r w:rsidRPr="00AC09F9">
        <w:rPr>
          <w:rtl/>
        </w:rPr>
        <w:t xml:space="preserve">   - تجاهل أفكار الموظفين وعدم الاستماع لمشكلاتهم.</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74B21A57" wp14:editId="0CCBDC8B">
                <wp:extent cx="5731510" cy="892088"/>
                <wp:effectExtent l="0" t="0" r="2540" b="22860"/>
                <wp:docPr id="15798567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27" name="مجموعة 47"/>
                        <wpg:cNvGrpSpPr/>
                        <wpg:grpSpPr>
                          <a:xfrm>
                            <a:off x="0" y="0"/>
                            <a:ext cx="5731510" cy="895351"/>
                            <a:chOff x="0" y="0"/>
                            <a:chExt cx="5878196" cy="918845"/>
                          </a:xfrm>
                        </wpg:grpSpPr>
                        <wpg:grpSp>
                          <wpg:cNvPr id="1579856728" name="مجموعة 48"/>
                          <wpg:cNvGrpSpPr/>
                          <wpg:grpSpPr>
                            <a:xfrm>
                              <a:off x="0" y="0"/>
                              <a:ext cx="5878196" cy="918845"/>
                              <a:chOff x="0" y="0"/>
                              <a:chExt cx="6240348" cy="919070"/>
                            </a:xfrm>
                          </wpg:grpSpPr>
                          <wpg:grpSp>
                            <wpg:cNvPr id="1579856729" name="مجموعة 49"/>
                            <wpg:cNvGrpSpPr/>
                            <wpg:grpSpPr>
                              <a:xfrm>
                                <a:off x="0" y="169208"/>
                                <a:ext cx="5433072" cy="580613"/>
                                <a:chOff x="0" y="169208"/>
                                <a:chExt cx="5433072" cy="580613"/>
                              </a:xfrm>
                            </wpg:grpSpPr>
                            <wps:wsp>
                              <wps:cNvPr id="15798567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3"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الصراعات بين الزملاء:</w:t>
                                </w:r>
                              </w:p>
                            </w:txbxContent>
                          </wps:txbx>
                          <wps:bodyPr wrap="square" rtlCol="1">
                            <a:spAutoFit/>
                          </wps:bodyPr>
                        </wps:wsp>
                      </wpg:grpSp>
                      <pic:pic xmlns:pic="http://schemas.openxmlformats.org/drawingml/2006/picture">
                        <pic:nvPicPr>
                          <pic:cNvPr id="157985673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4B21A57" id="_x0000_s17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YoXtbw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dihe1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7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">
                  <v:group id="مجموعة 48" o:spid="_x0000_s17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">
                    <v:group id="مجموعة 49" o:spid="_x0000_s17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">
                      <v:shape id="شكل حر 50" o:spid="_x0000_s17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" fillcolor="#a5a5a5 [2092]" stroked="f" strokeweight="1pt">
                        <v:stroke joinstyle="miter"/>
                      </v:roundrect>
                    </v:group>
                    <v:oval id="شكل بيضاوي 52" o:spid="_x0000_s17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" filled="f" strokecolor="#168489" strokeweight="1pt">
                      <v:stroke joinstyle="miter"/>
                    </v:oval>
                  </v:group>
                  <v:shape id="مربع نص 41" o:spid="_x0000_s17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" filled="f" stroked="f">
                    <v:textbox style="mso-fit-shape-to-text:t">
                      <w:txbxContent>
                        <w:p w14:paraId="752264AF" w14:textId="3D5B428E"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الصراعات بين الزملاء:</w:t>
                          </w:r>
                        </w:p>
                      </w:txbxContent>
                    </v:textbox>
                  </v:shape>
                </v:group>
                <v:shape id="صورة 54" o:spid="_x0000_s17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&#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xml:space="preserve">   - وجود نزاعات متكررة بين الموظفين أو مع المديرين.</w:t>
      </w:r>
    </w:p>
    <w:p w:rsidR="00247375" w:rsidRDefault="00247375" w:rsidP="00084372">
      <w:pPr>
        <w:rPr>
          <w:rtl/>
        </w:rPr>
      </w:pPr>
      <w:r w:rsidRPr="00AC09F9">
        <w:rPr>
          <w:rtl/>
        </w:rPr>
        <w:t xml:space="preserve">   - انعدام التعاون وروح الفريق.</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90FBD94" wp14:editId="793F7708">
                <wp:extent cx="5731510" cy="892088"/>
                <wp:effectExtent l="0" t="0" r="2540" b="22860"/>
                <wp:docPr id="15798567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36" name="مجموعة 47"/>
                        <wpg:cNvGrpSpPr/>
                        <wpg:grpSpPr>
                          <a:xfrm>
                            <a:off x="0" y="0"/>
                            <a:ext cx="5731510" cy="895351"/>
                            <a:chOff x="0" y="0"/>
                            <a:chExt cx="5878196" cy="918845"/>
                          </a:xfrm>
                        </wpg:grpSpPr>
                        <wpg:grpSp>
                          <wpg:cNvPr id="1579856737" name="مجموعة 48"/>
                          <wpg:cNvGrpSpPr/>
                          <wpg:grpSpPr>
                            <a:xfrm>
                              <a:off x="0" y="0"/>
                              <a:ext cx="5878196" cy="918845"/>
                              <a:chOff x="0" y="0"/>
                              <a:chExt cx="6240348" cy="919070"/>
                            </a:xfrm>
                          </wpg:grpSpPr>
                          <wpg:grpSp>
                            <wpg:cNvPr id="1579856738" name="مجموعة 49"/>
                            <wpg:cNvGrpSpPr/>
                            <wpg:grpSpPr>
                              <a:xfrm>
                                <a:off x="0" y="169208"/>
                                <a:ext cx="5433072" cy="580613"/>
                                <a:chOff x="0" y="169208"/>
                                <a:chExt cx="5433072" cy="580613"/>
                              </a:xfrm>
                            </wpg:grpSpPr>
                            <wps:wsp>
                              <wps:cNvPr id="15798567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2"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غياب الدعم والتقدير:</w:t>
                                </w:r>
                              </w:p>
                            </w:txbxContent>
                          </wps:txbx>
                          <wps:bodyPr wrap="square" rtlCol="1">
                            <a:spAutoFit/>
                          </wps:bodyPr>
                        </wps:wsp>
                      </wpg:grpSp>
                      <pic:pic xmlns:pic="http://schemas.openxmlformats.org/drawingml/2006/picture">
                        <pic:nvPicPr>
                          <pic:cNvPr id="157985674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90FBD94" id="_x0000_s17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xVbbw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Y7FVt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7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">
                  <v:group id="مجموعة 48" o:spid="_x0000_s17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">
                    <v:group id="مجموعة 49" o:spid="_x0000_s17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">
                      <v:shape id="شكل حر 50" o:spid="_x0000_s17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" fillcolor="#a5a5a5 [2092]" stroked="f" strokeweight="1pt">
                        <v:stroke joinstyle="miter"/>
                      </v:roundrect>
                    </v:group>
                    <v:oval id="شكل بيضاوي 52" o:spid="_x0000_s17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" filled="f" strokecolor="#168489" strokeweight="1pt">
                      <v:stroke joinstyle="miter"/>
                    </v:oval>
                  </v:group>
                  <v:shape id="مربع نص 41" o:spid="_x0000_s17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" filled="f" stroked="f">
                    <v:textbox style="mso-fit-shape-to-text:t">
                      <w:txbxContent>
                        <w:p w14:paraId="69179B7A" w14:textId="6972C90B"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غياب الدعم والتقدير:</w:t>
                          </w:r>
                        </w:p>
                      </w:txbxContent>
                    </v:textbox>
                  </v:shape>
                </v:group>
                <v:shape id="صورة 54" o:spid="_x0000_s17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&#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xml:space="preserve">   - تجاهل إنجازات الموظفين وعدم تقدير جهودهم.</w:t>
      </w:r>
    </w:p>
    <w:p w:rsidR="00247375" w:rsidRDefault="00247375" w:rsidP="00084372">
      <w:pPr>
        <w:rPr>
          <w:rtl/>
        </w:rPr>
      </w:pPr>
      <w:r w:rsidRPr="00AC09F9">
        <w:rPr>
          <w:rtl/>
        </w:rPr>
        <w:t xml:space="preserve">   - عدم توفير الدعم اللازم لتطويرهم المهني والشخصي.</w:t>
      </w:r>
    </w:p>
    <w:p w:rsidR="00084372" w:rsidRPr="00AC09F9" w:rsidRDefault="00084372" w:rsidP="00084372">
      <w:r w:rsidRPr="002A078C">
        <w:rPr>
          <w:rFonts w:ascii="Sakkal Majalla" w:hAnsi="Sakkal Majalla"/>
          <w:noProof/>
          <w:sz w:val="34"/>
        </w:rPr>
        <mc:AlternateContent>
          <mc:Choice Requires="wpg">
            <w:drawing>
              <wp:inline distT="0" distB="0" distL="0" distR="0" wp14:anchorId="13233E78" wp14:editId="4412B75A">
                <wp:extent cx="5731510" cy="892088"/>
                <wp:effectExtent l="0" t="0" r="2540" b="22860"/>
                <wp:docPr id="15798567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45" name="مجموعة 47"/>
                        <wpg:cNvGrpSpPr/>
                        <wpg:grpSpPr>
                          <a:xfrm>
                            <a:off x="0" y="0"/>
                            <a:ext cx="5731510" cy="895351"/>
                            <a:chOff x="0" y="0"/>
                            <a:chExt cx="5878196" cy="918845"/>
                          </a:xfrm>
                        </wpg:grpSpPr>
                        <wpg:grpSp>
                          <wpg:cNvPr id="1579856746" name="مجموعة 48"/>
                          <wpg:cNvGrpSpPr/>
                          <wpg:grpSpPr>
                            <a:xfrm>
                              <a:off x="0" y="0"/>
                              <a:ext cx="5878196" cy="918845"/>
                              <a:chOff x="0" y="0"/>
                              <a:chExt cx="6240348" cy="919070"/>
                            </a:xfrm>
                          </wpg:grpSpPr>
                          <wpg:grpSp>
                            <wpg:cNvPr id="1579856747" name="مجموعة 49"/>
                            <wpg:cNvGrpSpPr/>
                            <wpg:grpSpPr>
                              <a:xfrm>
                                <a:off x="0" y="169208"/>
                                <a:ext cx="5433072" cy="580613"/>
                                <a:chOff x="0" y="169208"/>
                                <a:chExt cx="5433072" cy="580613"/>
                              </a:xfrm>
                            </wpg:grpSpPr>
                            <wps:wsp>
                              <wps:cNvPr id="15798567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1"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الإدارة السيئة:</w:t>
                                </w:r>
                              </w:p>
                            </w:txbxContent>
                          </wps:txbx>
                          <wps:bodyPr wrap="square" rtlCol="1">
                            <a:spAutoFit/>
                          </wps:bodyPr>
                        </wps:wsp>
                      </wpg:grpSp>
                      <pic:pic xmlns:pic="http://schemas.openxmlformats.org/drawingml/2006/picture">
                        <pic:nvPicPr>
                          <pic:cNvPr id="157985675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3233E78" id="_x0000_s17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SCkcg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IZIKR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7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">
                  <v:group id="مجموعة 48" o:spid="_x0000_s17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">
                    <v:group id="مجموعة 49" o:spid="_x0000_s17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">
                      <v:shape id="شكل حر 50" o:spid="_x0000_s17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" fillcolor="#a5a5a5 [2092]" stroked="f" strokeweight="1pt">
                        <v:stroke joinstyle="miter"/>
                      </v:roundrect>
                    </v:group>
                    <v:oval id="شكل بيضاوي 52" o:spid="_x0000_s17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" filled="f" strokecolor="#168489" strokeweight="1pt">
                      <v:stroke joinstyle="miter"/>
                    </v:oval>
                  </v:group>
                  <v:shape id="مربع نص 41" o:spid="_x0000_s17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" filled="f" stroked="f">
                    <v:textbox style="mso-fit-shape-to-text:t">
                      <w:txbxContent>
                        <w:p w14:paraId="67BF0C13" w14:textId="61998DB1"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الإدارة السيئة:</w:t>
                          </w:r>
                        </w:p>
                      </w:txbxContent>
                    </v:textbox>
                  </v:shape>
                </v:group>
                <v:shape id="صورة 54" o:spid="_x0000_s17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اتخاذ قرارات غير عادلة.</w:t>
      </w:r>
    </w:p>
    <w:p w:rsidR="00247375" w:rsidRDefault="00247375" w:rsidP="00084372">
      <w:pPr>
        <w:rPr>
          <w:rtl/>
        </w:rPr>
      </w:pPr>
      <w:r w:rsidRPr="00AC09F9">
        <w:rPr>
          <w:rtl/>
        </w:rPr>
        <w:t xml:space="preserve">   - أسلوب إدارة يعتمد على السيطرة والتخويف بدلا</w:t>
      </w:r>
      <w:r>
        <w:rPr>
          <w:rFonts w:hint="cs"/>
          <w:rtl/>
        </w:rPr>
        <w:t>ً</w:t>
      </w:r>
      <w:r w:rsidRPr="00AC09F9">
        <w:rPr>
          <w:rtl/>
        </w:rPr>
        <w:t xml:space="preserve"> من التشجيع والتحفيز.</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107C3A7" wp14:editId="2F2CE2BD">
                <wp:extent cx="5731510" cy="892088"/>
                <wp:effectExtent l="0" t="0" r="2540" b="22860"/>
                <wp:docPr id="15798567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54" name="مجموعة 47"/>
                        <wpg:cNvGrpSpPr/>
                        <wpg:grpSpPr>
                          <a:xfrm>
                            <a:off x="0" y="0"/>
                            <a:ext cx="5731510" cy="895351"/>
                            <a:chOff x="0" y="0"/>
                            <a:chExt cx="5878196" cy="918845"/>
                          </a:xfrm>
                        </wpg:grpSpPr>
                        <wpg:grpSp>
                          <wpg:cNvPr id="1579856755" name="مجموعة 48"/>
                          <wpg:cNvGrpSpPr/>
                          <wpg:grpSpPr>
                            <a:xfrm>
                              <a:off x="0" y="0"/>
                              <a:ext cx="5878196" cy="918845"/>
                              <a:chOff x="0" y="0"/>
                              <a:chExt cx="6240348" cy="919070"/>
                            </a:xfrm>
                          </wpg:grpSpPr>
                          <wpg:grpSp>
                            <wpg:cNvPr id="1579856756" name="مجموعة 49"/>
                            <wpg:cNvGrpSpPr/>
                            <wpg:grpSpPr>
                              <a:xfrm>
                                <a:off x="0" y="169208"/>
                                <a:ext cx="5433072" cy="580613"/>
                                <a:chOff x="0" y="169208"/>
                                <a:chExt cx="5433072" cy="580613"/>
                              </a:xfrm>
                            </wpg:grpSpPr>
                            <wps:wsp>
                              <wps:cNvPr id="15798567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0"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ضغوط العمل الزائدة:</w:t>
                                </w:r>
                              </w:p>
                            </w:txbxContent>
                          </wps:txbx>
                          <wps:bodyPr wrap="square" rtlCol="1">
                            <a:spAutoFit/>
                          </wps:bodyPr>
                        </wps:wsp>
                      </wpg:grpSp>
                      <pic:pic xmlns:pic="http://schemas.openxmlformats.org/drawingml/2006/picture">
                        <pic:nvPicPr>
                          <pic:cNvPr id="157985676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107C3A7" id="_x0000_s17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ie7e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O6J7t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17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">
                  <v:group id="مجموعة 48" o:spid="_x0000_s17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">
                    <v:group id="مجموعة 49" o:spid="_x0000_s17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09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">
                      <v:shape id="شكل حر 50" o:spid="_x0000_s17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" fillcolor="#a5a5a5 [2092]" stroked="f" strokeweight="1pt">
                        <v:stroke joinstyle="miter"/>
                      </v:roundrect>
                    </v:group>
                    <v:oval id="شكل بيضاوي 52" o:spid="_x0000_s17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" filled="f" strokecolor="#168489" strokeweight="1pt">
                      <v:stroke joinstyle="miter"/>
                    </v:oval>
                  </v:group>
                  <v:shape id="مربع نص 41" o:spid="_x0000_s178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" filled="f" stroked="f">
                    <v:textbox style="mso-fit-shape-to-text:t">
                      <w:txbxContent>
                        <w:p w14:paraId="1A87C587" w14:textId="4D4BD57A"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ضغوط العمل الزائدة:</w:t>
                          </w:r>
                        </w:p>
                      </w:txbxContent>
                    </v:textbox>
                  </v:shape>
                </v:group>
                <v:shape id="صورة 54" o:spid="_x0000_s17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تكليف الموظفين بمهام تفوق طاقتهم دون توفير الموارد أو الوقت الكافي.</w:t>
      </w:r>
    </w:p>
    <w:p w:rsidR="00247375" w:rsidRDefault="00247375" w:rsidP="00084372">
      <w:pPr>
        <w:rPr>
          <w:rtl/>
        </w:rPr>
      </w:pPr>
      <w:r w:rsidRPr="00AC09F9">
        <w:rPr>
          <w:rtl/>
        </w:rPr>
        <w:t xml:space="preserve">   - المطالبة بإنجازات غير واقعية.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D8A3F33" wp14:editId="2C170591">
                <wp:extent cx="5731510" cy="892088"/>
                <wp:effectExtent l="0" t="0" r="2540" b="22860"/>
                <wp:docPr id="15798567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79856763" name="مجموعة 47"/>
                        <wpg:cNvGrpSpPr/>
                        <wpg:grpSpPr>
                          <a:xfrm>
                            <a:off x="0" y="0"/>
                            <a:ext cx="5731510" cy="895351"/>
                            <a:chOff x="0" y="0"/>
                            <a:chExt cx="5878196" cy="918845"/>
                          </a:xfrm>
                        </wpg:grpSpPr>
                        <wpg:grpSp>
                          <wpg:cNvPr id="1579856764" name="مجموعة 48"/>
                          <wpg:cNvGrpSpPr/>
                          <wpg:grpSpPr>
                            <a:xfrm>
                              <a:off x="0" y="0"/>
                              <a:ext cx="5878196" cy="918845"/>
                              <a:chOff x="0" y="0"/>
                              <a:chExt cx="6240348" cy="919070"/>
                            </a:xfrm>
                          </wpg:grpSpPr>
                          <wpg:grpSp>
                            <wpg:cNvPr id="1579856765" name="مجموعة 49"/>
                            <wpg:cNvGrpSpPr/>
                            <wpg:grpSpPr>
                              <a:xfrm>
                                <a:off x="0" y="169208"/>
                                <a:ext cx="5433072" cy="580613"/>
                                <a:chOff x="0" y="169208"/>
                                <a:chExt cx="5433072" cy="580613"/>
                              </a:xfrm>
                            </wpg:grpSpPr>
                            <wps:wsp>
                              <wps:cNvPr id="1579856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93"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التمييز وانعدام العدالة:</w:t>
                                </w:r>
                              </w:p>
                            </w:txbxContent>
                          </wps:txbx>
                          <wps:bodyPr wrap="square" rtlCol="1">
                            <a:spAutoFit/>
                          </wps:bodyPr>
                        </wps:wsp>
                      </wpg:grpSp>
                      <pic:pic xmlns:pic="http://schemas.openxmlformats.org/drawingml/2006/picture">
                        <pic:nvPicPr>
                          <pic:cNvPr id="160869139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D8A3F33" id="_x0000_s17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obbSeQ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ZobbS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7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">
                  <v:group id="مجموعة 48" o:spid="_x0000_s17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">
                    <v:group id="مجموعة 49" o:spid="_x0000_s17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n3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">
                      <v:shape id="شكل حر 50" o:spid="_x0000_s17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" fillcolor="#a5a5a5 [2092]" stroked="f" strokeweight="1pt">
                        <v:stroke joinstyle="miter"/>
                      </v:roundrect>
                    </v:group>
                    <v:oval id="شكل بيضاوي 52" o:spid="_x0000_s17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" filled="f" strokecolor="#168489" strokeweight="1pt">
                      <v:stroke joinstyle="miter"/>
                    </v:oval>
                  </v:group>
                  <v:shape id="مربع نص 41" o:spid="_x0000_s179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" filled="f" stroked="f">
                    <v:textbox style="mso-fit-shape-to-text:t">
                      <w:txbxContent>
                        <w:p w14:paraId="559A6E58" w14:textId="5F024B0C"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التمييز وانعدام العدالة:</w:t>
                          </w:r>
                        </w:p>
                      </w:txbxContent>
                    </v:textbox>
                  </v:shape>
                </v:group>
                <v:shape id="صورة 54" o:spid="_x0000_s17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وجود محاباة أو تمييز بين الموظفين على أساس الجنس، العرق، أو أي عوامل أخرى.</w:t>
      </w:r>
    </w:p>
    <w:p w:rsidR="00247375" w:rsidRDefault="00247375" w:rsidP="00084372">
      <w:pPr>
        <w:rPr>
          <w:rtl/>
        </w:rPr>
      </w:pPr>
      <w:r w:rsidRPr="00AC09F9">
        <w:rPr>
          <w:rtl/>
        </w:rPr>
        <w:t xml:space="preserve">   - غياب فرص متساوية للنمو والتطوير.</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60A7B57C" wp14:editId="2CF097AB">
                <wp:extent cx="5731510" cy="892088"/>
                <wp:effectExtent l="0" t="0" r="2540" b="22860"/>
                <wp:docPr id="16086913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396" name="مجموعة 47"/>
                        <wpg:cNvGrpSpPr/>
                        <wpg:grpSpPr>
                          <a:xfrm>
                            <a:off x="0" y="0"/>
                            <a:ext cx="5731510" cy="895351"/>
                            <a:chOff x="0" y="0"/>
                            <a:chExt cx="5878196" cy="918845"/>
                          </a:xfrm>
                        </wpg:grpSpPr>
                        <wpg:grpSp>
                          <wpg:cNvPr id="1608691397" name="مجموعة 48"/>
                          <wpg:cNvGrpSpPr/>
                          <wpg:grpSpPr>
                            <a:xfrm>
                              <a:off x="0" y="0"/>
                              <a:ext cx="5878196" cy="918845"/>
                              <a:chOff x="0" y="0"/>
                              <a:chExt cx="6240348" cy="919070"/>
                            </a:xfrm>
                          </wpg:grpSpPr>
                          <wpg:grpSp>
                            <wpg:cNvPr id="1608691398" name="مجموعة 49"/>
                            <wpg:cNvGrpSpPr/>
                            <wpg:grpSpPr>
                              <a:xfrm>
                                <a:off x="0" y="169208"/>
                                <a:ext cx="5433072" cy="580613"/>
                                <a:chOff x="0" y="169208"/>
                                <a:chExt cx="5433072" cy="580613"/>
                              </a:xfrm>
                            </wpg:grpSpPr>
                            <wps:wsp>
                              <wps:cNvPr id="16086913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02"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انتشار الشكوى والإحباط:</w:t>
                                </w:r>
                              </w:p>
                            </w:txbxContent>
                          </wps:txbx>
                          <wps:bodyPr wrap="square" rtlCol="1">
                            <a:spAutoFit/>
                          </wps:bodyPr>
                        </wps:wsp>
                      </wpg:grpSp>
                      <pic:pic xmlns:pic="http://schemas.openxmlformats.org/drawingml/2006/picture">
                        <pic:nvPicPr>
                          <pic:cNvPr id="160869140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A7B57C" id="_x0000_s17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Gl8cA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t9Gl8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7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">
                  <v:group id="مجموعة 48" o:spid="_x0000_s18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">
                    <v:group id="مجموعة 49" o:spid="_x0000_s18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">
                      <v:shape id="شكل حر 50" o:spid="_x0000_s18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" fillcolor="#a5a5a5 [2092]" stroked="f" strokeweight="1pt">
                        <v:stroke joinstyle="miter"/>
                      </v:roundrect>
                    </v:group>
                    <v:oval id="شكل بيضاوي 52" o:spid="_x0000_s18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" filled="f" strokecolor="#168489" strokeweight="1pt">
                      <v:stroke joinstyle="miter"/>
                    </v:oval>
                  </v:group>
                  <v:shape id="مربع نص 41" o:spid="_x0000_s180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" filled="f" stroked="f">
                    <v:textbox style="mso-fit-shape-to-text:t">
                      <w:txbxContent>
                        <w:p w14:paraId="6893013C" w14:textId="23499DA8"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انتشار الشكوى والإحباط:</w:t>
                          </w:r>
                        </w:p>
                      </w:txbxContent>
                    </v:textbox>
                  </v:shape>
                </v:group>
                <v:shape id="صورة 54" o:spid="_x0000_s18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">
                  <v:imagedata r:id="rId78" o:title=""/>
                </v:shape>
                <w10:anchorlock/>
              </v:group>
            </w:pict>
          </mc:Fallback>
        </mc:AlternateContent>
      </w:r>
    </w:p>
    <w:p w:rsidR="00247375" w:rsidRPr="00AC09F9" w:rsidRDefault="00247375" w:rsidP="002800BB">
      <w:r w:rsidRPr="00AC09F9">
        <w:rPr>
          <w:rtl/>
        </w:rPr>
        <w:t xml:space="preserve">   - انتشار ثقافة الإحباط بين الموظفين نتيجة للضغوط أو عدم الرضا عن بيئة العمل.</w:t>
      </w:r>
    </w:p>
    <w:p w:rsidR="00247375" w:rsidRDefault="00AC742E" w:rsidP="002800BB">
      <w:pPr>
        <w:keepNext/>
        <w:rPr>
          <w:b/>
          <w:bCs/>
          <w:color w:val="168489"/>
        </w:rPr>
      </w:pPr>
      <w:hyperlink r:id="rId122" w:history="1">
        <w:r w:rsidR="00247375" w:rsidRPr="00AC742E">
          <w:rPr>
            <w:rStyle w:val="Hyperlink"/>
            <w:rFonts w:hint="cs"/>
            <w:b/>
            <w:bCs/>
            <w:rtl/>
          </w:rPr>
          <w:t>ثانياً</w:t>
        </w:r>
        <w:r w:rsidR="00247375" w:rsidRPr="00AC742E">
          <w:rPr>
            <w:rStyle w:val="Hyperlink"/>
            <w:b/>
            <w:bCs/>
            <w:rtl/>
          </w:rPr>
          <w:t>:</w:t>
        </w:r>
      </w:hyperlink>
      <w:r w:rsidR="00247375" w:rsidRPr="00C02757">
        <w:rPr>
          <w:b/>
          <w:bCs/>
          <w:rtl/>
        </w:rPr>
        <w:t xml:space="preserve"> </w:t>
      </w:r>
      <w:r w:rsidR="00247375" w:rsidRPr="002800BB">
        <w:rPr>
          <w:b/>
          <w:bCs/>
          <w:color w:val="168489"/>
          <w:rtl/>
        </w:rPr>
        <w:t>أثر بيئة العمل السلبية على الموظفين</w:t>
      </w:r>
    </w:p>
    <w:p w:rsidR="002800BB" w:rsidRDefault="002800BB" w:rsidP="002800BB">
      <w:pPr>
        <w:rPr>
          <w:b/>
          <w:bCs/>
          <w:rtl/>
        </w:rPr>
      </w:pPr>
      <w:r w:rsidRPr="002800BB">
        <w:rPr>
          <w:b/>
          <w:bCs/>
          <w:noProof/>
        </w:rPr>
        <mc:AlternateContent>
          <mc:Choice Requires="wpg">
            <w:drawing>
              <wp:inline distT="0" distB="0" distL="0" distR="0" wp14:anchorId="0CF88F27" wp14:editId="04AF84E9">
                <wp:extent cx="5621478" cy="2780779"/>
                <wp:effectExtent l="0" t="0" r="17780" b="19685"/>
                <wp:docPr id="801405960" name="Group 4"/>
                <wp:cNvGraphicFramePr/>
                <a:graphic xmlns:a="http://schemas.openxmlformats.org/drawingml/2006/main">
                  <a:graphicData uri="http://schemas.microsoft.com/office/word/2010/wordprocessingGroup">
                    <wpg:wgp>
                      <wpg:cNvGrpSpPr/>
                      <wpg:grpSpPr>
                        <a:xfrm>
                          <a:off x="0" y="0"/>
                          <a:ext cx="5621478" cy="2780779"/>
                          <a:chOff x="0" y="0"/>
                          <a:chExt cx="5957713" cy="2947475"/>
                        </a:xfrm>
                      </wpg:grpSpPr>
                      <wpg:grpSp>
                        <wpg:cNvPr id="801405961" name="Group 801405961"/>
                        <wpg:cNvGrpSpPr/>
                        <wpg:grpSpPr>
                          <a:xfrm>
                            <a:off x="0" y="0"/>
                            <a:ext cx="5957713" cy="1432999"/>
                            <a:chOff x="0" y="0"/>
                            <a:chExt cx="5957713" cy="1432999"/>
                          </a:xfrm>
                        </wpg:grpSpPr>
                        <wpg:grpSp>
                          <wpg:cNvPr id="801405962" name="Group 801405962"/>
                          <wpg:cNvGrpSpPr/>
                          <wpg:grpSpPr>
                            <a:xfrm>
                              <a:off x="0" y="0"/>
                              <a:ext cx="1432998" cy="1432999"/>
                              <a:chOff x="0" y="0"/>
                              <a:chExt cx="1432998" cy="1432999"/>
                            </a:xfrm>
                          </wpg:grpSpPr>
                          <wpg:grpSp>
                            <wpg:cNvPr id="801405963" name="Group 801405963"/>
                            <wpg:cNvGrpSpPr/>
                            <wpg:grpSpPr>
                              <a:xfrm>
                                <a:off x="0" y="0"/>
                                <a:ext cx="1432998" cy="1432999"/>
                                <a:chOff x="0" y="0"/>
                                <a:chExt cx="1714500" cy="1714500"/>
                              </a:xfrm>
                            </wpg:grpSpPr>
                            <wps:wsp>
                              <wps:cNvPr id="801405964" name="Rectangle: Diagonal Corners Rounded 801405964"/>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65" name="Oval 801405965"/>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66" name="TextBox 4101"/>
                            <wps:cNvSpPr txBox="1"/>
                            <wps:spPr>
                              <a:xfrm>
                                <a:off x="38417" y="432896"/>
                                <a:ext cx="1355724" cy="901348"/>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زيادة معدلات الغياب</w:t>
                                  </w:r>
                                </w:p>
                              </w:txbxContent>
                            </wps:txbx>
                            <wps:bodyPr wrap="square" rtlCol="0">
                              <a:noAutofit/>
                            </wps:bodyPr>
                          </wps:wsp>
                        </wpg:grpSp>
                        <wpg:grpSp>
                          <wpg:cNvPr id="801405967" name="Group 801405967"/>
                          <wpg:cNvGrpSpPr/>
                          <wpg:grpSpPr>
                            <a:xfrm>
                              <a:off x="1508238" y="0"/>
                              <a:ext cx="4449475" cy="1432999"/>
                              <a:chOff x="1508238" y="0"/>
                              <a:chExt cx="4449475" cy="1432999"/>
                            </a:xfrm>
                          </wpg:grpSpPr>
                          <wpg:grpSp>
                            <wpg:cNvPr id="801405968" name="Group 801405968"/>
                            <wpg:cNvGrpSpPr/>
                            <wpg:grpSpPr>
                              <a:xfrm>
                                <a:off x="3016476" y="0"/>
                                <a:ext cx="1432998" cy="1432999"/>
                                <a:chOff x="3016476" y="0"/>
                                <a:chExt cx="1432998" cy="1432999"/>
                              </a:xfrm>
                            </wpg:grpSpPr>
                            <wpg:grpSp>
                              <wpg:cNvPr id="801405969" name="Group 801405969"/>
                              <wpg:cNvGrpSpPr/>
                              <wpg:grpSpPr>
                                <a:xfrm>
                                  <a:off x="3016476" y="0"/>
                                  <a:ext cx="1432998" cy="1432999"/>
                                  <a:chOff x="3016478" y="0"/>
                                  <a:chExt cx="1714500" cy="1714500"/>
                                </a:xfrm>
                              </wpg:grpSpPr>
                              <wps:wsp>
                                <wps:cNvPr id="801405970" name="Rectangle: Diagonal Corners Rounded 801405970"/>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71" name="Oval 801405971"/>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2" name="TextBox 67"/>
                              <wps:cNvSpPr txBox="1"/>
                              <wps:spPr>
                                <a:xfrm>
                                  <a:off x="3054824" y="583966"/>
                                  <a:ext cx="1355724" cy="409575"/>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الإرهاق المهني</w:t>
                                    </w:r>
                                  </w:p>
                                </w:txbxContent>
                              </wps:txbx>
                              <wps:bodyPr wrap="square" rtlCol="0">
                                <a:noAutofit/>
                              </wps:bodyPr>
                            </wps:wsp>
                          </wpg:grpSp>
                          <wpg:grpSp>
                            <wpg:cNvPr id="801405973" name="Group 801405973"/>
                            <wpg:cNvGrpSpPr/>
                            <wpg:grpSpPr>
                              <a:xfrm>
                                <a:off x="1508238" y="0"/>
                                <a:ext cx="1432998" cy="1432999"/>
                                <a:chOff x="1508238" y="0"/>
                                <a:chExt cx="1432998" cy="1432999"/>
                              </a:xfrm>
                            </wpg:grpSpPr>
                            <wpg:grpSp>
                              <wpg:cNvPr id="801405974" name="Group 801405974"/>
                              <wpg:cNvGrpSpPr/>
                              <wpg:grpSpPr>
                                <a:xfrm>
                                  <a:off x="1508238" y="0"/>
                                  <a:ext cx="1432998" cy="1432999"/>
                                  <a:chOff x="1508239" y="0"/>
                                  <a:chExt cx="1714500" cy="1714500"/>
                                </a:xfrm>
                              </wpg:grpSpPr>
                              <wps:wsp>
                                <wps:cNvPr id="801405975" name="Rectangle: Diagonal Corners Rounded 801405975"/>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76" name="Oval 801405976"/>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7" name="TextBox 71"/>
                              <wps:cNvSpPr txBox="1"/>
                              <wps:spPr>
                                <a:xfrm>
                                  <a:off x="1546496" y="407729"/>
                                  <a:ext cx="1355724" cy="848997"/>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انخفاض الإنتاجية</w:t>
                                    </w:r>
                                  </w:p>
                                </w:txbxContent>
                              </wps:txbx>
                              <wps:bodyPr wrap="square" rtlCol="0">
                                <a:noAutofit/>
                              </wps:bodyPr>
                            </wps:wsp>
                          </wpg:grpSp>
                          <wpg:grpSp>
                            <wpg:cNvPr id="801405978" name="Group 801405978"/>
                            <wpg:cNvGrpSpPr/>
                            <wpg:grpSpPr>
                              <a:xfrm>
                                <a:off x="4524715" y="0"/>
                                <a:ext cx="1432998" cy="1432999"/>
                                <a:chOff x="4524715" y="0"/>
                                <a:chExt cx="1432998" cy="1432999"/>
                              </a:xfrm>
                            </wpg:grpSpPr>
                            <wpg:grpSp>
                              <wpg:cNvPr id="801405979" name="Group 801405979"/>
                              <wpg:cNvGrpSpPr/>
                              <wpg:grpSpPr>
                                <a:xfrm>
                                  <a:off x="4524715" y="0"/>
                                  <a:ext cx="1432998" cy="1432999"/>
                                  <a:chOff x="4524717" y="0"/>
                                  <a:chExt cx="1714500" cy="1714500"/>
                                </a:xfrm>
                              </wpg:grpSpPr>
                              <wps:wsp>
                                <wps:cNvPr id="801405980" name="Rectangle: Diagonal Corners Rounded 801405980"/>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81" name="Oval 801405981"/>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82" name="TextBox 4142"/>
                              <wps:cNvSpPr txBox="1"/>
                              <wps:spPr>
                                <a:xfrm>
                                  <a:off x="4562654" y="407722"/>
                                  <a:ext cx="1355724" cy="813237"/>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تدهور الصحة النفسية</w:t>
                                    </w:r>
                                  </w:p>
                                </w:txbxContent>
                              </wps:txbx>
                              <wps:bodyPr wrap="square" rtlCol="0">
                                <a:noAutofit/>
                              </wps:bodyPr>
                            </wps:wsp>
                          </wpg:grpSp>
                        </wpg:grpSp>
                      </wpg:grpSp>
                      <wpg:grpSp>
                        <wpg:cNvPr id="801405983" name="Group 801405983"/>
                        <wpg:cNvGrpSpPr/>
                        <wpg:grpSpPr>
                          <a:xfrm>
                            <a:off x="678075" y="1514476"/>
                            <a:ext cx="1432998" cy="1432999"/>
                            <a:chOff x="678075" y="1514476"/>
                            <a:chExt cx="1432998" cy="1432999"/>
                          </a:xfrm>
                        </wpg:grpSpPr>
                        <wpg:grpSp>
                          <wpg:cNvPr id="801405984" name="Group 801405984"/>
                          <wpg:cNvGrpSpPr/>
                          <wpg:grpSpPr>
                            <a:xfrm>
                              <a:off x="678075" y="1514476"/>
                              <a:ext cx="1432998" cy="1432999"/>
                              <a:chOff x="678075" y="1514476"/>
                              <a:chExt cx="1714500" cy="1714500"/>
                            </a:xfrm>
                          </wpg:grpSpPr>
                          <wps:wsp>
                            <wps:cNvPr id="801405985" name="Rectangle: Diagonal Corners Rounded 801405985"/>
                            <wps:cNvSpPr/>
                            <wps:spPr>
                              <a:xfrm flipV="1">
                                <a:off x="724046" y="1538094"/>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86" name="Oval 801405986"/>
                            <wps:cNvSpPr/>
                            <wps:spPr>
                              <a:xfrm>
                                <a:off x="678075" y="1514476"/>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87" name="TextBox 58"/>
                          <wps:cNvSpPr txBox="1"/>
                          <wps:spPr>
                            <a:xfrm>
                              <a:off x="716420" y="1911156"/>
                              <a:ext cx="1356359" cy="849224"/>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ضعف الإبداع والابتكار</w:t>
                                </w:r>
                              </w:p>
                            </w:txbxContent>
                          </wps:txbx>
                          <wps:bodyPr wrap="square" rtlCol="0">
                            <a:noAutofit/>
                          </wps:bodyPr>
                        </wps:wsp>
                      </wpg:grpSp>
                      <wpg:grpSp>
                        <wpg:cNvPr id="801405988" name="Group 801405988"/>
                        <wpg:cNvGrpSpPr/>
                        <wpg:grpSpPr>
                          <a:xfrm>
                            <a:off x="2186312" y="1514476"/>
                            <a:ext cx="1432998" cy="1432999"/>
                            <a:chOff x="2186312" y="1514476"/>
                            <a:chExt cx="1432998" cy="1432999"/>
                          </a:xfrm>
                        </wpg:grpSpPr>
                        <wpg:grpSp>
                          <wpg:cNvPr id="801405989" name="Group 801405989"/>
                          <wpg:cNvGrpSpPr/>
                          <wpg:grpSpPr>
                            <a:xfrm>
                              <a:off x="2186312" y="1514476"/>
                              <a:ext cx="1432998" cy="1432999"/>
                              <a:chOff x="2186314" y="1514476"/>
                              <a:chExt cx="1714500" cy="1714500"/>
                            </a:xfrm>
                          </wpg:grpSpPr>
                          <wps:wsp>
                            <wps:cNvPr id="801405990" name="Rectangle: Diagonal Corners Rounded 801405990"/>
                            <wps:cNvSpPr/>
                            <wps:spPr>
                              <a:xfrm flipV="1">
                                <a:off x="2232285" y="1538094"/>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91" name="Oval 801405991"/>
                            <wps:cNvSpPr/>
                            <wps:spPr>
                              <a:xfrm>
                                <a:off x="2186314" y="1514476"/>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92" name="TextBox 42"/>
                          <wps:cNvSpPr txBox="1"/>
                          <wps:spPr>
                            <a:xfrm>
                              <a:off x="2224318" y="1695240"/>
                              <a:ext cx="1356359" cy="1186941"/>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تأثير على العلاقات الشخصية</w:t>
                                </w:r>
                              </w:p>
                            </w:txbxContent>
                          </wps:txbx>
                          <wps:bodyPr wrap="square" rtlCol="0">
                            <a:noAutofit/>
                          </wps:bodyPr>
                        </wps:wsp>
                      </wpg:grpSp>
                      <wpg:grpSp>
                        <wpg:cNvPr id="801405993" name="Group 801405993"/>
                        <wpg:cNvGrpSpPr/>
                        <wpg:grpSpPr>
                          <a:xfrm>
                            <a:off x="3694551" y="1514476"/>
                            <a:ext cx="1432998" cy="1432999"/>
                            <a:chOff x="3694551" y="1514476"/>
                            <a:chExt cx="1432998" cy="1432999"/>
                          </a:xfrm>
                        </wpg:grpSpPr>
                        <wpg:grpSp>
                          <wpg:cNvPr id="801405994" name="Group 801405994"/>
                          <wpg:cNvGrpSpPr/>
                          <wpg:grpSpPr>
                            <a:xfrm>
                              <a:off x="3694551" y="1514476"/>
                              <a:ext cx="1432998" cy="1432999"/>
                              <a:chOff x="3694553" y="1514476"/>
                              <a:chExt cx="1714500" cy="1714500"/>
                            </a:xfrm>
                          </wpg:grpSpPr>
                          <wps:wsp>
                            <wps:cNvPr id="801405995" name="Rectangle: Diagonal Corners Rounded 801405995"/>
                            <wps:cNvSpPr/>
                            <wps:spPr>
                              <a:xfrm flipV="1">
                                <a:off x="3740524" y="1538094"/>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96" name="Oval 801405996"/>
                            <wps:cNvSpPr/>
                            <wps:spPr>
                              <a:xfrm>
                                <a:off x="3694553" y="1514476"/>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97" name="TextBox 38"/>
                          <wps:cNvSpPr txBox="1"/>
                          <wps:spPr>
                            <a:xfrm>
                              <a:off x="3732579" y="1909321"/>
                              <a:ext cx="1355724" cy="849224"/>
                            </a:xfrm>
                            <a:prstGeom prst="rect">
                              <a:avLst/>
                            </a:prstGeom>
                            <a:noFill/>
                          </wps:spPr>
                          <wps:txbx>
                            <w:txbxContent>
                              <w:p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ارتفاع معدل دوران الموظفين</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CF88F27" id="Group 4" o:spid="_x0000_s1807" style="width:442.65pt;height:218.95pt;mso-position-horizontal-relative:char;mso-position-vertical-relative:line" coordsize="59577,29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">
                <v:group id="Group 801405961" o:spid="_x0000_s1808" style="position:absolute;width:59577;height:14329" coordsize="59577,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">
                  <v:group id="Group 801405962" o:spid="_x0000_s1809"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">
                    <v:group id="Group 801405963" o:spid="_x0000_s1810"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">
                      <v:shape id="Rectangle: Diagonal Corners Rounded 801405964" o:spid="_x0000_s1811"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801405965" o:spid="_x0000_s1812"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" fillcolor="white [3212]" strokecolor="#a0c9ca" strokeweight="1pt">
                        <v:stroke joinstyle="miter"/>
                      </v:oval>
                    </v:group>
                    <v:shape id="TextBox 4101" o:spid="_x0000_s1813" type="#_x0000_t202" style="position:absolute;left:384;top:4328;width:13557;height:9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" filled="f" stroked="f">
                      <v:textbox>
                        <w:txbxContent>
                          <w:p w14:paraId="2EBEE03D" w14:textId="163C9664"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زيادة معدلات الغياب</w:t>
                            </w:r>
                          </w:p>
                        </w:txbxContent>
                      </v:textbox>
                    </v:shape>
                  </v:group>
                  <v:group id="Group 801405967" o:spid="_x0000_s1814"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YA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">
                    <v:group id="Group 801405968" o:spid="_x0000_s1815"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">
                      <v:group id="Group 801405969" o:spid="_x0000_s1816"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">
                        <v:shape id="Rectangle: Diagonal Corners Rounded 801405970" o:spid="_x0000_s1817"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801405971" o:spid="_x0000_s1818"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" fillcolor="white [3212]" strokecolor="#bfbfbf" strokeweight="1pt">
                          <v:stroke joinstyle="miter"/>
                        </v:oval>
                      </v:group>
                      <v:shape id="TextBox 67" o:spid="_x0000_s1819" type="#_x0000_t202" style="position:absolute;left:30548;top:5839;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" filled="f" stroked="f">
                        <v:textbox>
                          <w:txbxContent>
                            <w:p w14:paraId="7488FCD8" w14:textId="78E790CB"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الإرهاق المهني</w:t>
                              </w:r>
                            </w:p>
                          </w:txbxContent>
                        </v:textbox>
                      </v:shape>
                    </v:group>
                    <v:group id="Group 801405973" o:spid="_x0000_s1820"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">
                      <v:group id="Group 801405974" o:spid="_x0000_s1821"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">
                        <v:shape id="Rectangle: Diagonal Corners Rounded 801405975" o:spid="_x0000_s1822"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801405976" o:spid="_x0000_s1823"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" fillcolor="white [3212]" strokecolor="#ffd366" strokeweight="1pt">
                          <v:stroke joinstyle="miter"/>
                        </v:oval>
                      </v:group>
                      <v:shape id="TextBox 71" o:spid="_x0000_s1824" type="#_x0000_t202" style="position:absolute;left:15464;top:4077;width:13558;height:8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" filled="f" stroked="f">
                        <v:textbox>
                          <w:txbxContent>
                            <w:p w14:paraId="5819494E" w14:textId="6903E50E"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انخفاض الإنتاجية</w:t>
                              </w:r>
                            </w:p>
                          </w:txbxContent>
                        </v:textbox>
                      </v:shape>
                    </v:group>
                    <v:group id="Group 801405978" o:spid="_x0000_s1825"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">
                      <v:group id="Group 801405979" o:spid="_x0000_s1826"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">
                        <v:shape id="Rectangle: Diagonal Corners Rounded 801405980" o:spid="_x0000_s1827"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801405981" o:spid="_x0000_s1828"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" fillcolor="white [3212]" strokecolor="#168489" strokeweight="1pt">
                          <v:stroke joinstyle="miter"/>
                        </v:oval>
                      </v:group>
                      <v:shape id="TextBox 4142" o:spid="_x0000_s1829" type="#_x0000_t202" style="position:absolute;left:45626;top:4077;width:13557;height:8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" filled="f" stroked="f">
                        <v:textbox>
                          <w:txbxContent>
                            <w:p w14:paraId="66C8910B" w14:textId="2D73BE67"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تدهور الصحة النفسية</w:t>
                              </w:r>
                            </w:p>
                          </w:txbxContent>
                        </v:textbox>
                      </v:shape>
                    </v:group>
                  </v:group>
                </v:group>
                <v:group id="Group 801405983" o:spid="_x0000_s1830" style="position:absolute;left:6780;top:15144;width:14330;height:14330" coordorigin="6780,1514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">
                  <v:group id="Group 801405984" o:spid="_x0000_s1831" style="position:absolute;left:6780;top:15144;width:14330;height:14330" coordorigin="6780,1514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">
                    <v:shape id="Rectangle: Diagonal Corners Rounded 801405985" o:spid="_x0000_s1832" style="position:absolute;left:7240;top:15380;width:16226;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801405986" o:spid="_x0000_s1833" style="position:absolute;left:6780;top:1514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" fillcolor="white [3212]" strokecolor="#ffd366" strokeweight="1pt">
                      <v:stroke joinstyle="miter"/>
                    </v:oval>
                  </v:group>
                  <v:shape id="TextBox 58" o:spid="_x0000_s1834" type="#_x0000_t202" style="position:absolute;left:7164;top:19111;width:13563;height:8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" filled="f" stroked="f">
                    <v:textbox>
                      <w:txbxContent>
                        <w:p w14:paraId="0C253BAB" w14:textId="1E2F55CA"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ضعف الإبداع والابتكار</w:t>
                          </w:r>
                        </w:p>
                      </w:txbxContent>
                    </v:textbox>
                  </v:shape>
                </v:group>
                <v:group id="Group 801405988" o:spid="_x0000_s1835" style="position:absolute;left:21863;top:15144;width:14330;height:14330" coordorigin="21863,1514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">
                  <v:group id="Group 801405989" o:spid="_x0000_s1836" style="position:absolute;left:21863;top:15144;width:14330;height:14330" coordorigin="21863,1514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">
                    <v:shape id="Rectangle: Diagonal Corners Rounded 801405990" o:spid="_x0000_s1837" style="position:absolute;left:22322;top:15380;width:16226;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801405991" o:spid="_x0000_s1838" style="position:absolute;left:21863;top:1514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" fillcolor="white [3212]" strokecolor="#bfbfbf" strokeweight="1pt">
                      <v:stroke joinstyle="miter"/>
                    </v:oval>
                  </v:group>
                  <v:shape id="TextBox 42" o:spid="_x0000_s1839" type="#_x0000_t202" style="position:absolute;left:22243;top:16952;width:13563;height:11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" filled="f" stroked="f">
                    <v:textbox>
                      <w:txbxContent>
                        <w:p w14:paraId="327161A9" w14:textId="3C97A164"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تأثير على العلاقات الشخصية</w:t>
                          </w:r>
                        </w:p>
                      </w:txbxContent>
                    </v:textbox>
                  </v:shape>
                </v:group>
                <v:group id="Group 801405993" o:spid="_x0000_s1840" style="position:absolute;left:36945;top:15144;width:14330;height:14330" coordorigin="36945,1514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">
                  <v:group id="Group 801405994" o:spid="_x0000_s1841" style="position:absolute;left:36945;top:15144;width:14330;height:14330" coordorigin="36945,1514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">
                    <v:shape id="Rectangle: Diagonal Corners Rounded 801405995" o:spid="_x0000_s1842" style="position:absolute;left:37405;top:15380;width:16225;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801405996" o:spid="_x0000_s1843" style="position:absolute;left:36945;top:1514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" fillcolor="white [3212]" strokecolor="#168489" strokeweight="1pt">
                      <v:stroke joinstyle="miter"/>
                    </v:oval>
                  </v:group>
                  <v:shape id="TextBox 38" o:spid="_x0000_s1844" type="#_x0000_t202" style="position:absolute;left:37325;top:19093;width:13558;height:8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" filled="f" stroked="f">
                    <v:textbox>
                      <w:txbxContent>
                        <w:p w14:paraId="51193368" w14:textId="2F55BF0F" w:rsidR="002800BB" w:rsidRDefault="002800BB" w:rsidP="002800BB">
                          <w:pPr>
                            <w:bidi w:val="0"/>
                            <w:jc w:val="center"/>
                            <w:rPr>
                              <w:rFonts w:ascii="Adobe Arabic" w:hAnsi="Adobe Arabic" w:cs="Adobe Arabic"/>
                              <w:b/>
                              <w:bCs/>
                              <w:kern w:val="24"/>
                              <w:sz w:val="40"/>
                              <w:szCs w:val="40"/>
                              <w:lang w:bidi="ar-SY"/>
                            </w:rPr>
                          </w:pPr>
                          <w:r w:rsidRPr="002800BB">
                            <w:rPr>
                              <w:rFonts w:ascii="Adobe Arabic" w:hAnsi="Adobe Arabic" w:cs="Adobe Arabic"/>
                              <w:b/>
                              <w:bCs/>
                              <w:kern w:val="24"/>
                              <w:sz w:val="40"/>
                              <w:szCs w:val="40"/>
                              <w:rtl/>
                              <w:lang w:bidi="ar-SY"/>
                            </w:rPr>
                            <w:t>ارتفاع معدل دوران الموظفين</w:t>
                          </w:r>
                        </w:p>
                      </w:txbxContent>
                    </v:textbox>
                  </v:shape>
                </v:group>
                <w10:anchorlock/>
              </v:group>
            </w:pict>
          </mc:Fallback>
        </mc:AlternateContent>
      </w:r>
    </w:p>
    <w:p w:rsidR="00084372" w:rsidRPr="00C02757" w:rsidRDefault="00084372" w:rsidP="00084372">
      <w:pPr>
        <w:rPr>
          <w:b/>
          <w:bCs/>
        </w:rPr>
      </w:pPr>
      <w:r w:rsidRPr="002A078C">
        <w:rPr>
          <w:rFonts w:ascii="Sakkal Majalla" w:hAnsi="Sakkal Majalla"/>
          <w:noProof/>
          <w:sz w:val="34"/>
        </w:rPr>
        <mc:AlternateContent>
          <mc:Choice Requires="wpg">
            <w:drawing>
              <wp:inline distT="0" distB="0" distL="0" distR="0" wp14:anchorId="0D53A89E" wp14:editId="1F6C66D4">
                <wp:extent cx="5731510" cy="892088"/>
                <wp:effectExtent l="0" t="0" r="2540" b="22860"/>
                <wp:docPr id="16086914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05" name="مجموعة 47"/>
                        <wpg:cNvGrpSpPr/>
                        <wpg:grpSpPr>
                          <a:xfrm>
                            <a:off x="0" y="0"/>
                            <a:ext cx="5731510" cy="895351"/>
                            <a:chOff x="0" y="0"/>
                            <a:chExt cx="5878196" cy="918845"/>
                          </a:xfrm>
                        </wpg:grpSpPr>
                        <wpg:grpSp>
                          <wpg:cNvPr id="1608691406" name="مجموعة 48"/>
                          <wpg:cNvGrpSpPr/>
                          <wpg:grpSpPr>
                            <a:xfrm>
                              <a:off x="0" y="0"/>
                              <a:ext cx="5878196" cy="918845"/>
                              <a:chOff x="0" y="0"/>
                              <a:chExt cx="6240348" cy="919070"/>
                            </a:xfrm>
                          </wpg:grpSpPr>
                          <wpg:grpSp>
                            <wpg:cNvPr id="1608691407" name="مجموعة 49"/>
                            <wpg:cNvGrpSpPr/>
                            <wpg:grpSpPr>
                              <a:xfrm>
                                <a:off x="0" y="169208"/>
                                <a:ext cx="5433072" cy="580613"/>
                                <a:chOff x="0" y="169208"/>
                                <a:chExt cx="5433072" cy="580613"/>
                              </a:xfrm>
                            </wpg:grpSpPr>
                            <wps:wsp>
                              <wps:cNvPr id="16086914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11"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تدهور الصحة النفسية:</w:t>
                                </w:r>
                              </w:p>
                            </w:txbxContent>
                          </wps:txbx>
                          <wps:bodyPr wrap="square" rtlCol="1">
                            <a:spAutoFit/>
                          </wps:bodyPr>
                        </wps:wsp>
                      </wpg:grpSp>
                      <pic:pic xmlns:pic="http://schemas.openxmlformats.org/drawingml/2006/picture">
                        <pic:nvPicPr>
                          <pic:cNvPr id="160869141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D53A89E" id="_x0000_s18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4zaVdA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1qu6R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OM2lX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8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">
                  <v:group id="مجموعة 48" o:spid="_x0000_s18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">
                    <v:group id="مجموعة 49" o:spid="_x0000_s18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">
                      <v:shape id="شكل حر 50" o:spid="_x0000_s18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" fillcolor="#a5a5a5 [2092]" stroked="f" strokeweight="1pt">
                        <v:stroke joinstyle="miter"/>
                      </v:roundrect>
                    </v:group>
                    <v:oval id="شكل بيضاوي 52" o:spid="_x0000_s18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" filled="f" strokecolor="#168489" strokeweight="1pt">
                      <v:stroke joinstyle="miter"/>
                    </v:oval>
                  </v:group>
                  <v:shape id="مربع نص 41" o:spid="_x0000_s18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" filled="f" stroked="f">
                    <v:textbox style="mso-fit-shape-to-text:t">
                      <w:txbxContent>
                        <w:p w14:paraId="37B8239A" w14:textId="35847C75"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تدهور الصحة النفسية:</w:t>
                          </w:r>
                        </w:p>
                      </w:txbxContent>
                    </v:textbox>
                  </v:shape>
                </v:group>
                <v:shape id="صورة 54" o:spid="_x0000_s18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بيئة العمل السلبية قد تؤدي إلى القلق، الاكتئاب، والإرهاق النفسي.</w:t>
      </w:r>
    </w:p>
    <w:p w:rsidR="00247375" w:rsidRDefault="00247375" w:rsidP="00084372">
      <w:pPr>
        <w:rPr>
          <w:rtl/>
        </w:rPr>
      </w:pPr>
      <w:r w:rsidRPr="00AC09F9">
        <w:rPr>
          <w:rtl/>
        </w:rPr>
        <w:t xml:space="preserve">   - شعور الموظفين بعدم الأمان أو عدم التقدير يزيد من التوتر.</w:t>
      </w:r>
    </w:p>
    <w:p w:rsidR="00084372" w:rsidRPr="00AC09F9" w:rsidRDefault="00084372" w:rsidP="00084372">
      <w:r w:rsidRPr="002A078C">
        <w:rPr>
          <w:rFonts w:ascii="Sakkal Majalla" w:hAnsi="Sakkal Majalla"/>
          <w:noProof/>
          <w:sz w:val="34"/>
        </w:rPr>
        <mc:AlternateContent>
          <mc:Choice Requires="wpg">
            <w:drawing>
              <wp:inline distT="0" distB="0" distL="0" distR="0" wp14:anchorId="21393678" wp14:editId="485A1595">
                <wp:extent cx="5731510" cy="892088"/>
                <wp:effectExtent l="0" t="0" r="2540" b="22860"/>
                <wp:docPr id="16086914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14" name="مجموعة 47"/>
                        <wpg:cNvGrpSpPr/>
                        <wpg:grpSpPr>
                          <a:xfrm>
                            <a:off x="0" y="0"/>
                            <a:ext cx="5731510" cy="895351"/>
                            <a:chOff x="0" y="0"/>
                            <a:chExt cx="5878196" cy="918845"/>
                          </a:xfrm>
                        </wpg:grpSpPr>
                        <wpg:grpSp>
                          <wpg:cNvPr id="1608691415" name="مجموعة 48"/>
                          <wpg:cNvGrpSpPr/>
                          <wpg:grpSpPr>
                            <a:xfrm>
                              <a:off x="0" y="0"/>
                              <a:ext cx="5878196" cy="918845"/>
                              <a:chOff x="0" y="0"/>
                              <a:chExt cx="6240348" cy="919070"/>
                            </a:xfrm>
                          </wpg:grpSpPr>
                          <wpg:grpSp>
                            <wpg:cNvPr id="1608691416" name="مجموعة 49"/>
                            <wpg:cNvGrpSpPr/>
                            <wpg:grpSpPr>
                              <a:xfrm>
                                <a:off x="0" y="169208"/>
                                <a:ext cx="5433072" cy="580613"/>
                                <a:chOff x="0" y="169208"/>
                                <a:chExt cx="5433072" cy="580613"/>
                              </a:xfrm>
                            </wpg:grpSpPr>
                            <wps:wsp>
                              <wps:cNvPr id="16086914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20" name="مربع نص 41"/>
                          <wps:cNvSpPr txBox="1"/>
                          <wps:spPr>
                            <a:xfrm>
                              <a:off x="204466" y="256739"/>
                              <a:ext cx="4615440" cy="434941"/>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 xml:space="preserve">الإرهاق المهني </w:t>
                                </w:r>
                                <w:r w:rsidRPr="002800BB">
                                  <w:rPr>
                                    <w:rFonts w:eastAsia="Calibri" w:hAnsi="Adobe Arabic" w:cs="Adobe Arabic"/>
                                    <w:b/>
                                    <w:bCs/>
                                    <w:color w:val="FFFFFF"/>
                                    <w:kern w:val="24"/>
                                    <w:szCs w:val="28"/>
                                    <w:lang w:bidi="ar-EG"/>
                                  </w:rPr>
                                  <w:t>Burnout</w:t>
                                </w:r>
                                <w:r w:rsidRPr="002800BB">
                                  <w:rPr>
                                    <w:rFonts w:eastAsia="Calibri" w:hAnsi="Adobe Arabic" w:cs="Adobe Arabic"/>
                                    <w:b/>
                                    <w:bCs/>
                                    <w:color w:val="FFFFFF"/>
                                    <w:kern w:val="24"/>
                                    <w:sz w:val="36"/>
                                    <w:szCs w:val="36"/>
                                    <w:lang w:bidi="ar-EG"/>
                                  </w:rPr>
                                  <w:t>)</w:t>
                                </w:r>
                                <w:r w:rsidRPr="002800BB">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42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1393678" id="_x0000_s18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npTPdg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Wq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PnpTP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8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">
                  <v:group id="مجموعة 48" o:spid="_x0000_s18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mB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">
                    <v:group id="مجموعة 49" o:spid="_x0000_s18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">
                      <v:shape id="شكل حر 50" o:spid="_x0000_s18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" fillcolor="#a5a5a5 [2092]" stroked="f" strokeweight="1pt">
                        <v:stroke joinstyle="miter"/>
                      </v:roundrect>
                    </v:group>
                    <v:oval id="شكل بيضاوي 52" o:spid="_x0000_s18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" filled="f" strokecolor="#168489" strokeweight="1pt">
                      <v:stroke joinstyle="miter"/>
                    </v:oval>
                  </v:group>
                  <v:shape id="مربع نص 41" o:spid="_x0000_s1861" type="#_x0000_t202" style="position:absolute;left:2044;top:2567;width:46155;height:4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" filled="f" stroked="f">
                    <v:textbox style="mso-fit-shape-to-text:t">
                      <w:txbxContent>
                        <w:p w14:paraId="4119BAE3" w14:textId="098653B9"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 xml:space="preserve">الإرهاق المهني </w:t>
                          </w:r>
                          <w:r w:rsidRPr="002800BB">
                            <w:rPr>
                              <w:rFonts w:eastAsia="Calibri" w:hAnsi="Adobe Arabic" w:cs="Adobe Arabic"/>
                              <w:b/>
                              <w:bCs/>
                              <w:color w:val="FFFFFF"/>
                              <w:kern w:val="24"/>
                              <w:szCs w:val="28"/>
                              <w:lang w:bidi="ar-EG"/>
                            </w:rPr>
                            <w:t>Burnout</w:t>
                          </w:r>
                          <w:r w:rsidRPr="002800BB">
                            <w:rPr>
                              <w:rFonts w:eastAsia="Calibri" w:hAnsi="Adobe Arabic" w:cs="Adobe Arabic"/>
                              <w:b/>
                              <w:bCs/>
                              <w:color w:val="FFFFFF"/>
                              <w:kern w:val="24"/>
                              <w:sz w:val="36"/>
                              <w:szCs w:val="36"/>
                              <w:lang w:bidi="ar-EG"/>
                            </w:rPr>
                            <w:t>)</w:t>
                          </w:r>
                          <w:r w:rsidRPr="002800BB">
                            <w:rPr>
                              <w:rFonts w:eastAsia="Calibri" w:hAnsi="Adobe Arabic" w:cs="Adobe Arabic" w:hint="cs"/>
                              <w:b/>
                              <w:bCs/>
                              <w:color w:val="FFFFFF"/>
                              <w:kern w:val="24"/>
                              <w:sz w:val="36"/>
                              <w:szCs w:val="36"/>
                              <w:rtl/>
                              <w:lang w:bidi="ar-EG"/>
                            </w:rPr>
                            <w:t>):</w:t>
                          </w:r>
                        </w:p>
                      </w:txbxContent>
                    </v:textbox>
                  </v:shape>
                </v:group>
                <v:shape id="صورة 54" o:spid="_x0000_s18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الضغط المستمر دون دعم يؤدي إلى الشعور بالإجهاد الجسدي والعقلي.</w:t>
      </w:r>
    </w:p>
    <w:p w:rsidR="00247375" w:rsidRDefault="00247375" w:rsidP="00084372">
      <w:pPr>
        <w:rPr>
          <w:rtl/>
        </w:rPr>
      </w:pPr>
      <w:r w:rsidRPr="00AC09F9">
        <w:rPr>
          <w:rtl/>
        </w:rPr>
        <w:t xml:space="preserve">   - انخفاض الرغبة في العمل نتيجة الإرهاق المفرط.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8679BBB" wp14:editId="1F3129DF">
                <wp:extent cx="5731510" cy="892088"/>
                <wp:effectExtent l="0" t="0" r="2540" b="22860"/>
                <wp:docPr id="16086914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23" name="مجموعة 47"/>
                        <wpg:cNvGrpSpPr/>
                        <wpg:grpSpPr>
                          <a:xfrm>
                            <a:off x="0" y="0"/>
                            <a:ext cx="5731510" cy="895351"/>
                            <a:chOff x="0" y="0"/>
                            <a:chExt cx="5878196" cy="918845"/>
                          </a:xfrm>
                        </wpg:grpSpPr>
                        <wpg:grpSp>
                          <wpg:cNvPr id="1608691424" name="مجموعة 48"/>
                          <wpg:cNvGrpSpPr/>
                          <wpg:grpSpPr>
                            <a:xfrm>
                              <a:off x="0" y="0"/>
                              <a:ext cx="5878196" cy="918845"/>
                              <a:chOff x="0" y="0"/>
                              <a:chExt cx="6240348" cy="919070"/>
                            </a:xfrm>
                          </wpg:grpSpPr>
                          <wpg:grpSp>
                            <wpg:cNvPr id="1608691425" name="مجموعة 49"/>
                            <wpg:cNvGrpSpPr/>
                            <wpg:grpSpPr>
                              <a:xfrm>
                                <a:off x="0" y="169208"/>
                                <a:ext cx="5433072" cy="580613"/>
                                <a:chOff x="0" y="169208"/>
                                <a:chExt cx="5433072" cy="580613"/>
                              </a:xfrm>
                            </wpg:grpSpPr>
                            <wps:wsp>
                              <wps:cNvPr id="16086914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29"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انخفاض الإنتاجية:</w:t>
                                </w:r>
                              </w:p>
                            </w:txbxContent>
                          </wps:txbx>
                          <wps:bodyPr wrap="square" rtlCol="1">
                            <a:spAutoFit/>
                          </wps:bodyPr>
                        </wps:wsp>
                      </wpg:grpSp>
                      <pic:pic xmlns:pic="http://schemas.openxmlformats.org/drawingml/2006/picture">
                        <pic:nvPicPr>
                          <pic:cNvPr id="160869143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8679BBB" id="_x0000_s18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egQSc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noEEn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8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">
                  <v:group id="مجموعة 48" o:spid="_x0000_s18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">
                    <v:group id="مجموعة 49" o:spid="_x0000_s18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">
                      <v:shape id="شكل حر 50" o:spid="_x0000_s18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" fillcolor="#a5a5a5 [2092]" stroked="f" strokeweight="1pt">
                        <v:stroke joinstyle="miter"/>
                      </v:roundrect>
                    </v:group>
                    <v:oval id="شكل بيضاوي 52" o:spid="_x0000_s18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" filled="f" strokecolor="#168489" strokeweight="1pt">
                      <v:stroke joinstyle="miter"/>
                    </v:oval>
                  </v:group>
                  <v:shape id="مربع نص 41" o:spid="_x0000_s187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" filled="f" stroked="f">
                    <v:textbox style="mso-fit-shape-to-text:t">
                      <w:txbxContent>
                        <w:p w14:paraId="211F26B6" w14:textId="10305924"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انخفاض الإنتاجية:</w:t>
                          </w:r>
                        </w:p>
                      </w:txbxContent>
                    </v:textbox>
                  </v:shape>
                </v:group>
                <v:shape id="صورة 54" o:spid="_x0000_s18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">
                  <v:imagedata r:id="rId78" o:title=""/>
                </v:shape>
                <w10:anchorlock/>
              </v:group>
            </w:pict>
          </mc:Fallback>
        </mc:AlternateContent>
      </w:r>
    </w:p>
    <w:p w:rsidR="00247375" w:rsidRPr="00AC09F9" w:rsidRDefault="00247375" w:rsidP="00084372">
      <w:r w:rsidRPr="00AC09F9">
        <w:rPr>
          <w:rtl/>
        </w:rPr>
        <w:lastRenderedPageBreak/>
        <w:t xml:space="preserve">   - الموظفون في بيئة سلبية يفقدون الدافع للعمل، مما يؤدي إلى تراجع الأداء.</w:t>
      </w:r>
    </w:p>
    <w:p w:rsidR="00247375" w:rsidRDefault="00247375" w:rsidP="00084372">
      <w:pPr>
        <w:rPr>
          <w:rtl/>
        </w:rPr>
      </w:pPr>
      <w:r w:rsidRPr="00AC09F9">
        <w:rPr>
          <w:rtl/>
        </w:rPr>
        <w:t xml:space="preserve">   - تكرار الأخطاء بسبب قلة التركيز أو ضعف الحافز.</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F73A707" wp14:editId="200D08B1">
                <wp:extent cx="5731510" cy="892088"/>
                <wp:effectExtent l="0" t="0" r="2540" b="22860"/>
                <wp:docPr id="16086914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32" name="مجموعة 47"/>
                        <wpg:cNvGrpSpPr/>
                        <wpg:grpSpPr>
                          <a:xfrm>
                            <a:off x="0" y="0"/>
                            <a:ext cx="5731510" cy="895351"/>
                            <a:chOff x="0" y="0"/>
                            <a:chExt cx="5878196" cy="918845"/>
                          </a:xfrm>
                        </wpg:grpSpPr>
                        <wpg:grpSp>
                          <wpg:cNvPr id="1608691433" name="مجموعة 48"/>
                          <wpg:cNvGrpSpPr/>
                          <wpg:grpSpPr>
                            <a:xfrm>
                              <a:off x="0" y="0"/>
                              <a:ext cx="5878196" cy="918845"/>
                              <a:chOff x="0" y="0"/>
                              <a:chExt cx="6240348" cy="919070"/>
                            </a:xfrm>
                          </wpg:grpSpPr>
                          <wpg:grpSp>
                            <wpg:cNvPr id="1608691434" name="مجموعة 49"/>
                            <wpg:cNvGrpSpPr/>
                            <wpg:grpSpPr>
                              <a:xfrm>
                                <a:off x="0" y="169208"/>
                                <a:ext cx="5433072" cy="580613"/>
                                <a:chOff x="0" y="169208"/>
                                <a:chExt cx="5433072" cy="580613"/>
                              </a:xfrm>
                            </wpg:grpSpPr>
                            <wps:wsp>
                              <wps:cNvPr id="16086914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38"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معدلات الغياب:</w:t>
                                </w:r>
                              </w:p>
                            </w:txbxContent>
                          </wps:txbx>
                          <wps:bodyPr wrap="square" rtlCol="1">
                            <a:spAutoFit/>
                          </wps:bodyPr>
                        </wps:wsp>
                      </wpg:grpSp>
                      <pic:pic xmlns:pic="http://schemas.openxmlformats.org/drawingml/2006/picture">
                        <pic:nvPicPr>
                          <pic:cNvPr id="160869143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F73A707" id="_x0000_s18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u2CdQ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U67YJ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8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">
                  <v:group id="مجموعة 48" o:spid="_x0000_s18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">
                    <v:group id="مجموعة 49" o:spid="_x0000_s18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">
                      <v:shape id="شكل حر 50" o:spid="_x0000_s18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" fillcolor="#a5a5a5 [2092]" stroked="f" strokeweight="1pt">
                        <v:stroke joinstyle="miter"/>
                      </v:roundrect>
                    </v:group>
                    <v:oval id="شكل بيضاوي 52" o:spid="_x0000_s18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" filled="f" strokecolor="#168489" strokeweight="1pt">
                      <v:stroke joinstyle="miter"/>
                    </v:oval>
                  </v:group>
                  <v:shape id="مربع نص 41" o:spid="_x0000_s187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" filled="f" stroked="f">
                    <v:textbox style="mso-fit-shape-to-text:t">
                      <w:txbxContent>
                        <w:p w14:paraId="112F475B" w14:textId="145A94F6"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معدلات الغياب:</w:t>
                          </w:r>
                        </w:p>
                      </w:txbxContent>
                    </v:textbox>
                  </v:shape>
                </v:group>
                <v:shape id="صورة 54" o:spid="_x0000_s18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الموظفون قد يتغيبون عن العمل بشكل متكرر لتجن</w:t>
      </w:r>
      <w:r>
        <w:rPr>
          <w:rFonts w:hint="cs"/>
          <w:rtl/>
        </w:rPr>
        <w:t>ّ</w:t>
      </w:r>
      <w:r w:rsidRPr="00AC09F9">
        <w:rPr>
          <w:rtl/>
        </w:rPr>
        <w:t>ب التعامل مع البيئة السلبية.</w:t>
      </w:r>
    </w:p>
    <w:p w:rsidR="00247375" w:rsidRPr="00AC09F9" w:rsidRDefault="00247375" w:rsidP="00084372">
      <w:r w:rsidRPr="00AC09F9">
        <w:rPr>
          <w:rtl/>
        </w:rPr>
        <w:t xml:space="preserve">   - زيادة الإجازات المرضية المرتبطة بالتوتر والإرهاق.</w:t>
      </w:r>
    </w:p>
    <w:p w:rsidR="00247375" w:rsidRPr="00AC09F9" w:rsidRDefault="00084372" w:rsidP="00084372">
      <w:r w:rsidRPr="002A078C">
        <w:rPr>
          <w:rFonts w:ascii="Sakkal Majalla" w:hAnsi="Sakkal Majalla"/>
          <w:noProof/>
          <w:sz w:val="34"/>
        </w:rPr>
        <mc:AlternateContent>
          <mc:Choice Requires="wpg">
            <w:drawing>
              <wp:inline distT="0" distB="0" distL="0" distR="0" wp14:anchorId="58ACD809" wp14:editId="4189ACFE">
                <wp:extent cx="5731510" cy="892088"/>
                <wp:effectExtent l="0" t="0" r="2540" b="22860"/>
                <wp:docPr id="16086914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41" name="مجموعة 47"/>
                        <wpg:cNvGrpSpPr/>
                        <wpg:grpSpPr>
                          <a:xfrm>
                            <a:off x="0" y="0"/>
                            <a:ext cx="5731510" cy="895351"/>
                            <a:chOff x="0" y="0"/>
                            <a:chExt cx="5878196" cy="918845"/>
                          </a:xfrm>
                        </wpg:grpSpPr>
                        <wpg:grpSp>
                          <wpg:cNvPr id="1608691442" name="مجموعة 48"/>
                          <wpg:cNvGrpSpPr/>
                          <wpg:grpSpPr>
                            <a:xfrm>
                              <a:off x="0" y="0"/>
                              <a:ext cx="5878196" cy="918845"/>
                              <a:chOff x="0" y="0"/>
                              <a:chExt cx="6240348" cy="919070"/>
                            </a:xfrm>
                          </wpg:grpSpPr>
                          <wpg:grpSp>
                            <wpg:cNvPr id="1608691443" name="مجموعة 49"/>
                            <wpg:cNvGrpSpPr/>
                            <wpg:grpSpPr>
                              <a:xfrm>
                                <a:off x="0" y="169208"/>
                                <a:ext cx="5433072" cy="580613"/>
                                <a:chOff x="0" y="169208"/>
                                <a:chExt cx="5433072" cy="580613"/>
                              </a:xfrm>
                            </wpg:grpSpPr>
                            <wps:wsp>
                              <wps:cNvPr id="16086914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47"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ارتفاع معدل دوران الموظفين:</w:t>
                                </w:r>
                              </w:p>
                            </w:txbxContent>
                          </wps:txbx>
                          <wps:bodyPr wrap="square" rtlCol="1">
                            <a:spAutoFit/>
                          </wps:bodyPr>
                        </wps:wsp>
                      </wpg:grpSp>
                      <pic:pic xmlns:pic="http://schemas.openxmlformats.org/drawingml/2006/picture">
                        <pic:nvPicPr>
                          <pic:cNvPr id="160869144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ACD809" id="_x0000_s18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e0dg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FJpe0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8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">
                  <v:group id="مجموعة 48" o:spid="_x0000_s18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">
                    <v:group id="مجموعة 49" o:spid="_x0000_s18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">
                      <v:shape id="شكل حر 50" o:spid="_x0000_s18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" fillcolor="#a5a5a5 [2092]" stroked="f" strokeweight="1pt">
                        <v:stroke joinstyle="miter"/>
                      </v:roundrect>
                    </v:group>
                    <v:oval id="شكل بيضاوي 52" o:spid="_x0000_s18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" filled="f" strokecolor="#168489" strokeweight="1pt">
                      <v:stroke joinstyle="miter"/>
                    </v:oval>
                  </v:group>
                  <v:shape id="مربع نص 41" o:spid="_x0000_s18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" filled="f" stroked="f">
                    <v:textbox style="mso-fit-shape-to-text:t">
                      <w:txbxContent>
                        <w:p w14:paraId="2F132317" w14:textId="07E58982"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ارتفاع معدل دوران الموظفين:</w:t>
                          </w:r>
                        </w:p>
                      </w:txbxContent>
                    </v:textbox>
                  </v:shape>
                </v:group>
                <v:shape id="صورة 54" o:spid="_x0000_s18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">
                  <v:imagedata r:id="rId78" o:title=""/>
                </v:shape>
                <w10:anchorlock/>
              </v:group>
            </w:pict>
          </mc:Fallback>
        </mc:AlternateContent>
      </w:r>
    </w:p>
    <w:p w:rsidR="00247375" w:rsidRPr="00AC09F9" w:rsidRDefault="00247375" w:rsidP="00084372">
      <w:r w:rsidRPr="00AC09F9">
        <w:rPr>
          <w:rtl/>
        </w:rPr>
        <w:t xml:space="preserve">   - الموظفون في بيئة غير داعمة يميلون إلى البحث عن وظائف أخرى، مما يؤدي إلى فقدان الكفاءات.</w:t>
      </w:r>
    </w:p>
    <w:p w:rsidR="00247375" w:rsidRDefault="00247375" w:rsidP="00084372">
      <w:pPr>
        <w:rPr>
          <w:rtl/>
        </w:rPr>
      </w:pPr>
      <w:r w:rsidRPr="00AC09F9">
        <w:rPr>
          <w:rtl/>
        </w:rPr>
        <w:t xml:space="preserve">   - زيادة تكاليف التوظيف والتدريب للشركة نتيجة استبدال الموظفين.</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DB360A8" wp14:editId="51C13576">
                <wp:extent cx="5731510" cy="892088"/>
                <wp:effectExtent l="0" t="0" r="2540" b="22860"/>
                <wp:docPr id="16086914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50" name="مجموعة 47"/>
                        <wpg:cNvGrpSpPr/>
                        <wpg:grpSpPr>
                          <a:xfrm>
                            <a:off x="0" y="0"/>
                            <a:ext cx="5731510" cy="895351"/>
                            <a:chOff x="0" y="0"/>
                            <a:chExt cx="5878196" cy="918845"/>
                          </a:xfrm>
                        </wpg:grpSpPr>
                        <wpg:grpSp>
                          <wpg:cNvPr id="1608691451" name="مجموعة 48"/>
                          <wpg:cNvGrpSpPr/>
                          <wpg:grpSpPr>
                            <a:xfrm>
                              <a:off x="0" y="0"/>
                              <a:ext cx="5878196" cy="918845"/>
                              <a:chOff x="0" y="0"/>
                              <a:chExt cx="6240348" cy="919070"/>
                            </a:xfrm>
                          </wpg:grpSpPr>
                          <wpg:grpSp>
                            <wpg:cNvPr id="1608691452" name="مجموعة 49"/>
                            <wpg:cNvGrpSpPr/>
                            <wpg:grpSpPr>
                              <a:xfrm>
                                <a:off x="0" y="169208"/>
                                <a:ext cx="5433072" cy="580613"/>
                                <a:chOff x="0" y="169208"/>
                                <a:chExt cx="5433072" cy="580613"/>
                              </a:xfrm>
                            </wpg:grpSpPr>
                            <wps:wsp>
                              <wps:cNvPr id="16086914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56"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تأثير على العلاقات الشخصية:</w:t>
                                </w:r>
                              </w:p>
                            </w:txbxContent>
                          </wps:txbx>
                          <wps:bodyPr wrap="square" rtlCol="1">
                            <a:spAutoFit/>
                          </wps:bodyPr>
                        </wps:wsp>
                      </wpg:grpSp>
                      <pic:pic xmlns:pic="http://schemas.openxmlformats.org/drawingml/2006/picture">
                        <pic:nvPicPr>
                          <pic:cNvPr id="160869145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DB360A8" id="_x0000_s18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M7N7c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">
                  <v:group id="مجموعة 48" o:spid="_x0000_s1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PZC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">
                    <v:group id="مجموعة 49" o:spid="_x0000_s1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">
                      <v:shape id="شكل حر 50" o:spid="_x0000_s1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" fillcolor="#a5a5a5 [2092]" stroked="f" strokeweight="1pt">
                        <v:stroke joinstyle="miter"/>
                      </v:roundrect>
                    </v:group>
                    <v:oval id="شكل بيضاوي 52" o:spid="_x0000_s1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" filled="f" strokecolor="#168489" strokeweight="1pt">
                      <v:stroke joinstyle="miter"/>
                    </v:oval>
                  </v:group>
                  <v:shape id="مربع نص 41" o:spid="_x0000_s18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" filled="f" stroked="f">
                    <v:textbox style="mso-fit-shape-to-text:t">
                      <w:txbxContent>
                        <w:p w14:paraId="18855959" w14:textId="4750060B"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تأثير على العلاقات الشخصية:</w:t>
                          </w:r>
                        </w:p>
                      </w:txbxContent>
                    </v:textbox>
                  </v:shape>
                </v:group>
                <v:shape id="صورة 54" o:spid="_x0000_s18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">
                  <v:imagedata r:id="rId78" o:title=""/>
                </v:shape>
                <w10:anchorlock/>
              </v:group>
            </w:pict>
          </mc:Fallback>
        </mc:AlternateContent>
      </w:r>
    </w:p>
    <w:p w:rsidR="00247375" w:rsidRDefault="00247375" w:rsidP="00084372">
      <w:pPr>
        <w:rPr>
          <w:rtl/>
        </w:rPr>
      </w:pPr>
      <w:r w:rsidRPr="00AC09F9">
        <w:rPr>
          <w:rtl/>
        </w:rPr>
        <w:t xml:space="preserve">   - الضغوط الناتجة عن بيئة العمل السلبية قد تمتد إلى الحياة الشخصية، مما يؤثر على العلاقات العائلية والاجتماعية.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321E9E1C" wp14:editId="084E605C">
                <wp:extent cx="5731510" cy="892088"/>
                <wp:effectExtent l="0" t="0" r="2540" b="22860"/>
                <wp:docPr id="160869145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59" name="مجموعة 47"/>
                        <wpg:cNvGrpSpPr/>
                        <wpg:grpSpPr>
                          <a:xfrm>
                            <a:off x="0" y="0"/>
                            <a:ext cx="5731510" cy="895351"/>
                            <a:chOff x="0" y="0"/>
                            <a:chExt cx="5878196" cy="918845"/>
                          </a:xfrm>
                        </wpg:grpSpPr>
                        <wpg:grpSp>
                          <wpg:cNvPr id="1608691460" name="مجموعة 48"/>
                          <wpg:cNvGrpSpPr/>
                          <wpg:grpSpPr>
                            <a:xfrm>
                              <a:off x="0" y="0"/>
                              <a:ext cx="5878196" cy="918845"/>
                              <a:chOff x="0" y="0"/>
                              <a:chExt cx="6240348" cy="919070"/>
                            </a:xfrm>
                          </wpg:grpSpPr>
                          <wpg:grpSp>
                            <wpg:cNvPr id="1608691461" name="مجموعة 49"/>
                            <wpg:cNvGrpSpPr/>
                            <wpg:grpSpPr>
                              <a:xfrm>
                                <a:off x="0" y="169208"/>
                                <a:ext cx="5433072" cy="580613"/>
                                <a:chOff x="0" y="169208"/>
                                <a:chExt cx="5433072" cy="580613"/>
                              </a:xfrm>
                            </wpg:grpSpPr>
                            <wps:wsp>
                              <wps:cNvPr id="16086914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65"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الإبداع والابتكار:</w:t>
                                </w:r>
                              </w:p>
                            </w:txbxContent>
                          </wps:txbx>
                          <wps:bodyPr wrap="square" rtlCol="1">
                            <a:spAutoFit/>
                          </wps:bodyPr>
                        </wps:wsp>
                      </wpg:grpSp>
                      <pic:pic xmlns:pic="http://schemas.openxmlformats.org/drawingml/2006/picture">
                        <pic:nvPicPr>
                          <pic:cNvPr id="160869146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21E9E1C" id="_x0000_s18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yejeOW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9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">
                  <v:group id="مجموعة 48" o:spid="_x0000_s19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">
                    <v:group id="مجموعة 49" o:spid="_x0000_s19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">
                      <v:shape id="شكل حر 50" o:spid="_x0000_s19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" fillcolor="#a5a5a5 [2092]" stroked="f" strokeweight="1pt">
                        <v:stroke joinstyle="miter"/>
                      </v:roundrect>
                    </v:group>
                    <v:oval id="شكل بيضاوي 52" o:spid="_x0000_s19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" filled="f" strokecolor="#168489" strokeweight="1pt">
                      <v:stroke joinstyle="miter"/>
                    </v:oval>
                  </v:group>
                  <v:shape id="مربع نص 41" o:spid="_x0000_s19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" filled="f" stroked="f">
                    <v:textbox style="mso-fit-shape-to-text:t">
                      <w:txbxContent>
                        <w:p w14:paraId="6C58FB86" w14:textId="65E19AE8"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ضعف الإبداع والابتكار:</w:t>
                          </w:r>
                        </w:p>
                      </w:txbxContent>
                    </v:textbox>
                  </v:shape>
                </v:group>
                <v:shape id="صورة 54" o:spid="_x0000_s19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">
                  <v:imagedata r:id="rId78" o:title=""/>
                </v:shape>
                <w10:anchorlock/>
              </v:group>
            </w:pict>
          </mc:Fallback>
        </mc:AlternateContent>
      </w:r>
    </w:p>
    <w:p w:rsidR="00247375" w:rsidRDefault="00247375" w:rsidP="002800BB">
      <w:pPr>
        <w:rPr>
          <w:rtl/>
        </w:rPr>
      </w:pPr>
      <w:r w:rsidRPr="00AC09F9">
        <w:rPr>
          <w:rtl/>
        </w:rPr>
        <w:t xml:space="preserve">   - بيئة العمل التي تفتقر إلى الدعم والتقدير تعيق الموظفين عن التعبير عن أفكارهم أو تقديم ابتكارات جديدة.</w:t>
      </w:r>
    </w:p>
    <w:p w:rsidR="00247375" w:rsidRPr="002800BB" w:rsidRDefault="00AC742E" w:rsidP="00084372">
      <w:pPr>
        <w:rPr>
          <w:b/>
          <w:bCs/>
          <w:color w:val="168489"/>
        </w:rPr>
      </w:pPr>
      <w:hyperlink r:id="rId123" w:history="1">
        <w:r w:rsidR="00247375" w:rsidRPr="00AC742E">
          <w:rPr>
            <w:rStyle w:val="Hyperlink"/>
            <w:rFonts w:hint="cs"/>
            <w:b/>
            <w:bCs/>
            <w:rtl/>
          </w:rPr>
          <w:t>ثالثاً</w:t>
        </w:r>
        <w:r w:rsidR="00247375" w:rsidRPr="00AC742E">
          <w:rPr>
            <w:rStyle w:val="Hyperlink"/>
            <w:b/>
            <w:bCs/>
            <w:rtl/>
          </w:rPr>
          <w:t>:</w:t>
        </w:r>
      </w:hyperlink>
      <w:r w:rsidR="00247375" w:rsidRPr="002800BB">
        <w:rPr>
          <w:b/>
          <w:bCs/>
          <w:color w:val="C00000"/>
          <w:rtl/>
        </w:rPr>
        <w:t xml:space="preserve"> </w:t>
      </w:r>
      <w:r w:rsidR="00247375" w:rsidRPr="002800BB">
        <w:rPr>
          <w:b/>
          <w:bCs/>
          <w:color w:val="168489"/>
          <w:rtl/>
        </w:rPr>
        <w:t>كيفية التعامل مع بيئة العمل السلبية</w:t>
      </w:r>
    </w:p>
    <w:p w:rsidR="00247375" w:rsidRPr="00AC09F9" w:rsidRDefault="00247375" w:rsidP="00084372">
      <w:r w:rsidRPr="00AC09F9">
        <w:rPr>
          <w:rtl/>
        </w:rPr>
        <w:t>للتخفيف من آثار بيئة العمل السلبية، يمكن اتخاذ الخطوات التالية:</w:t>
      </w:r>
    </w:p>
    <w:p w:rsidR="00247375" w:rsidRPr="002800BB" w:rsidRDefault="00247375" w:rsidP="00084372">
      <w:pPr>
        <w:rPr>
          <w:color w:val="168489"/>
        </w:rPr>
      </w:pPr>
      <w:r w:rsidRPr="002800BB">
        <w:rPr>
          <w:color w:val="168489"/>
          <w:rtl/>
        </w:rPr>
        <w:t>1. للموظفين:</w:t>
      </w:r>
    </w:p>
    <w:p w:rsidR="00247375" w:rsidRPr="00AC09F9" w:rsidRDefault="00247375" w:rsidP="00084372">
      <w:r w:rsidRPr="00AC09F9">
        <w:rPr>
          <w:rtl/>
        </w:rPr>
        <w:lastRenderedPageBreak/>
        <w:t xml:space="preserve">   - التواصل مع الإدارة: التحدث مع المديرين حول المشاكل التي تواجههم ومحاولة إيجاد حلول مشتركة.</w:t>
      </w:r>
    </w:p>
    <w:p w:rsidR="00247375" w:rsidRPr="00AC09F9" w:rsidRDefault="00247375" w:rsidP="00084372">
      <w:r w:rsidRPr="00AC09F9">
        <w:rPr>
          <w:rtl/>
        </w:rPr>
        <w:t xml:space="preserve">   - إدارة الضغوط: ممارسة تقنيات الاسترخاء مثل التأمل والتنفس العميق لتقليل التوتر.</w:t>
      </w:r>
    </w:p>
    <w:p w:rsidR="00247375" w:rsidRPr="00AC09F9" w:rsidRDefault="00247375" w:rsidP="00084372">
      <w:r w:rsidRPr="00AC09F9">
        <w:rPr>
          <w:rtl/>
        </w:rPr>
        <w:t xml:space="preserve">   - إيجاد شبكة دعم: بناء علاقات إيجابية مع زملاء العمل للحصول على الدعم والمساندة.</w:t>
      </w:r>
    </w:p>
    <w:p w:rsidR="00247375" w:rsidRPr="00AC09F9" w:rsidRDefault="00247375" w:rsidP="00084372">
      <w:r w:rsidRPr="00AC09F9">
        <w:rPr>
          <w:rtl/>
        </w:rPr>
        <w:t xml:space="preserve">   - التركيز على التنمية الذاتية: تطوير المهارات الشخصية والمهنية لتحسين فرص الانتقال إلى بيئة عمل أفضل إذا لزم الأمر.</w:t>
      </w:r>
    </w:p>
    <w:p w:rsidR="00247375" w:rsidRPr="002800BB" w:rsidRDefault="00247375" w:rsidP="00084372">
      <w:pPr>
        <w:rPr>
          <w:color w:val="168489"/>
        </w:rPr>
      </w:pPr>
      <w:r w:rsidRPr="002800BB">
        <w:rPr>
          <w:color w:val="168489"/>
          <w:rtl/>
        </w:rPr>
        <w:t>2. للإدارة:</w:t>
      </w:r>
    </w:p>
    <w:p w:rsidR="00247375" w:rsidRPr="00AC09F9" w:rsidRDefault="00247375" w:rsidP="00084372">
      <w:r w:rsidRPr="00AC09F9">
        <w:rPr>
          <w:rtl/>
        </w:rPr>
        <w:t xml:space="preserve">   - تعزيز التواصل: إنشاء قنوات مفتوحة وصريحة للتواصل مع الموظفين.</w:t>
      </w:r>
    </w:p>
    <w:p w:rsidR="00247375" w:rsidRPr="00AC09F9" w:rsidRDefault="00247375" w:rsidP="00084372">
      <w:r w:rsidRPr="00AC09F9">
        <w:rPr>
          <w:rtl/>
        </w:rPr>
        <w:t xml:space="preserve">   - تقدير الموظفين: تكريم الإنجازات والاعتراف بجهود الموظفين لتحفيزهم.</w:t>
      </w:r>
    </w:p>
    <w:p w:rsidR="00247375" w:rsidRPr="00AC09F9" w:rsidRDefault="00247375" w:rsidP="00084372">
      <w:r w:rsidRPr="00AC09F9">
        <w:rPr>
          <w:rtl/>
        </w:rPr>
        <w:t xml:space="preserve">   - توفير الدعم النفسي: تقديم برامج استشارة أو دعم نفسي للموظفين.</w:t>
      </w:r>
    </w:p>
    <w:p w:rsidR="00247375" w:rsidRPr="00AC09F9" w:rsidRDefault="00247375" w:rsidP="00084372">
      <w:r w:rsidRPr="00AC09F9">
        <w:rPr>
          <w:rtl/>
        </w:rPr>
        <w:t xml:space="preserve">   - خلق بيئة عمل عادلة: ضمان المساواة والعدالة في توزيع المهام والترقيات.</w:t>
      </w:r>
    </w:p>
    <w:p w:rsidR="00247375" w:rsidRPr="00AC09F9" w:rsidRDefault="00247375" w:rsidP="00084372">
      <w:r w:rsidRPr="00AC09F9">
        <w:rPr>
          <w:rtl/>
        </w:rPr>
        <w:t xml:space="preserve">   - تطوير ثقافة إيجابية: تعزيز قيم التعاون، الشفافية، والتقدير في المؤسسة.</w:t>
      </w:r>
    </w:p>
    <w:p w:rsidR="00247375" w:rsidRDefault="00247375" w:rsidP="00084372">
      <w:r w:rsidRPr="00AC09F9">
        <w:rPr>
          <w:rtl/>
        </w:rPr>
        <w:t>خلاصة</w:t>
      </w:r>
      <w:r>
        <w:rPr>
          <w:rFonts w:hint="cs"/>
          <w:rtl/>
        </w:rPr>
        <w:t xml:space="preserve"> القول، </w:t>
      </w:r>
      <w:r w:rsidRPr="00AC09F9">
        <w:rPr>
          <w:rtl/>
        </w:rPr>
        <w:t>بيئة العمل السلبية لها أثر كبير على الموظفين وعلى المؤسسة ككل. لذلك، يجب أن تعمل المؤسسات على خلق بيئة عمل إيجابية وداعمة ت</w:t>
      </w:r>
      <w:r>
        <w:rPr>
          <w:rFonts w:hint="cs"/>
          <w:rtl/>
        </w:rPr>
        <w:t>ُ</w:t>
      </w:r>
      <w:r w:rsidRPr="00AC09F9">
        <w:rPr>
          <w:rtl/>
        </w:rPr>
        <w:t>عزز من رفاهية الموظفين وإنتاجيتهم. من الضروري أن يدرك الموظفون والإدارة أهمية التعاون والتواصل لتحسين الظروف والعمل نحو تحقيق النجاح المشترك.</w:t>
      </w:r>
    </w:p>
    <w:p w:rsidR="007D67FF" w:rsidRDefault="007D67FF" w:rsidP="00084372"/>
    <w:p w:rsidR="007D67FF" w:rsidRDefault="007D67FF" w:rsidP="00084372"/>
    <w:p w:rsidR="007D67FF" w:rsidRDefault="007D67FF" w:rsidP="007D67FF">
      <w:pPr>
        <w:jc w:val="center"/>
      </w:pPr>
    </w:p>
    <w:p w:rsidR="007D67FF" w:rsidRDefault="007D67FF" w:rsidP="00084372"/>
    <w:p w:rsidR="007D67FF" w:rsidRPr="00AC09F9" w:rsidRDefault="007D67FF" w:rsidP="00084372"/>
    <w:p w:rsidR="00247375" w:rsidRDefault="00084372" w:rsidP="002800BB">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040AB8BF" wp14:editId="03E7F51E">
                <wp:extent cx="5731510" cy="895350"/>
                <wp:effectExtent l="0" t="0" r="21590" b="19050"/>
                <wp:docPr id="207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76"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77" name="مجموعة 39"/>
                        <wpg:cNvGrpSpPr/>
                        <wpg:grpSpPr>
                          <a:xfrm>
                            <a:off x="0" y="0"/>
                            <a:ext cx="5731510" cy="895350"/>
                            <a:chOff x="0" y="0"/>
                            <a:chExt cx="5878196" cy="918845"/>
                          </a:xfrm>
                        </wpg:grpSpPr>
                        <wpg:grpSp>
                          <wpg:cNvPr id="2078" name="مجموعة 40"/>
                          <wpg:cNvGrpSpPr/>
                          <wpg:grpSpPr>
                            <a:xfrm>
                              <a:off x="0" y="0"/>
                              <a:ext cx="5878196" cy="918845"/>
                              <a:chOff x="0" y="0"/>
                              <a:chExt cx="6240348" cy="919070"/>
                            </a:xfrm>
                          </wpg:grpSpPr>
                          <wpg:grpSp>
                            <wpg:cNvPr id="2079" name="مجموعة 41"/>
                            <wpg:cNvGrpSpPr/>
                            <wpg:grpSpPr>
                              <a:xfrm>
                                <a:off x="0" y="169208"/>
                                <a:ext cx="5433072" cy="580613"/>
                                <a:chOff x="0" y="169208"/>
                                <a:chExt cx="5433072" cy="580613"/>
                              </a:xfrm>
                            </wpg:grpSpPr>
                            <wps:wsp>
                              <wps:cNvPr id="208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3" name="مربع نص 41"/>
                          <wps:cNvSpPr txBox="1"/>
                          <wps:spPr>
                            <a:xfrm>
                              <a:off x="204484" y="256983"/>
                              <a:ext cx="4616071" cy="387740"/>
                            </a:xfrm>
                            <a:prstGeom prst="rect">
                              <a:avLst/>
                            </a:prstGeom>
                            <a:noFill/>
                          </wps:spPr>
                          <wps:txbx>
                            <w:txbxContent>
                              <w:p w:rsidR="00084372" w:rsidRPr="002800BB" w:rsidRDefault="002800BB"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أهمية الدعم النفسي والاجتماعي في العمل</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0AB8BF" id="_x0000_s190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OmNdwcAAIwcAAAOAAAAZHJzL2Uyb0RvYy54bWzsWduO00YYvq/Udxj5&#10;shLE50PELlqgoEqUroCK9tJxJolV2+OOJ5sst4UK8SLQqlVFW1rxJsnb9JsZ23EOS7KohV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">
                <v:shape id="صورة 38" o:spid="_x0000_s19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">
                  <v:imagedata r:id="rId69" o:title=""/>
                </v:shape>
                <v:group id="مجموعة 39" o:spid="_x0000_s19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97xwAAAN0AAAAPAAAAZHJzL2Rvd25yZXYueG1sRI9Ba8JA&#10;FITvBf/D8gremk2UNp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MEf/3vHAAAA3QAA&#10;AA8AAAAAAAAAAAAAAAAABwIAAGRycy9kb3ducmV2LnhtbFBLBQYAAAAAAwADALcAAAD7AgAAAAA=&#10;">
                  <v:group id="مجموعة 40" o:spid="_x0000_s19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">
                    <v:group id="مجموعة 41" o:spid="_x0000_s19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shape id="شكل حر 42" o:spid="_x0000_s19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" fillcolor="#168489" stroked="f" strokeweight="1pt">
                        <v:stroke joinstyle="miter"/>
                      </v:roundrect>
                    </v:group>
                    <v:oval id="شكل بيضاوي 44" o:spid="_x0000_s19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" filled="f" strokecolor="#a5a5a5 [2092]" strokeweight="1pt">
                      <v:stroke joinstyle="miter"/>
                    </v:oval>
                  </v:group>
                  <v:shape id="مربع نص 41" o:spid="_x0000_s1916"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" filled="f" stroked="f">
                    <v:textbox style="mso-fit-shape-to-text:t">
                      <w:txbxContent>
                        <w:p w14:paraId="120F81A6" w14:textId="4D9F2B15" w:rsidR="00084372" w:rsidRPr="002800BB" w:rsidRDefault="002800BB" w:rsidP="002800BB">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أهمية الدعم النفسي والاجتماعي في العمل</w:t>
                          </w:r>
                        </w:p>
                      </w:txbxContent>
                    </v:textbox>
                  </v:shape>
                </v:group>
                <w10:anchorlock/>
              </v:group>
            </w:pict>
          </mc:Fallback>
        </mc:AlternateContent>
      </w:r>
    </w:p>
    <w:p w:rsidR="00247375" w:rsidRPr="00AC09F9" w:rsidRDefault="00247375" w:rsidP="002800BB">
      <w:r w:rsidRPr="00AC09F9">
        <w:rPr>
          <w:rtl/>
        </w:rPr>
        <w:t>ي</w:t>
      </w:r>
      <w:r>
        <w:rPr>
          <w:rFonts w:hint="cs"/>
          <w:rtl/>
        </w:rPr>
        <w:t>ُ</w:t>
      </w:r>
      <w:r w:rsidRPr="00AC09F9">
        <w:rPr>
          <w:rtl/>
        </w:rPr>
        <w:t xml:space="preserve">شير </w:t>
      </w:r>
      <w:hyperlink r:id="rId124" w:history="1">
        <w:r w:rsidRPr="00AC742E">
          <w:rPr>
            <w:rStyle w:val="Hyperlink"/>
            <w:b/>
            <w:bCs/>
            <w:rtl/>
          </w:rPr>
          <w:t>الدعم النفسي والاجتماعي</w:t>
        </w:r>
      </w:hyperlink>
      <w:r w:rsidRPr="000F7CBD">
        <w:rPr>
          <w:color w:val="168489"/>
          <w:rtl/>
        </w:rPr>
        <w:t xml:space="preserve"> </w:t>
      </w:r>
      <w:r w:rsidRPr="00AC09F9">
        <w:rPr>
          <w:rtl/>
        </w:rPr>
        <w:t>في مكان العمل إلى الجهود المبذولة من قبل الإدارة والزملاء لتوفير بيئة عمل داعمة تُعزز رفاهية الموظفين النفسية والاجتماعية. يشمل ذلك تقديم المساعدة العاطفية، توفير التوجيه والمساندة، وإرساء علاقات إيجابية بين الموظفين، مما يساعد على تحسين التوازن بين الحياة المهنية والشخصية.</w:t>
      </w:r>
    </w:p>
    <w:p w:rsidR="00247375" w:rsidRDefault="00247375" w:rsidP="00084372">
      <w:pPr>
        <w:rPr>
          <w:b/>
          <w:bCs/>
          <w:color w:val="168489"/>
        </w:rPr>
      </w:pPr>
      <w:r w:rsidRPr="002800BB">
        <w:rPr>
          <w:rFonts w:hint="cs"/>
          <w:b/>
          <w:bCs/>
          <w:color w:val="C00000"/>
          <w:rtl/>
        </w:rPr>
        <w:t>أولاً</w:t>
      </w:r>
      <w:r w:rsidRPr="002800BB">
        <w:rPr>
          <w:b/>
          <w:bCs/>
          <w:color w:val="C00000"/>
          <w:rtl/>
        </w:rPr>
        <w:t xml:space="preserve">: </w:t>
      </w:r>
      <w:r w:rsidRPr="002800BB">
        <w:rPr>
          <w:b/>
          <w:bCs/>
          <w:color w:val="168489"/>
          <w:rtl/>
        </w:rPr>
        <w:t>أهمية الدعم النفسي والاجتماعي في مكان العمل</w:t>
      </w:r>
    </w:p>
    <w:p w:rsidR="007D67FF" w:rsidRDefault="007D67FF" w:rsidP="007D67FF">
      <w:pPr>
        <w:rPr>
          <w:b/>
          <w:bCs/>
          <w:rtl/>
        </w:rPr>
      </w:pPr>
      <w:r w:rsidRPr="007D67FF">
        <w:rPr>
          <w:b/>
          <w:bCs/>
          <w:noProof/>
        </w:rPr>
        <mc:AlternateContent>
          <mc:Choice Requires="wpg">
            <w:drawing>
              <wp:inline distT="0" distB="0" distL="0" distR="0" wp14:anchorId="5E3A1375" wp14:editId="49C541F0">
                <wp:extent cx="5874152" cy="3099400"/>
                <wp:effectExtent l="0" t="0" r="12700" b="25400"/>
                <wp:docPr id="801405999" name="Group 36"/>
                <wp:cNvGraphicFramePr/>
                <a:graphic xmlns:a="http://schemas.openxmlformats.org/drawingml/2006/main">
                  <a:graphicData uri="http://schemas.microsoft.com/office/word/2010/wordprocessingGroup">
                    <wpg:wgp>
                      <wpg:cNvGrpSpPr/>
                      <wpg:grpSpPr>
                        <a:xfrm>
                          <a:off x="0" y="0"/>
                          <a:ext cx="5874152" cy="3099400"/>
                          <a:chOff x="0" y="0"/>
                          <a:chExt cx="5874152" cy="3099400"/>
                        </a:xfrm>
                      </wpg:grpSpPr>
                      <wpg:grpSp>
                        <wpg:cNvPr id="801406000" name="Group 801406000"/>
                        <wpg:cNvGrpSpPr/>
                        <wpg:grpSpPr>
                          <a:xfrm>
                            <a:off x="0" y="0"/>
                            <a:ext cx="5874152" cy="2320513"/>
                            <a:chOff x="0" y="0"/>
                            <a:chExt cx="5874152" cy="2320513"/>
                          </a:xfrm>
                        </wpg:grpSpPr>
                        <wpg:grpSp>
                          <wpg:cNvPr id="801406001" name="Group 801406001"/>
                          <wpg:cNvGrpSpPr/>
                          <wpg:grpSpPr>
                            <a:xfrm>
                              <a:off x="0" y="1559048"/>
                              <a:ext cx="5874152" cy="761465"/>
                              <a:chOff x="0" y="1559048"/>
                              <a:chExt cx="6043210" cy="783380"/>
                            </a:xfrm>
                          </wpg:grpSpPr>
                          <wpg:grpSp>
                            <wpg:cNvPr id="801406002" name="Group 801406002"/>
                            <wpg:cNvGrpSpPr/>
                            <wpg:grpSpPr>
                              <a:xfrm>
                                <a:off x="3021605" y="1559048"/>
                                <a:ext cx="3021605" cy="783380"/>
                                <a:chOff x="3021605" y="1559048"/>
                                <a:chExt cx="3021605" cy="783380"/>
                              </a:xfrm>
                            </wpg:grpSpPr>
                            <wpg:grpSp>
                              <wpg:cNvPr id="801406003" name="Group 801406003"/>
                              <wpg:cNvGrpSpPr/>
                              <wpg:grpSpPr>
                                <a:xfrm>
                                  <a:off x="3021605" y="1597777"/>
                                  <a:ext cx="2578490" cy="704145"/>
                                  <a:chOff x="3021605" y="1597777"/>
                                  <a:chExt cx="2578490" cy="704145"/>
                                </a:xfrm>
                              </wpg:grpSpPr>
                              <wps:wsp>
                                <wps:cNvPr id="801406004" name="Freeform: Shape 801406004"/>
                                <wps:cNvSpPr/>
                                <wps:spPr>
                                  <a:xfrm rot="5400000">
                                    <a:off x="392692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6006" name="Freeform: Shape 801406006"/>
                                <wps:cNvSpPr/>
                                <wps:spPr>
                                  <a:xfrm rot="5400000">
                                    <a:off x="399063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01406007" name="Oval 801406007"/>
                              <wps:cNvSpPr/>
                              <wps:spPr>
                                <a:xfrm>
                                  <a:off x="5259830"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6008" name="Oval 801406008"/>
                              <wps:cNvSpPr/>
                              <wps:spPr>
                                <a:xfrm>
                                  <a:off x="5300773"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6009" name="TextBox 166"/>
                              <wps:cNvSpPr txBox="1"/>
                              <wps:spPr>
                                <a:xfrm>
                                  <a:off x="3362359" y="1593217"/>
                                  <a:ext cx="1800427" cy="683326"/>
                                </a:xfrm>
                                <a:prstGeom prst="rect">
                                  <a:avLst/>
                                </a:prstGeom>
                                <a:noFill/>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التقليل من معدلات الغياب عن العمل</w:t>
                                    </w:r>
                                  </w:p>
                                </w:txbxContent>
                              </wps:txbx>
                              <wps:bodyPr wrap="square" rtlCol="0">
                                <a:spAutoFit/>
                              </wps:bodyPr>
                            </wps:wsp>
                          </wpg:grpSp>
                          <wpg:grpSp>
                            <wpg:cNvPr id="801406010" name="Group 801406010"/>
                            <wpg:cNvGrpSpPr/>
                            <wpg:grpSpPr>
                              <a:xfrm flipH="1">
                                <a:off x="0" y="1559048"/>
                                <a:ext cx="3021605" cy="783380"/>
                                <a:chOff x="0" y="1559048"/>
                                <a:chExt cx="3021605" cy="783380"/>
                              </a:xfrm>
                            </wpg:grpSpPr>
                            <wpg:grpSp>
                              <wpg:cNvPr id="801406011" name="Group 801406011"/>
                              <wpg:cNvGrpSpPr/>
                              <wpg:grpSpPr>
                                <a:xfrm>
                                  <a:off x="0" y="1597777"/>
                                  <a:ext cx="2578490" cy="704145"/>
                                  <a:chOff x="0" y="1597777"/>
                                  <a:chExt cx="2578490" cy="704145"/>
                                </a:xfrm>
                              </wpg:grpSpPr>
                              <wps:wsp>
                                <wps:cNvPr id="801406012" name="Freeform: Shape 801406012"/>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6013" name="Freeform: Shape 801406013"/>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01406014" name="Oval 801406014"/>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6015" name="Oval 801406015"/>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24" name="TextBox 160"/>
                              <wps:cNvSpPr txBox="1"/>
                              <wps:spPr>
                                <a:xfrm>
                                  <a:off x="191556" y="1746850"/>
                                  <a:ext cx="2139477" cy="388699"/>
                                </a:xfrm>
                                <a:prstGeom prst="rect">
                                  <a:avLst/>
                                </a:prstGeom>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خفض معدل دوران الموظفين</w:t>
                                    </w:r>
                                  </w:p>
                                </w:txbxContent>
                              </wps:txbx>
                              <wps:bodyPr wrap="square" rtlCol="0">
                                <a:spAutoFit/>
                              </wps:bodyPr>
                            </wps:wsp>
                          </wpg:grpSp>
                        </wpg:grpSp>
                        <wps:wsp>
                          <wps:cNvPr id="352541825" name="TextBox 6"/>
                          <wps:cNvSpPr txBox="1"/>
                          <wps:spPr>
                            <a:xfrm>
                              <a:off x="5192341" y="1567872"/>
                              <a:ext cx="594995" cy="661670"/>
                            </a:xfrm>
                            <a:prstGeom prst="rect">
                              <a:avLst/>
                            </a:prstGeom>
                            <a:noFill/>
                          </wps:spPr>
                          <wps:txbx>
                            <w:txbxContent>
                              <w:p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352541826" name="Group 352541826"/>
                          <wpg:cNvGrpSpPr/>
                          <wpg:grpSpPr>
                            <a:xfrm>
                              <a:off x="0" y="0"/>
                              <a:ext cx="5874152" cy="1540276"/>
                              <a:chOff x="0" y="0"/>
                              <a:chExt cx="5874152" cy="1540276"/>
                            </a:xfrm>
                          </wpg:grpSpPr>
                          <wpg:grpSp>
                            <wpg:cNvPr id="352541827" name="Group 352541827"/>
                            <wpg:cNvGrpSpPr/>
                            <wpg:grpSpPr>
                              <a:xfrm>
                                <a:off x="2937076" y="778811"/>
                                <a:ext cx="2937076" cy="761465"/>
                                <a:chOff x="2937076" y="778811"/>
                                <a:chExt cx="3021605" cy="783380"/>
                              </a:xfrm>
                            </wpg:grpSpPr>
                            <wpg:grpSp>
                              <wpg:cNvPr id="352541828" name="Group 352541828"/>
                              <wpg:cNvGrpSpPr/>
                              <wpg:grpSpPr>
                                <a:xfrm>
                                  <a:off x="2937076" y="817540"/>
                                  <a:ext cx="2578490" cy="704145"/>
                                  <a:chOff x="2937076" y="817540"/>
                                  <a:chExt cx="2578490" cy="704145"/>
                                </a:xfrm>
                              </wpg:grpSpPr>
                              <wps:wsp>
                                <wps:cNvPr id="352541829" name="Freeform: Shape 352541829"/>
                                <wps:cNvSpPr/>
                                <wps:spPr>
                                  <a:xfrm rot="5400000">
                                    <a:off x="3842391"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30" name="Freeform: Shape 352541830"/>
                                <wps:cNvSpPr/>
                                <wps:spPr>
                                  <a:xfrm rot="5400000">
                                    <a:off x="3906106"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31" name="Oval 352541831"/>
                              <wps:cNvSpPr/>
                              <wps:spPr>
                                <a:xfrm>
                                  <a:off x="5175301"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32" name="Oval 352541832"/>
                              <wps:cNvSpPr/>
                              <wps:spPr>
                                <a:xfrm>
                                  <a:off x="5216244"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33" name="TextBox 104"/>
                              <wps:cNvSpPr txBox="1"/>
                              <wps:spPr>
                                <a:xfrm>
                                  <a:off x="3176347" y="980870"/>
                                  <a:ext cx="1940881" cy="388699"/>
                                </a:xfrm>
                                <a:prstGeom prst="rect">
                                  <a:avLst/>
                                </a:prstGeom>
                                <a:noFill/>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الرضا الوظيفي</w:t>
                                    </w:r>
                                  </w:p>
                                </w:txbxContent>
                              </wps:txbx>
                              <wps:bodyPr wrap="square" rtlCol="0">
                                <a:spAutoFit/>
                              </wps:bodyPr>
                            </wps:wsp>
                          </wpg:grpSp>
                          <wpg:grpSp>
                            <wpg:cNvPr id="352541834" name="Group 352541834"/>
                            <wpg:cNvGrpSpPr/>
                            <wpg:grpSpPr>
                              <a:xfrm flipH="1">
                                <a:off x="0" y="778811"/>
                                <a:ext cx="2937076" cy="761465"/>
                                <a:chOff x="0" y="778811"/>
                                <a:chExt cx="3021605" cy="783380"/>
                              </a:xfrm>
                            </wpg:grpSpPr>
                            <wpg:grpSp>
                              <wpg:cNvPr id="352541835" name="Group 352541835"/>
                              <wpg:cNvGrpSpPr/>
                              <wpg:grpSpPr>
                                <a:xfrm>
                                  <a:off x="0" y="817540"/>
                                  <a:ext cx="2578490" cy="704145"/>
                                  <a:chOff x="0" y="817540"/>
                                  <a:chExt cx="2578490" cy="704145"/>
                                </a:xfrm>
                              </wpg:grpSpPr>
                              <wps:wsp>
                                <wps:cNvPr id="352541836" name="Freeform: Shape 352541836"/>
                                <wps:cNvSpPr/>
                                <wps:spPr>
                                  <a:xfrm rot="5400000">
                                    <a:off x="905315"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37" name="Freeform: Shape 352541837"/>
                                <wps:cNvSpPr/>
                                <wps:spPr>
                                  <a:xfrm rot="5400000">
                                    <a:off x="969030"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38" name="Oval 352541838"/>
                              <wps:cNvSpPr/>
                              <wps:spPr>
                                <a:xfrm>
                                  <a:off x="2238225"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39" name="Oval 352541839"/>
                              <wps:cNvSpPr/>
                              <wps:spPr>
                                <a:xfrm>
                                  <a:off x="2279168"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40" name="TextBox 87"/>
                              <wps:cNvSpPr txBox="1"/>
                              <wps:spPr>
                                <a:xfrm>
                                  <a:off x="210773" y="969172"/>
                                  <a:ext cx="2071536" cy="388699"/>
                                </a:xfrm>
                                <a:prstGeom prst="rect">
                                  <a:avLst/>
                                </a:prstGeom>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تقوية العلاقات المهنية</w:t>
                                    </w:r>
                                  </w:p>
                                </w:txbxContent>
                              </wps:txbx>
                              <wps:bodyPr wrap="square" rtlCol="0">
                                <a:spAutoFit/>
                              </wps:bodyPr>
                            </wps:wsp>
                          </wpg:grpSp>
                          <wps:wsp>
                            <wps:cNvPr id="352541841" name="TextBox 6"/>
                            <wps:cNvSpPr txBox="1"/>
                            <wps:spPr>
                              <a:xfrm>
                                <a:off x="5192341" y="799660"/>
                                <a:ext cx="594995" cy="661670"/>
                              </a:xfrm>
                              <a:prstGeom prst="rect">
                                <a:avLst/>
                              </a:prstGeom>
                              <a:noFill/>
                            </wps:spPr>
                            <wps:txbx>
                              <w:txbxContent>
                                <w:p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g:grpSp>
                            <wpg:cNvPr id="352541843" name="Group 352541843"/>
                            <wpg:cNvGrpSpPr/>
                            <wpg:grpSpPr>
                              <a:xfrm>
                                <a:off x="0" y="0"/>
                                <a:ext cx="5874152" cy="761465"/>
                                <a:chOff x="0" y="0"/>
                                <a:chExt cx="5874152" cy="761465"/>
                              </a:xfrm>
                            </wpg:grpSpPr>
                            <wpg:grpSp>
                              <wpg:cNvPr id="352541844" name="Group 352541844"/>
                              <wpg:cNvGrpSpPr/>
                              <wpg:grpSpPr>
                                <a:xfrm>
                                  <a:off x="0" y="0"/>
                                  <a:ext cx="5874152" cy="761465"/>
                                  <a:chOff x="0" y="0"/>
                                  <a:chExt cx="6043210" cy="783380"/>
                                </a:xfrm>
                              </wpg:grpSpPr>
                              <wpg:grpSp>
                                <wpg:cNvPr id="352541845" name="Group 352541845"/>
                                <wpg:cNvGrpSpPr/>
                                <wpg:grpSpPr>
                                  <a:xfrm>
                                    <a:off x="3021605" y="0"/>
                                    <a:ext cx="3021605" cy="783380"/>
                                    <a:chOff x="3021605" y="0"/>
                                    <a:chExt cx="3021605" cy="783380"/>
                                  </a:xfrm>
                                </wpg:grpSpPr>
                                <wpg:grpSp>
                                  <wpg:cNvPr id="352541846" name="Group 352541846"/>
                                  <wpg:cNvGrpSpPr/>
                                  <wpg:grpSpPr>
                                    <a:xfrm>
                                      <a:off x="3021605" y="38729"/>
                                      <a:ext cx="2578490" cy="704145"/>
                                      <a:chOff x="3021605" y="38729"/>
                                      <a:chExt cx="2578490" cy="704145"/>
                                    </a:xfrm>
                                  </wpg:grpSpPr>
                                  <wps:wsp>
                                    <wps:cNvPr id="352541847" name="Freeform: Shape 352541847"/>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48" name="Freeform: Shape 352541848"/>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49" name="Oval 352541849"/>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0" name="Oval 352541850"/>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1" name="TextBox 143"/>
                                  <wps:cNvSpPr txBox="1"/>
                                  <wps:spPr>
                                    <a:xfrm>
                                      <a:off x="3339400" y="84258"/>
                                      <a:ext cx="1971585" cy="683326"/>
                                    </a:xfrm>
                                    <a:prstGeom prst="rect">
                                      <a:avLst/>
                                    </a:prstGeom>
                                    <a:noFill/>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تحسين الصحة النفسية للموظفين</w:t>
                                        </w:r>
                                      </w:p>
                                    </w:txbxContent>
                                  </wps:txbx>
                                  <wps:bodyPr wrap="square" rtlCol="0">
                                    <a:spAutoFit/>
                                  </wps:bodyPr>
                                </wps:wsp>
                              </wpg:grpSp>
                              <wpg:grpSp>
                                <wpg:cNvPr id="352541852" name="Group 352541852"/>
                                <wpg:cNvGrpSpPr/>
                                <wpg:grpSpPr>
                                  <a:xfrm flipH="1">
                                    <a:off x="0" y="0"/>
                                    <a:ext cx="3021605" cy="783380"/>
                                    <a:chOff x="0" y="0"/>
                                    <a:chExt cx="3021605" cy="783380"/>
                                  </a:xfrm>
                                </wpg:grpSpPr>
                                <wpg:grpSp>
                                  <wpg:cNvPr id="352541853" name="Group 352541853"/>
                                  <wpg:cNvGrpSpPr/>
                                  <wpg:grpSpPr>
                                    <a:xfrm>
                                      <a:off x="0" y="38729"/>
                                      <a:ext cx="2578490" cy="704145"/>
                                      <a:chOff x="0" y="38729"/>
                                      <a:chExt cx="2578490" cy="704145"/>
                                    </a:xfrm>
                                  </wpg:grpSpPr>
                                  <wps:wsp>
                                    <wps:cNvPr id="352541854" name="Freeform: Shape 352541854"/>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55" name="Freeform: Shape 352541855"/>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56" name="Oval 352541856"/>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7" name="Oval 352541857"/>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58" name="TextBox 124"/>
                                  <wps:cNvSpPr txBox="1"/>
                                  <wps:spPr>
                                    <a:xfrm>
                                      <a:off x="191697" y="180196"/>
                                      <a:ext cx="2080029" cy="388699"/>
                                    </a:xfrm>
                                    <a:prstGeom prst="rect">
                                      <a:avLst/>
                                    </a:prstGeom>
                                  </wps:spPr>
                                  <wps:txbx>
                                    <w:txbxContent>
                                      <w:p w:rsidR="007D67FF" w:rsidRDefault="007D67FF" w:rsidP="007D67FF">
                                        <w:pPr>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زيادة الإنتاجية والأداء المهني</w:t>
                                        </w:r>
                                      </w:p>
                                    </w:txbxContent>
                                  </wps:txbx>
                                  <wps:bodyPr wrap="square" rtlCol="0">
                                    <a:spAutoFit/>
                                  </wps:bodyPr>
                                </wps:wsp>
                              </wpg:grpSp>
                            </wpg:grpSp>
                            <wps:wsp>
                              <wps:cNvPr id="352541859" name="TextBox 6"/>
                              <wps:cNvSpPr txBox="1"/>
                              <wps:spPr>
                                <a:xfrm>
                                  <a:off x="5192341" y="31448"/>
                                  <a:ext cx="594995" cy="661670"/>
                                </a:xfrm>
                                <a:prstGeom prst="rect">
                                  <a:avLst/>
                                </a:prstGeom>
                                <a:noFill/>
                              </wps:spPr>
                              <wps:txbx>
                                <w:txbxContent>
                                  <w:p w:rsidR="007D67FF" w:rsidRDefault="007D67FF"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352541860" name="TextBox 6"/>
                              <wps:cNvSpPr txBox="1"/>
                              <wps:spPr>
                                <a:xfrm>
                                  <a:off x="73227" y="31448"/>
                                  <a:ext cx="594995" cy="661670"/>
                                </a:xfrm>
                                <a:prstGeom prst="rect">
                                  <a:avLst/>
                                </a:prstGeom>
                                <a:noFill/>
                              </wps:spPr>
                              <wps:txbx>
                                <w:txbxContent>
                                  <w:p w:rsidR="007D67FF" w:rsidRDefault="007D67FF"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g:grpSp>
                          <wps:wsp>
                            <wps:cNvPr id="352541861" name="TextBox 6"/>
                            <wps:cNvSpPr txBox="1"/>
                            <wps:spPr>
                              <a:xfrm>
                                <a:off x="73227" y="799660"/>
                                <a:ext cx="594995" cy="661670"/>
                              </a:xfrm>
                              <a:prstGeom prst="rect">
                                <a:avLst/>
                              </a:prstGeom>
                              <a:noFill/>
                            </wps:spPr>
                            <wps:txbx>
                              <w:txbxContent>
                                <w:p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352541862" name="TextBox 6"/>
                          <wps:cNvSpPr txBox="1"/>
                          <wps:spPr>
                            <a:xfrm>
                              <a:off x="73227" y="1567872"/>
                              <a:ext cx="594995" cy="661670"/>
                            </a:xfrm>
                            <a:prstGeom prst="rect">
                              <a:avLst/>
                            </a:prstGeom>
                            <a:noFill/>
                          </wps:spPr>
                          <wps:txbx>
                            <w:txbxContent>
                              <w:p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grpSp>
                      <wpg:grpSp>
                        <wpg:cNvPr id="352541863" name="Group 352541863"/>
                        <wpg:cNvGrpSpPr/>
                        <wpg:grpSpPr>
                          <a:xfrm>
                            <a:off x="0" y="2337935"/>
                            <a:ext cx="5874152" cy="761465"/>
                            <a:chOff x="0" y="2337935"/>
                            <a:chExt cx="6043210" cy="783380"/>
                          </a:xfrm>
                        </wpg:grpSpPr>
                        <wpg:grpSp>
                          <wpg:cNvPr id="352541864" name="Group 352541864"/>
                          <wpg:cNvGrpSpPr/>
                          <wpg:grpSpPr>
                            <a:xfrm>
                              <a:off x="3021605" y="2337935"/>
                              <a:ext cx="3021605" cy="783380"/>
                              <a:chOff x="3021605" y="2337935"/>
                              <a:chExt cx="3021605" cy="783380"/>
                            </a:xfrm>
                          </wpg:grpSpPr>
                          <wpg:grpSp>
                            <wpg:cNvPr id="352541865" name="Group 352541865"/>
                            <wpg:cNvGrpSpPr/>
                            <wpg:grpSpPr>
                              <a:xfrm>
                                <a:off x="3021605" y="2376664"/>
                                <a:ext cx="2578490" cy="704145"/>
                                <a:chOff x="3021605" y="2376664"/>
                                <a:chExt cx="2578490" cy="704145"/>
                              </a:xfrm>
                            </wpg:grpSpPr>
                            <wps:wsp>
                              <wps:cNvPr id="352541866" name="Freeform: Shape 352541866"/>
                              <wps:cNvSpPr/>
                              <wps:spPr>
                                <a:xfrm rot="5400000">
                                  <a:off x="3926920"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67" name="Freeform: Shape 352541867"/>
                              <wps:cNvSpPr/>
                              <wps:spPr>
                                <a:xfrm rot="5400000">
                                  <a:off x="3990635"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68" name="Oval 352541868"/>
                            <wps:cNvSpPr/>
                            <wps:spPr>
                              <a:xfrm>
                                <a:off x="5259830" y="233793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69" name="Oval 352541869"/>
                            <wps:cNvSpPr/>
                            <wps:spPr>
                              <a:xfrm>
                                <a:off x="5300773" y="237844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70" name="TextBox 201"/>
                            <wps:cNvSpPr txBox="1"/>
                            <wps:spPr>
                              <a:xfrm>
                                <a:off x="3390801" y="2387814"/>
                                <a:ext cx="1800427" cy="683326"/>
                              </a:xfrm>
                              <a:prstGeom prst="rect">
                                <a:avLst/>
                              </a:prstGeom>
                              <a:noFill/>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التوازن بين العمل والحياة الشخصية</w:t>
                                  </w:r>
                                </w:p>
                              </w:txbxContent>
                            </wps:txbx>
                            <wps:bodyPr wrap="square" rtlCol="0">
                              <a:spAutoFit/>
                            </wps:bodyPr>
                          </wps:wsp>
                        </wpg:grpSp>
                        <wpg:grpSp>
                          <wpg:cNvPr id="352541871" name="Group 352541871"/>
                          <wpg:cNvGrpSpPr/>
                          <wpg:grpSpPr>
                            <a:xfrm flipH="1">
                              <a:off x="0" y="2337935"/>
                              <a:ext cx="3021605" cy="783380"/>
                              <a:chOff x="0" y="2337935"/>
                              <a:chExt cx="3021605" cy="783380"/>
                            </a:xfrm>
                          </wpg:grpSpPr>
                          <wpg:grpSp>
                            <wpg:cNvPr id="352541872" name="Group 352541872"/>
                            <wpg:cNvGrpSpPr/>
                            <wpg:grpSpPr>
                              <a:xfrm>
                                <a:off x="0" y="2376664"/>
                                <a:ext cx="2578490" cy="704145"/>
                                <a:chOff x="0" y="2376664"/>
                                <a:chExt cx="2578490" cy="704145"/>
                              </a:xfrm>
                            </wpg:grpSpPr>
                            <wps:wsp>
                              <wps:cNvPr id="352541873" name="Freeform: Shape 352541873"/>
                              <wps:cNvSpPr/>
                              <wps:spPr>
                                <a:xfrm rot="5400000">
                                  <a:off x="905315"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2541874" name="Freeform: Shape 352541874"/>
                              <wps:cNvSpPr/>
                              <wps:spPr>
                                <a:xfrm rot="5400000">
                                  <a:off x="969030" y="1471349"/>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352541875" name="Oval 352541875"/>
                            <wps:cNvSpPr/>
                            <wps:spPr>
                              <a:xfrm>
                                <a:off x="2238225" y="233793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76" name="Oval 352541876"/>
                            <wps:cNvSpPr/>
                            <wps:spPr>
                              <a:xfrm>
                                <a:off x="2279168" y="237844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2541877" name="TextBox 195"/>
                            <wps:cNvSpPr txBox="1"/>
                            <wps:spPr>
                              <a:xfrm>
                                <a:off x="191556" y="2525581"/>
                                <a:ext cx="2139477" cy="388699"/>
                              </a:xfrm>
                              <a:prstGeom prst="rect">
                                <a:avLst/>
                              </a:prstGeom>
                            </wps:spPr>
                            <wps:txbx>
                              <w:txbxContent>
                                <w:p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إدارة الأزمات بفعالية</w:t>
                                  </w:r>
                                </w:p>
                              </w:txbxContent>
                            </wps:txbx>
                            <wps:bodyPr wrap="square" rtlCol="0">
                              <a:spAutoFit/>
                            </wps:bodyPr>
                          </wps:wsp>
                        </wpg:grpSp>
                      </wpg:grpSp>
                      <wps:wsp>
                        <wps:cNvPr id="352541878" name="TextBox 6"/>
                        <wps:cNvSpPr txBox="1"/>
                        <wps:spPr>
                          <a:xfrm>
                            <a:off x="5192341" y="2346610"/>
                            <a:ext cx="594995" cy="661670"/>
                          </a:xfrm>
                          <a:prstGeom prst="rect">
                            <a:avLst/>
                          </a:prstGeom>
                          <a:noFill/>
                        </wps:spPr>
                        <wps:txbx>
                          <w:txbxContent>
                            <w:p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07</w:t>
                              </w:r>
                            </w:p>
                          </w:txbxContent>
                        </wps:txbx>
                        <wps:bodyPr wrap="none" rtlCol="0">
                          <a:spAutoFit/>
                        </wps:bodyPr>
                      </wps:wsp>
                      <wps:wsp>
                        <wps:cNvPr id="352541879" name="TextBox 6"/>
                        <wps:cNvSpPr txBox="1"/>
                        <wps:spPr>
                          <a:xfrm>
                            <a:off x="73227" y="2346610"/>
                            <a:ext cx="594995" cy="661670"/>
                          </a:xfrm>
                          <a:prstGeom prst="rect">
                            <a:avLst/>
                          </a:prstGeom>
                          <a:noFill/>
                        </wps:spPr>
                        <wps:txbx>
                          <w:txbxContent>
                            <w:p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08</w:t>
                              </w:r>
                            </w:p>
                          </w:txbxContent>
                        </wps:txbx>
                        <wps:bodyPr wrap="none" rtlCol="0">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E3A1375" id="Group 36" o:spid="_x0000_s1917" style="width:462.55pt;height:244.05pt;mso-position-horizontal-relative:char;mso-position-vertical-relative:line" coordsize="58741,30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">
                <v:group id="Group 801406000" o:spid="_x0000_s1918" style="position:absolute;width:58741;height:23205" coordsize="58741,23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">
                  <v:group id="Group 801406001" o:spid="_x0000_s1919" style="position:absolute;top:15590;width:58741;height:7615" coordorigin=",15590"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">
                    <v:group id="Group 801406002" o:spid="_x0000_s1920" style="position:absolute;left:30216;top:15590;width:30216;height:7834" coordorigin="30216,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">
                      <v:group id="Group 801406003" o:spid="_x0000_s1921" style="position:absolute;left:30216;top:15977;width:25784;height:7042" coordorigin="30216,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">
                        <v:shape id="Freeform: Shape 801406004" o:spid="_x0000_s1922" style="position:absolute;left:39269;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801406006" o:spid="_x0000_s1923" style="position:absolute;left:39906;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801406007" o:spid="_x0000_s1924" style="position:absolute;left:52598;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" fillcolor="#168489" strokecolor="#168489" strokeweight="1pt">
                        <v:stroke joinstyle="miter"/>
                      </v:oval>
                      <v:oval id="Oval 801406008" o:spid="_x0000_s1925" style="position:absolute;left:53007;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" fillcolor="white [3212]" strokecolor="#0058a3" strokeweight="1pt">
                        <v:stroke joinstyle="miter"/>
                      </v:oval>
                      <v:shape id="TextBox 166" o:spid="_x0000_s1926" type="#_x0000_t202" style="position:absolute;left:33623;top:15932;width:18004;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" filled="f" stroked="f">
                        <v:textbox style="mso-fit-shape-to-text:t">
                          <w:txbxContent>
                            <w:p w14:paraId="67BCF45F" w14:textId="3CBC5F70"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التقليل من معدلات الغياب عن العمل</w:t>
                              </w:r>
                            </w:p>
                          </w:txbxContent>
                        </v:textbox>
                      </v:shape>
                    </v:group>
                    <v:group id="Group 801406010" o:spid="_x0000_s1927" style="position:absolute;top:15590;width:30216;height:7834;flip:x" coordorigin=",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">
                      <v:group id="Group 801406011" o:spid="_x0000_s1928" style="position:absolute;top:15977;width:25784;height:7042" coordorigin=",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">
                        <v:shape id="Freeform: Shape 801406012" o:spid="_x0000_s1929" style="position:absolute;left:9053;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801406013" o:spid="_x0000_s1930" style="position:absolute;left:9690;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801406014" o:spid="_x0000_s1931" style="position:absolute;left:22382;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" fillcolor="#168489" strokecolor="#168489" strokeweight="1pt">
                        <v:stroke joinstyle="miter"/>
                      </v:oval>
                      <v:oval id="Oval 801406015" o:spid="_x0000_s1932" style="position:absolute;left:22791;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" fillcolor="white [3212]" strokecolor="#0058a3" strokeweight="1pt">
                        <v:stroke joinstyle="miter"/>
                      </v:oval>
                      <v:shape id="TextBox 160" o:spid="_x0000_s1933" type="#_x0000_t202" style="position:absolute;left:1915;top:17468;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" filled="f" stroked="f">
                        <v:textbox style="mso-fit-shape-to-text:t">
                          <w:txbxContent>
                            <w:p w14:paraId="7C1EB90C" w14:textId="1A87863F"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خفض معدل دوران الموظفين</w:t>
                              </w:r>
                            </w:p>
                          </w:txbxContent>
                        </v:textbox>
                      </v:shape>
                    </v:group>
                  </v:group>
                  <v:shape id="TextBox 6" o:spid="_x0000_s1934" type="#_x0000_t202" style="position:absolute;left:51923;top:15678;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" filled="f" stroked="f">
                    <v:textbox style="mso-fit-shape-to-text:t">
                      <w:txbxContent>
                        <w:p w14:paraId="4D676D13" w14:textId="77777777"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352541826" o:spid="_x0000_s1935" style="position:absolute;width:58741;height:15402" coordsize="58741,1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">
                    <v:group id="Group 352541827" o:spid="_x0000_s1936" style="position:absolute;left:29370;top:7788;width:29371;height:7614" coordorigin="29370,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">
                      <v:group id="Group 352541828" o:spid="_x0000_s1937" style="position:absolute;left:29370;top:8175;width:25785;height:7041" coordorigin="29370,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">
                        <v:shape id="Freeform: Shape 352541829" o:spid="_x0000_s1938" style="position:absolute;left:38423;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30" o:spid="_x0000_s1939" style="position:absolute;left:39060;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31" o:spid="_x0000_s1940" style="position:absolute;left:51753;top:7788;width:7833;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" fillcolor="#168489" strokecolor="#168489" strokeweight="1pt">
                        <v:stroke joinstyle="miter"/>
                      </v:oval>
                      <v:oval id="Oval 352541832" o:spid="_x0000_s1941" style="position:absolute;left:52162;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" fillcolor="white [3212]" strokecolor="#0058a3" strokeweight="1pt">
                        <v:stroke joinstyle="miter"/>
                      </v:oval>
                      <v:shape id="TextBox 104" o:spid="_x0000_s1942" type="#_x0000_t202" style="position:absolute;left:31763;top:9808;width:19409;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" filled="f" stroked="f">
                        <v:textbox style="mso-fit-shape-to-text:t">
                          <w:txbxContent>
                            <w:p w14:paraId="386F6FC6" w14:textId="07461141"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الرضا الوظيفي</w:t>
                              </w:r>
                            </w:p>
                          </w:txbxContent>
                        </v:textbox>
                      </v:shape>
                    </v:group>
                    <v:group id="Group 352541834" o:spid="_x0000_s1943" style="position:absolute;top:7788;width:29370;height:7614;flip:x" coordorigin=",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">
                      <v:group id="Group 352541835" o:spid="_x0000_s1944" style="position:absolute;top:8175;width:25784;height:7041" coordorigin=",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">
                        <v:shape id="Freeform: Shape 352541836" o:spid="_x0000_s1945" style="position:absolute;left:9053;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37" o:spid="_x0000_s1946" style="position:absolute;left:9690;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38" o:spid="_x0000_s1947" style="position:absolute;left:22382;top:778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" fillcolor="#168489" strokecolor="#168489" strokeweight="1pt">
                        <v:stroke joinstyle="miter"/>
                      </v:oval>
                      <v:oval id="Oval 352541839" o:spid="_x0000_s1948" style="position:absolute;left:22791;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" fillcolor="white [3212]" strokecolor="#0058a3" strokeweight="1pt">
                        <v:stroke joinstyle="miter"/>
                      </v:oval>
                      <v:shape id="TextBox 87" o:spid="_x0000_s1949" type="#_x0000_t202" style="position:absolute;left:2107;top:9691;width:20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" filled="f" stroked="f">
                        <v:textbox style="mso-fit-shape-to-text:t">
                          <w:txbxContent>
                            <w:p w14:paraId="2F026CC8" w14:textId="1F9B584B"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تقوية العلاقات المهنية</w:t>
                              </w:r>
                            </w:p>
                          </w:txbxContent>
                        </v:textbox>
                      </v:shape>
                    </v:group>
                    <v:shape id="TextBox 6" o:spid="_x0000_s1950" type="#_x0000_t202" style="position:absolute;left:51923;top:7996;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" filled="f" stroked="f">
                      <v:textbox style="mso-fit-shape-to-text:t">
                        <w:txbxContent>
                          <w:p w14:paraId="1B2F534E" w14:textId="77777777"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group id="Group 352541843" o:spid="_x0000_s1951" style="position:absolute;width:58741;height:7614" coordsize="58741,7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">
                      <v:group id="Group 352541844" o:spid="_x0000_s1952" style="position:absolute;width:58741;height:7614"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">
                        <v:group id="Group 352541845" o:spid="_x0000_s1953"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">
                          <v:group id="Group 352541846" o:spid="_x0000_s1954"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">
                            <v:shape id="Freeform: Shape 352541847" o:spid="_x0000_s1955"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48" o:spid="_x0000_s1956"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49" o:spid="_x0000_s1957"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" fillcolor="#168489" strokecolor="#168489" strokeweight="1pt">
                            <v:stroke joinstyle="miter"/>
                          </v:oval>
                          <v:oval id="Oval 352541850" o:spid="_x0000_s1958"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" fillcolor="white [3212]" strokecolor="#0058a3" strokeweight="1pt">
                            <v:stroke joinstyle="miter"/>
                          </v:oval>
                          <v:shape id="TextBox 143" o:spid="_x0000_s1959" type="#_x0000_t202" style="position:absolute;left:33394;top:842;width:19715;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" filled="f" stroked="f">
                            <v:textbox style="mso-fit-shape-to-text:t">
                              <w:txbxContent>
                                <w:p w14:paraId="4685469B" w14:textId="6F5727EE"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تحسين الصحة النفسية للموظفين</w:t>
                                  </w:r>
                                </w:p>
                              </w:txbxContent>
                            </v:textbox>
                          </v:shape>
                        </v:group>
                        <v:group id="Group 352541852" o:spid="_x0000_s1960"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">
                          <v:group id="Group 352541853" o:spid="_x0000_s1961"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">
                            <v:shape id="Freeform: Shape 352541854" o:spid="_x0000_s1962"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55" o:spid="_x0000_s1963"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&#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56" o:spid="_x0000_s1964"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" fillcolor="#168489" strokecolor="#168489" strokeweight="1pt">
                            <v:stroke joinstyle="miter"/>
                          </v:oval>
                          <v:oval id="Oval 352541857" o:spid="_x0000_s1965"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" fillcolor="white [3212]" strokecolor="#0058a3" strokeweight="1pt">
                            <v:stroke joinstyle="miter"/>
                          </v:oval>
                          <v:shape id="TextBox 124" o:spid="_x0000_s1966" type="#_x0000_t202" style="position:absolute;left:1916;top:1801;width:20801;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" filled="f" stroked="f">
                            <v:textbox style="mso-fit-shape-to-text:t">
                              <w:txbxContent>
                                <w:p w14:paraId="501BA191" w14:textId="688E54E4" w:rsidR="007D67FF" w:rsidRDefault="007D67FF" w:rsidP="007D67FF">
                                  <w:pPr>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زيادة الإنتاجية والأداء المهني</w:t>
                                  </w:r>
                                </w:p>
                              </w:txbxContent>
                            </v:textbox>
                          </v:shape>
                        </v:group>
                      </v:group>
                      <v:shape id="TextBox 6" o:spid="_x0000_s1967" type="#_x0000_t202" style="position:absolute;left:51923;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" filled="f" stroked="f">
                        <v:textbox style="mso-fit-shape-to-text:t">
                          <w:txbxContent>
                            <w:p w14:paraId="06FCB22E" w14:textId="77777777" w:rsidR="007D67FF" w:rsidRDefault="007D67FF"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1968" type="#_x0000_t202" style="position:absolute;left:732;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" filled="f" stroked="f">
                        <v:textbox style="mso-fit-shape-to-text:t">
                          <w:txbxContent>
                            <w:p w14:paraId="319CF3BE" w14:textId="77777777" w:rsidR="007D67FF" w:rsidRDefault="007D67FF" w:rsidP="007D67FF">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group>
                    <v:shape id="TextBox 6" o:spid="_x0000_s1969" type="#_x0000_t202" style="position:absolute;left:732;top:7996;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" filled="f" stroked="f">
                      <v:textbox style="mso-fit-shape-to-text:t">
                        <w:txbxContent>
                          <w:p w14:paraId="3AC5330E" w14:textId="77777777"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1970" type="#_x0000_t202" style="position:absolute;left:732;top:15678;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" filled="f" stroked="f">
                    <v:textbox style="mso-fit-shape-to-text:t">
                      <w:txbxContent>
                        <w:p w14:paraId="6E4B9EAF" w14:textId="77777777"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v:group>
                <v:group id="Group 352541863" o:spid="_x0000_s1971" style="position:absolute;top:23379;width:58741;height:7615" coordorigin=",23379"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">
                  <v:group id="Group 352541864" o:spid="_x0000_s1972" style="position:absolute;left:30216;top:23379;width:30216;height:7834" coordorigin="30216,2337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">
                    <v:group id="Group 352541865" o:spid="_x0000_s1973" style="position:absolute;left:30216;top:23766;width:25784;height:7042" coordorigin="30216,2376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">
                      <v:shape id="Freeform: Shape 352541866" o:spid="_x0000_s1974" style="position:absolute;left:39269;top:14713;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67" o:spid="_x0000_s1975" style="position:absolute;left:39906;top:14713;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68" o:spid="_x0000_s1976" style="position:absolute;left:52598;top:23379;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" fillcolor="#168489" strokecolor="#168489" strokeweight="1pt">
                      <v:stroke joinstyle="miter"/>
                    </v:oval>
                    <v:oval id="Oval 352541869" o:spid="_x0000_s1977" style="position:absolute;left:53007;top:23784;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" fillcolor="white [3212]" strokecolor="#0058a3" strokeweight="1pt">
                      <v:stroke joinstyle="miter"/>
                    </v:oval>
                    <v:shape id="TextBox 201" o:spid="_x0000_s1978" type="#_x0000_t202" style="position:absolute;left:33908;top:23878;width:18004;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" filled="f" stroked="f">
                      <v:textbox style="mso-fit-shape-to-text:t">
                        <w:txbxContent>
                          <w:p w14:paraId="17338615" w14:textId="51276D2B"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تعزيز التوازن بين العمل والحياة الشخصية</w:t>
                            </w:r>
                          </w:p>
                        </w:txbxContent>
                      </v:textbox>
                    </v:shape>
                  </v:group>
                  <v:group id="Group 352541871" o:spid="_x0000_s1979" style="position:absolute;top:23379;width:30216;height:7834;flip:x" coordorigin=",23379"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">
                    <v:group id="Group 352541872" o:spid="_x0000_s1980" style="position:absolute;top:23766;width:25784;height:7042" coordorigin=",23766"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">
                      <v:shape id="Freeform: Shape 352541873" o:spid="_x0000_s1981" style="position:absolute;left:9053;top:14713;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52541874" o:spid="_x0000_s1982" style="position:absolute;left:9690;top:14713;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352541875" o:spid="_x0000_s1983" style="position:absolute;left:22382;top:23379;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" fillcolor="#168489" strokecolor="#168489" strokeweight="1pt">
                      <v:stroke joinstyle="miter"/>
                    </v:oval>
                    <v:oval id="Oval 352541876" o:spid="_x0000_s1984" style="position:absolute;left:22791;top:23784;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" fillcolor="white [3212]" strokecolor="#0058a3" strokeweight="1pt">
                      <v:stroke joinstyle="miter"/>
                    </v:oval>
                    <v:shape id="TextBox 195" o:spid="_x0000_s1985" type="#_x0000_t202" style="position:absolute;left:1915;top:25255;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" filled="f" stroked="f">
                      <v:textbox style="mso-fit-shape-to-text:t">
                        <w:txbxContent>
                          <w:p w14:paraId="05230BB8" w14:textId="6722DA90" w:rsidR="007D67FF" w:rsidRDefault="007D67FF" w:rsidP="007D67FF">
                            <w:pPr>
                              <w:bidi w:val="0"/>
                              <w:jc w:val="center"/>
                              <w:rPr>
                                <w:rFonts w:hAnsi="Adobe Arabic" w:cs="Adobe Arabic"/>
                                <w:b/>
                                <w:bCs/>
                                <w:color w:val="000000"/>
                                <w:kern w:val="24"/>
                                <w:sz w:val="36"/>
                                <w:szCs w:val="36"/>
                              </w:rPr>
                            </w:pPr>
                            <w:r w:rsidRPr="007D67FF">
                              <w:rPr>
                                <w:rFonts w:hAnsi="Adobe Arabic" w:cs="Adobe Arabic"/>
                                <w:b/>
                                <w:bCs/>
                                <w:color w:val="000000"/>
                                <w:kern w:val="24"/>
                                <w:sz w:val="36"/>
                                <w:szCs w:val="36"/>
                                <w:rtl/>
                              </w:rPr>
                              <w:t>إدارة الأزمات بفعالية</w:t>
                            </w:r>
                          </w:p>
                        </w:txbxContent>
                      </v:textbox>
                    </v:shape>
                  </v:group>
                </v:group>
                <v:shape id="TextBox 6" o:spid="_x0000_s1986" type="#_x0000_t202" style="position:absolute;left:51923;top:23466;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" filled="f" stroked="f">
                  <v:textbox style="mso-fit-shape-to-text:t">
                    <w:txbxContent>
                      <w:p w14:paraId="0DE12210" w14:textId="77777777"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07</w:t>
                        </w:r>
                      </w:p>
                    </w:txbxContent>
                  </v:textbox>
                </v:shape>
                <v:shape id="TextBox 6" o:spid="_x0000_s1987" type="#_x0000_t202" style="position:absolute;left:732;top:23466;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" filled="f" stroked="f">
                  <v:textbox style="mso-fit-shape-to-text:t">
                    <w:txbxContent>
                      <w:p w14:paraId="26BD5457" w14:textId="77777777" w:rsidR="007D67FF" w:rsidRDefault="007D67FF" w:rsidP="007D67FF">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08</w:t>
                        </w:r>
                      </w:p>
                    </w:txbxContent>
                  </v:textbox>
                </v:shape>
                <w10:anchorlock/>
              </v:group>
            </w:pict>
          </mc:Fallback>
        </mc:AlternateContent>
      </w:r>
    </w:p>
    <w:p w:rsidR="00084372" w:rsidRPr="003509AA" w:rsidRDefault="00084372" w:rsidP="00084372">
      <w:pPr>
        <w:rPr>
          <w:b/>
          <w:bCs/>
        </w:rPr>
      </w:pPr>
      <w:r w:rsidRPr="002A078C">
        <w:rPr>
          <w:rFonts w:ascii="Sakkal Majalla" w:hAnsi="Sakkal Majalla"/>
          <w:noProof/>
          <w:sz w:val="34"/>
        </w:rPr>
        <mc:AlternateContent>
          <mc:Choice Requires="wpg">
            <w:drawing>
              <wp:inline distT="0" distB="0" distL="0" distR="0" wp14:anchorId="65C62FC3" wp14:editId="3F032E48">
                <wp:extent cx="5731510" cy="892088"/>
                <wp:effectExtent l="0" t="0" r="2540" b="22860"/>
                <wp:docPr id="16086914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68" name="مجموعة 47"/>
                        <wpg:cNvGrpSpPr/>
                        <wpg:grpSpPr>
                          <a:xfrm>
                            <a:off x="0" y="0"/>
                            <a:ext cx="5731510" cy="895351"/>
                            <a:chOff x="0" y="0"/>
                            <a:chExt cx="5878196" cy="918845"/>
                          </a:xfrm>
                        </wpg:grpSpPr>
                        <wpg:grpSp>
                          <wpg:cNvPr id="1608691469" name="مجموعة 48"/>
                          <wpg:cNvGrpSpPr/>
                          <wpg:grpSpPr>
                            <a:xfrm>
                              <a:off x="0" y="0"/>
                              <a:ext cx="5878196" cy="918845"/>
                              <a:chOff x="0" y="0"/>
                              <a:chExt cx="6240348" cy="919070"/>
                            </a:xfrm>
                          </wpg:grpSpPr>
                          <wpg:grpSp>
                            <wpg:cNvPr id="1608691470" name="مجموعة 49"/>
                            <wpg:cNvGrpSpPr/>
                            <wpg:grpSpPr>
                              <a:xfrm>
                                <a:off x="0" y="169208"/>
                                <a:ext cx="5433072" cy="580613"/>
                                <a:chOff x="0" y="169208"/>
                                <a:chExt cx="5433072" cy="580613"/>
                              </a:xfrm>
                            </wpg:grpSpPr>
                            <wps:wsp>
                              <wps:cNvPr id="16086914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74"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تحسين الصحة النفسية للموظفين:</w:t>
                                </w:r>
                              </w:p>
                            </w:txbxContent>
                          </wps:txbx>
                          <wps:bodyPr wrap="square" rtlCol="1">
                            <a:spAutoFit/>
                          </wps:bodyPr>
                        </wps:wsp>
                      </wpg:grpSp>
                      <pic:pic xmlns:pic="http://schemas.openxmlformats.org/drawingml/2006/picture">
                        <pic:nvPicPr>
                          <pic:cNvPr id="160869147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C62FC3" id="_x0000_s19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0oTcA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y+0oT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9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">
                  <v:group id="مجموعة 48" o:spid="_x0000_s19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">
                    <v:group id="مجموعة 49" o:spid="_x0000_s19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">
                      <v:shape id="شكل حر 50" o:spid="_x0000_s19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" fillcolor="#a5a5a5 [2092]" stroked="f" strokeweight="1pt">
                        <v:stroke joinstyle="miter"/>
                      </v:roundrect>
                    </v:group>
                    <v:oval id="شكل بيضاوي 52" o:spid="_x0000_s19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" filled="f" strokecolor="#168489" strokeweight="1pt">
                      <v:stroke joinstyle="miter"/>
                    </v:oval>
                  </v:group>
                  <v:shape id="مربع نص 41" o:spid="_x0000_s19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" filled="f" stroked="f">
                    <v:textbox style="mso-fit-shape-to-text:t">
                      <w:txbxContent>
                        <w:p w14:paraId="7DBCCC06" w14:textId="382C3F27"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تحسين الصحة النفسية للموظفين:</w:t>
                          </w:r>
                        </w:p>
                      </w:txbxContent>
                    </v:textbox>
                  </v:shape>
                </v:group>
                <v:shape id="صورة 54" o:spid="_x0000_s19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الدعم النفسي يقلل من التوتر والقلق الناتجين عن ضغوط العمل.</w:t>
      </w:r>
    </w:p>
    <w:p w:rsidR="00247375" w:rsidRDefault="00247375" w:rsidP="00084372">
      <w:pPr>
        <w:rPr>
          <w:rtl/>
        </w:rPr>
      </w:pPr>
      <w:r w:rsidRPr="00AC09F9">
        <w:rPr>
          <w:rtl/>
        </w:rPr>
        <w:t xml:space="preserve">   - يساهم في الوقاية من الاكتئاب والإرهاق المهني، مما يحسن الحالة العاطفية للموظفين.</w:t>
      </w:r>
    </w:p>
    <w:p w:rsidR="00084372" w:rsidRPr="00AC09F9" w:rsidRDefault="00084372" w:rsidP="00084372">
      <w:r w:rsidRPr="002A078C">
        <w:rPr>
          <w:rFonts w:ascii="Sakkal Majalla" w:hAnsi="Sakkal Majalla"/>
          <w:noProof/>
          <w:sz w:val="34"/>
        </w:rPr>
        <mc:AlternateContent>
          <mc:Choice Requires="wpg">
            <w:drawing>
              <wp:inline distT="0" distB="0" distL="0" distR="0" wp14:anchorId="032F0814" wp14:editId="5E6C39B1">
                <wp:extent cx="5731510" cy="892088"/>
                <wp:effectExtent l="0" t="0" r="2540" b="22860"/>
                <wp:docPr id="16086914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77" name="مجموعة 47"/>
                        <wpg:cNvGrpSpPr/>
                        <wpg:grpSpPr>
                          <a:xfrm>
                            <a:off x="0" y="0"/>
                            <a:ext cx="5731510" cy="895351"/>
                            <a:chOff x="0" y="0"/>
                            <a:chExt cx="5878196" cy="918845"/>
                          </a:xfrm>
                        </wpg:grpSpPr>
                        <wpg:grpSp>
                          <wpg:cNvPr id="1608691478" name="مجموعة 48"/>
                          <wpg:cNvGrpSpPr/>
                          <wpg:grpSpPr>
                            <a:xfrm>
                              <a:off x="0" y="0"/>
                              <a:ext cx="5878196" cy="918845"/>
                              <a:chOff x="0" y="0"/>
                              <a:chExt cx="6240348" cy="919070"/>
                            </a:xfrm>
                          </wpg:grpSpPr>
                          <wpg:grpSp>
                            <wpg:cNvPr id="1608691479" name="مجموعة 49"/>
                            <wpg:cNvGrpSpPr/>
                            <wpg:grpSpPr>
                              <a:xfrm>
                                <a:off x="0" y="169208"/>
                                <a:ext cx="5433072" cy="580613"/>
                                <a:chOff x="0" y="169208"/>
                                <a:chExt cx="5433072" cy="580613"/>
                              </a:xfrm>
                            </wpg:grpSpPr>
                            <wps:wsp>
                              <wps:cNvPr id="16086914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83"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الإنتاجية والأداء المهني:</w:t>
                                </w:r>
                              </w:p>
                            </w:txbxContent>
                          </wps:txbx>
                          <wps:bodyPr wrap="square" rtlCol="1">
                            <a:spAutoFit/>
                          </wps:bodyPr>
                        </wps:wsp>
                      </wpg:grpSp>
                      <pic:pic xmlns:pic="http://schemas.openxmlformats.org/drawingml/2006/picture">
                        <pic:nvPicPr>
                          <pic:cNvPr id="160869148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2F0814" id="_x0000_s19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HDz5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9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JfN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">
                  <v:group id="مجموعة 48" o:spid="_x0000_s19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">
                    <v:group id="مجموعة 49" o:spid="_x0000_s20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">
                      <v:shape id="شكل حر 50" o:spid="_x0000_s20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" fillcolor="#a5a5a5 [2092]" stroked="f" strokeweight="1pt">
                        <v:stroke joinstyle="miter"/>
                      </v:roundrect>
                    </v:group>
                    <v:oval id="شكل بيضاوي 52" o:spid="_x0000_s20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" filled="f" strokecolor="#168489" strokeweight="1pt">
                      <v:stroke joinstyle="miter"/>
                    </v:oval>
                  </v:group>
                  <v:shape id="مربع نص 41" o:spid="_x0000_s20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" filled="f" stroked="f">
                    <v:textbox style="mso-fit-shape-to-text:t">
                      <w:txbxContent>
                        <w:p w14:paraId="0B02B5CC" w14:textId="7DC28FC1"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زيادة الإنتاجية والأداء المهني:</w:t>
                          </w:r>
                        </w:p>
                      </w:txbxContent>
                    </v:textbox>
                  </v:shape>
                </v:group>
                <v:shape id="صورة 54" o:spid="_x0000_s20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الموظفون الذين يشعرون بالدعم يكونون أكثر تركيز</w:t>
      </w:r>
      <w:r>
        <w:rPr>
          <w:rFonts w:hint="cs"/>
          <w:rtl/>
        </w:rPr>
        <w:t>اً</w:t>
      </w:r>
      <w:r w:rsidRPr="00AC09F9">
        <w:rPr>
          <w:rtl/>
        </w:rPr>
        <w:t xml:space="preserve"> وكفاءةً في أداء مهامهم.</w:t>
      </w:r>
    </w:p>
    <w:p w:rsidR="00247375" w:rsidRDefault="00247375" w:rsidP="00084372">
      <w:pPr>
        <w:rPr>
          <w:rtl/>
        </w:rPr>
      </w:pPr>
      <w:r w:rsidRPr="00AC09F9">
        <w:rPr>
          <w:rtl/>
        </w:rPr>
        <w:lastRenderedPageBreak/>
        <w:t xml:space="preserve">   - العلاقات الاجتماعية الإيجابية تُحفّز الابتكار والإبداع في العمل.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83D8483" wp14:editId="2F00EBB0">
                <wp:extent cx="5731510" cy="892088"/>
                <wp:effectExtent l="0" t="0" r="2540" b="22860"/>
                <wp:docPr id="16086914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86" name="مجموعة 47"/>
                        <wpg:cNvGrpSpPr/>
                        <wpg:grpSpPr>
                          <a:xfrm>
                            <a:off x="0" y="0"/>
                            <a:ext cx="5731510" cy="895351"/>
                            <a:chOff x="0" y="0"/>
                            <a:chExt cx="5878196" cy="918845"/>
                          </a:xfrm>
                        </wpg:grpSpPr>
                        <wpg:grpSp>
                          <wpg:cNvPr id="1608691487" name="مجموعة 48"/>
                          <wpg:cNvGrpSpPr/>
                          <wpg:grpSpPr>
                            <a:xfrm>
                              <a:off x="0" y="0"/>
                              <a:ext cx="5878196" cy="918845"/>
                              <a:chOff x="0" y="0"/>
                              <a:chExt cx="6240348" cy="919070"/>
                            </a:xfrm>
                          </wpg:grpSpPr>
                          <wpg:grpSp>
                            <wpg:cNvPr id="1608691488" name="مجموعة 49"/>
                            <wpg:cNvGrpSpPr/>
                            <wpg:grpSpPr>
                              <a:xfrm>
                                <a:off x="0" y="169208"/>
                                <a:ext cx="5433072" cy="580613"/>
                                <a:chOff x="0" y="169208"/>
                                <a:chExt cx="5433072" cy="580613"/>
                              </a:xfrm>
                            </wpg:grpSpPr>
                            <wps:wsp>
                              <wps:cNvPr id="16086914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492"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الرضا الوظيفي:</w:t>
                                </w:r>
                              </w:p>
                            </w:txbxContent>
                          </wps:txbx>
                          <wps:bodyPr wrap="square" rtlCol="1">
                            <a:spAutoFit/>
                          </wps:bodyPr>
                        </wps:wsp>
                      </wpg:grpSp>
                      <pic:pic xmlns:pic="http://schemas.openxmlformats.org/drawingml/2006/picture">
                        <pic:nvPicPr>
                          <pic:cNvPr id="160869149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3D8483" id="_x0000_s20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eRXebg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8wHR+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nkV3m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20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">
                  <v:group id="مجموعة 48" o:spid="_x0000_s20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efq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">
                    <v:group id="مجموعة 49" o:spid="_x0000_s20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">
                      <v:shape id="شكل حر 50" o:spid="_x0000_s20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" fillcolor="#a5a5a5 [2092]" stroked="f" strokeweight="1pt">
                        <v:stroke joinstyle="miter"/>
                      </v:roundrect>
                    </v:group>
                    <v:oval id="شكل بيضاوي 52" o:spid="_x0000_s20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" filled="f" strokecolor="#168489" strokeweight="1pt">
                      <v:stroke joinstyle="miter"/>
                    </v:oval>
                  </v:group>
                  <v:shape id="مربع نص 41" o:spid="_x0000_s201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" filled="f" stroked="f">
                    <v:textbox style="mso-fit-shape-to-text:t">
                      <w:txbxContent>
                        <w:p w14:paraId="0E0E8384" w14:textId="082D18E9"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الرضا الوظيفي:</w:t>
                          </w:r>
                        </w:p>
                      </w:txbxContent>
                    </v:textbox>
                  </v:shape>
                </v:group>
                <v:shape id="صورة 54" o:spid="_x0000_s20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الشعور بالتقدير والدعم يجعل الموظفين أكثر رضا عن بيئة العمل.</w:t>
      </w:r>
    </w:p>
    <w:p w:rsidR="00247375" w:rsidRDefault="00247375" w:rsidP="00084372">
      <w:pPr>
        <w:rPr>
          <w:rtl/>
        </w:rPr>
      </w:pPr>
      <w:r w:rsidRPr="00AC09F9">
        <w:rPr>
          <w:rtl/>
        </w:rPr>
        <w:t xml:space="preserve">   - يقلل من شعور الموظفين بالعزلة أو الإحباط.</w:t>
      </w:r>
    </w:p>
    <w:p w:rsidR="00084372" w:rsidRPr="00AC09F9" w:rsidRDefault="00084372" w:rsidP="00084372">
      <w:r w:rsidRPr="002A078C">
        <w:rPr>
          <w:rFonts w:ascii="Sakkal Majalla" w:hAnsi="Sakkal Majalla"/>
          <w:noProof/>
          <w:sz w:val="34"/>
        </w:rPr>
        <mc:AlternateContent>
          <mc:Choice Requires="wpg">
            <w:drawing>
              <wp:inline distT="0" distB="0" distL="0" distR="0" wp14:anchorId="1F04B8E8" wp14:editId="3B308D6F">
                <wp:extent cx="5731510" cy="892088"/>
                <wp:effectExtent l="0" t="0" r="2540" b="22860"/>
                <wp:docPr id="16086914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495" name="مجموعة 47"/>
                        <wpg:cNvGrpSpPr/>
                        <wpg:grpSpPr>
                          <a:xfrm>
                            <a:off x="0" y="0"/>
                            <a:ext cx="5731510" cy="895351"/>
                            <a:chOff x="0" y="0"/>
                            <a:chExt cx="5878196" cy="918845"/>
                          </a:xfrm>
                        </wpg:grpSpPr>
                        <wpg:grpSp>
                          <wpg:cNvPr id="1608691496" name="مجموعة 48"/>
                          <wpg:cNvGrpSpPr/>
                          <wpg:grpSpPr>
                            <a:xfrm>
                              <a:off x="0" y="0"/>
                              <a:ext cx="5878196" cy="918845"/>
                              <a:chOff x="0" y="0"/>
                              <a:chExt cx="6240348" cy="919070"/>
                            </a:xfrm>
                          </wpg:grpSpPr>
                          <wpg:grpSp>
                            <wpg:cNvPr id="1608691497" name="مجموعة 49"/>
                            <wpg:cNvGrpSpPr/>
                            <wpg:grpSpPr>
                              <a:xfrm>
                                <a:off x="0" y="169208"/>
                                <a:ext cx="5433072" cy="580613"/>
                                <a:chOff x="0" y="169208"/>
                                <a:chExt cx="5433072" cy="580613"/>
                              </a:xfrm>
                            </wpg:grpSpPr>
                            <wps:wsp>
                              <wps:cNvPr id="16086914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4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01"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تقوية العلاقات المهنية:</w:t>
                                </w:r>
                              </w:p>
                            </w:txbxContent>
                          </wps:txbx>
                          <wps:bodyPr wrap="square" rtlCol="1">
                            <a:spAutoFit/>
                          </wps:bodyPr>
                        </wps:wsp>
                      </wpg:grpSp>
                      <pic:pic xmlns:pic="http://schemas.openxmlformats.org/drawingml/2006/picture">
                        <pic:nvPicPr>
                          <pic:cNvPr id="160869150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04B8E8" id="_x0000_s20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Mt2dQ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1pu6B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4Ey3Z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0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">
                  <v:group id="مجموعة 48" o:spid="_x0000_s20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">
                    <v:group id="مجموعة 49" o:spid="_x0000_s20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">
                      <v:shape id="شكل حر 50" o:spid="_x0000_s20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" fillcolor="#a5a5a5 [2092]" stroked="f" strokeweight="1pt">
                        <v:stroke joinstyle="miter"/>
                      </v:roundrect>
                    </v:group>
                    <v:oval id="شكل بيضاوي 52" o:spid="_x0000_s20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" filled="f" strokecolor="#168489" strokeweight="1pt">
                      <v:stroke joinstyle="miter"/>
                    </v:oval>
                  </v:group>
                  <v:shape id="مربع نص 41" o:spid="_x0000_s202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" filled="f" stroked="f">
                    <v:textbox style="mso-fit-shape-to-text:t">
                      <w:txbxContent>
                        <w:p w14:paraId="4ABF0A7A" w14:textId="5DF96DB2"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تقوية العلاقات المهنية:</w:t>
                          </w:r>
                        </w:p>
                      </w:txbxContent>
                    </v:textbox>
                  </v:shape>
                </v:group>
                <v:shape id="صورة 54" o:spid="_x0000_s20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الدعم الاجتماعي يعزز العلاقات الإيجابية بين الزملاء والمديرين.</w:t>
      </w:r>
    </w:p>
    <w:p w:rsidR="00247375" w:rsidRDefault="00247375" w:rsidP="00084372">
      <w:pPr>
        <w:rPr>
          <w:rtl/>
        </w:rPr>
      </w:pPr>
      <w:r w:rsidRPr="00AC09F9">
        <w:rPr>
          <w:rtl/>
        </w:rPr>
        <w:t xml:space="preserve">   - يخلق بيئة متعاونة ومترابطة مما يسهل العمل ضمن فرق.</w:t>
      </w:r>
    </w:p>
    <w:p w:rsidR="00084372" w:rsidRPr="00AC09F9" w:rsidRDefault="00084372" w:rsidP="00084372">
      <w:r w:rsidRPr="002A078C">
        <w:rPr>
          <w:rFonts w:ascii="Sakkal Majalla" w:hAnsi="Sakkal Majalla"/>
          <w:noProof/>
          <w:sz w:val="34"/>
        </w:rPr>
        <mc:AlternateContent>
          <mc:Choice Requires="wpg">
            <w:drawing>
              <wp:inline distT="0" distB="0" distL="0" distR="0" wp14:anchorId="02CB8E23" wp14:editId="34A17877">
                <wp:extent cx="5731510" cy="892088"/>
                <wp:effectExtent l="0" t="0" r="2540" b="22860"/>
                <wp:docPr id="16086915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04" name="مجموعة 47"/>
                        <wpg:cNvGrpSpPr/>
                        <wpg:grpSpPr>
                          <a:xfrm>
                            <a:off x="0" y="0"/>
                            <a:ext cx="5731510" cy="895351"/>
                            <a:chOff x="0" y="0"/>
                            <a:chExt cx="5878196" cy="918845"/>
                          </a:xfrm>
                        </wpg:grpSpPr>
                        <wpg:grpSp>
                          <wpg:cNvPr id="1608691505" name="مجموعة 48"/>
                          <wpg:cNvGrpSpPr/>
                          <wpg:grpSpPr>
                            <a:xfrm>
                              <a:off x="0" y="0"/>
                              <a:ext cx="5878196" cy="918845"/>
                              <a:chOff x="0" y="0"/>
                              <a:chExt cx="6240348" cy="919070"/>
                            </a:xfrm>
                          </wpg:grpSpPr>
                          <wpg:grpSp>
                            <wpg:cNvPr id="1608691506" name="مجموعة 49"/>
                            <wpg:cNvGrpSpPr/>
                            <wpg:grpSpPr>
                              <a:xfrm>
                                <a:off x="0" y="169208"/>
                                <a:ext cx="5433072" cy="580613"/>
                                <a:chOff x="0" y="169208"/>
                                <a:chExt cx="5433072" cy="580613"/>
                              </a:xfrm>
                            </wpg:grpSpPr>
                            <wps:wsp>
                              <wps:cNvPr id="16086915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10"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التقليل من معدلات الغياب عن العمل:</w:t>
                                </w:r>
                              </w:p>
                            </w:txbxContent>
                          </wps:txbx>
                          <wps:bodyPr wrap="square" rtlCol="1">
                            <a:spAutoFit/>
                          </wps:bodyPr>
                        </wps:wsp>
                      </wpg:grpSp>
                      <pic:pic xmlns:pic="http://schemas.openxmlformats.org/drawingml/2006/picture">
                        <pic:nvPicPr>
                          <pic:cNvPr id="160869151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2CB8E23" id="_x0000_s20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GvPe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ma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mka89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0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">
                  <v:group id="مجموعة 48" o:spid="_x0000_s20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">
                    <v:group id="مجموعة 49" o:spid="_x0000_s20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">
                      <v:shape id="شكل حر 50" o:spid="_x0000_s20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" fillcolor="#a5a5a5 [2092]" stroked="f" strokeweight="1pt">
                        <v:stroke joinstyle="miter"/>
                      </v:roundrect>
                    </v:group>
                    <v:oval id="شكل بيضاوي 52" o:spid="_x0000_s20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" filled="f" strokecolor="#168489" strokeweight="1pt">
                      <v:stroke joinstyle="miter"/>
                    </v:oval>
                  </v:group>
                  <v:shape id="مربع نص 41" o:spid="_x0000_s203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" filled="f" stroked="f">
                    <v:textbox style="mso-fit-shape-to-text:t">
                      <w:txbxContent>
                        <w:p w14:paraId="2774242C" w14:textId="40F2B509"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التقليل من معدلات الغياب عن العمل:</w:t>
                          </w:r>
                        </w:p>
                      </w:txbxContent>
                    </v:textbox>
                  </v:shape>
                </v:group>
                <v:shape id="صورة 54" o:spid="_x0000_s20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">
                  <v:imagedata r:id="rId78" o:title=""/>
                </v:shape>
                <w10:anchorlock/>
              </v:group>
            </w:pict>
          </mc:Fallback>
        </mc:AlternateContent>
      </w:r>
    </w:p>
    <w:p w:rsidR="00247375" w:rsidRDefault="00247375" w:rsidP="00084372">
      <w:pPr>
        <w:rPr>
          <w:rtl/>
        </w:rPr>
      </w:pPr>
      <w:r w:rsidRPr="00AC09F9">
        <w:rPr>
          <w:rtl/>
        </w:rPr>
        <w:t xml:space="preserve">   - الموظفون الذين يحصلون على دعم نفسي واجتماعي جيد يكونون أقل عرضة للتغيب بسبب الأمراض المرتبطة بالإجهاد أو الإرهاق.</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7526A8B" wp14:editId="5FC27D18">
                <wp:extent cx="5731510" cy="892088"/>
                <wp:effectExtent l="0" t="0" r="2540" b="22860"/>
                <wp:docPr id="160869151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13" name="مجموعة 47"/>
                        <wpg:cNvGrpSpPr/>
                        <wpg:grpSpPr>
                          <a:xfrm>
                            <a:off x="0" y="0"/>
                            <a:ext cx="5731510" cy="895351"/>
                            <a:chOff x="0" y="0"/>
                            <a:chExt cx="5878196" cy="918845"/>
                          </a:xfrm>
                        </wpg:grpSpPr>
                        <wpg:grpSp>
                          <wpg:cNvPr id="1608691514" name="مجموعة 48"/>
                          <wpg:cNvGrpSpPr/>
                          <wpg:grpSpPr>
                            <a:xfrm>
                              <a:off x="0" y="0"/>
                              <a:ext cx="5878196" cy="918845"/>
                              <a:chOff x="0" y="0"/>
                              <a:chExt cx="6240348" cy="919070"/>
                            </a:xfrm>
                          </wpg:grpSpPr>
                          <wpg:grpSp>
                            <wpg:cNvPr id="1608691515" name="مجموعة 49"/>
                            <wpg:cNvGrpSpPr/>
                            <wpg:grpSpPr>
                              <a:xfrm>
                                <a:off x="0" y="169208"/>
                                <a:ext cx="5433072" cy="580613"/>
                                <a:chOff x="0" y="169208"/>
                                <a:chExt cx="5433072" cy="580613"/>
                              </a:xfrm>
                            </wpg:grpSpPr>
                            <wps:wsp>
                              <wps:cNvPr id="160869151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1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1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19"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خفض معدل دوران الموظفين:</w:t>
                                </w:r>
                              </w:p>
                            </w:txbxContent>
                          </wps:txbx>
                          <wps:bodyPr wrap="square" rtlCol="1">
                            <a:spAutoFit/>
                          </wps:bodyPr>
                        </wps:wsp>
                      </wpg:grpSp>
                      <pic:pic xmlns:pic="http://schemas.openxmlformats.org/drawingml/2006/picture">
                        <pic:nvPicPr>
                          <pic:cNvPr id="160869152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526A8B" id="_x0000_s20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pCgcQ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BaQo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0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">
                  <v:group id="مجموعة 48" o:spid="_x0000_s20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OH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">
                    <v:group id="مجموعة 49" o:spid="_x0000_s20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">
                      <v:shape id="شكل حر 50" o:spid="_x0000_s20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" fillcolor="#a5a5a5 [2092]" stroked="f" strokeweight="1pt">
                        <v:stroke joinstyle="miter"/>
                      </v:roundrect>
                    </v:group>
                    <v:oval id="شكل بيضاوي 52" o:spid="_x0000_s20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" filled="f" strokecolor="#168489" strokeweight="1pt">
                      <v:stroke joinstyle="miter"/>
                    </v:oval>
                  </v:group>
                  <v:shape id="مربع نص 41" o:spid="_x0000_s204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" filled="f" stroked="f">
                    <v:textbox style="mso-fit-shape-to-text:t">
                      <w:txbxContent>
                        <w:p w14:paraId="57C5DF64" w14:textId="1C17C6E7"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خفض معدل دوران الموظفين:</w:t>
                          </w:r>
                        </w:p>
                      </w:txbxContent>
                    </v:textbox>
                  </v:shape>
                </v:group>
                <v:shape id="صورة 54" o:spid="_x0000_s20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">
                  <v:imagedata r:id="rId78" o:title=""/>
                </v:shape>
                <w10:anchorlock/>
              </v:group>
            </w:pict>
          </mc:Fallback>
        </mc:AlternateContent>
      </w:r>
    </w:p>
    <w:p w:rsidR="00247375" w:rsidRDefault="00247375" w:rsidP="00084372">
      <w:pPr>
        <w:rPr>
          <w:rtl/>
        </w:rPr>
      </w:pPr>
      <w:r w:rsidRPr="00AC09F9">
        <w:rPr>
          <w:rtl/>
        </w:rPr>
        <w:t xml:space="preserve">   - الدعم النفسي والاجتماعي يقلل من رغبة الموظفين في ترك العمل، حيث يشعرون بالانتماء إلى المؤسسة.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51BC70EA" wp14:editId="3868A8E1">
                <wp:extent cx="5731510" cy="892088"/>
                <wp:effectExtent l="0" t="0" r="2540" b="22860"/>
                <wp:docPr id="160869152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22" name="مجموعة 47"/>
                        <wpg:cNvGrpSpPr/>
                        <wpg:grpSpPr>
                          <a:xfrm>
                            <a:off x="0" y="0"/>
                            <a:ext cx="5731510" cy="895351"/>
                            <a:chOff x="0" y="0"/>
                            <a:chExt cx="5878196" cy="918845"/>
                          </a:xfrm>
                        </wpg:grpSpPr>
                        <wpg:grpSp>
                          <wpg:cNvPr id="1608691523" name="مجموعة 48"/>
                          <wpg:cNvGrpSpPr/>
                          <wpg:grpSpPr>
                            <a:xfrm>
                              <a:off x="0" y="0"/>
                              <a:ext cx="5878196" cy="918845"/>
                              <a:chOff x="0" y="0"/>
                              <a:chExt cx="6240348" cy="919070"/>
                            </a:xfrm>
                          </wpg:grpSpPr>
                          <wpg:grpSp>
                            <wpg:cNvPr id="1608691524" name="مجموعة 49"/>
                            <wpg:cNvGrpSpPr/>
                            <wpg:grpSpPr>
                              <a:xfrm>
                                <a:off x="0" y="169208"/>
                                <a:ext cx="5433072" cy="580613"/>
                                <a:chOff x="0" y="169208"/>
                                <a:chExt cx="5433072" cy="580613"/>
                              </a:xfrm>
                            </wpg:grpSpPr>
                            <wps:wsp>
                              <wps:cNvPr id="16086915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2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2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28"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التوازن بين العمل والحياة الشخصية:</w:t>
                                </w:r>
                              </w:p>
                            </w:txbxContent>
                          </wps:txbx>
                          <wps:bodyPr wrap="square" rtlCol="1">
                            <a:spAutoFit/>
                          </wps:bodyPr>
                        </wps:wsp>
                      </wpg:grpSp>
                      <pic:pic xmlns:pic="http://schemas.openxmlformats.org/drawingml/2006/picture">
                        <pic:nvPicPr>
                          <pic:cNvPr id="160869152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BC70EA" id="_x0000_s20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8CBU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9h1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LwIFR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0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RTV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">
                  <v:group id="مجموعة 48" o:spid="_x0000_s20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">
                    <v:group id="مجموعة 49" o:spid="_x0000_s20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">
                      <v:shape id="شكل حر 50" o:spid="_x0000_s20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" fillcolor="#a5a5a5 [2092]" stroked="f" strokeweight="1pt">
                        <v:stroke joinstyle="miter"/>
                      </v:roundrect>
                    </v:group>
                    <v:oval id="شكل بيضاوي 52" o:spid="_x0000_s20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" filled="f" strokecolor="#168489" strokeweight="1pt">
                      <v:stroke joinstyle="miter"/>
                    </v:oval>
                  </v:group>
                  <v:shape id="مربع نص 41" o:spid="_x0000_s204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" filled="f" stroked="f">
                    <v:textbox style="mso-fit-shape-to-text:t">
                      <w:txbxContent>
                        <w:p w14:paraId="296FDDD3" w14:textId="7F3DF8CC"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تعزيز التوازن بين العمل والحياة الشخصية:</w:t>
                          </w:r>
                        </w:p>
                      </w:txbxContent>
                    </v:textbox>
                  </v:shape>
                </v:group>
                <v:shape id="صورة 54" o:spid="_x0000_s20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rN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">
                  <v:imagedata r:id="rId78" o:title=""/>
                </v:shape>
                <w10:anchorlock/>
              </v:group>
            </w:pict>
          </mc:Fallback>
        </mc:AlternateContent>
      </w:r>
    </w:p>
    <w:p w:rsidR="00247375" w:rsidRDefault="00247375" w:rsidP="00084372">
      <w:pPr>
        <w:rPr>
          <w:rtl/>
        </w:rPr>
      </w:pPr>
      <w:r w:rsidRPr="00AC09F9">
        <w:rPr>
          <w:rtl/>
        </w:rPr>
        <w:t xml:space="preserve">   - الدعم المقدم يساعد الموظفين على تحقيق التوازن بين أعباء العمل والحياة الشخصية، مما يقلل من التوتر ويحسن جودة الحياة.</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63382704" wp14:editId="22C857C7">
                <wp:extent cx="5731510" cy="892088"/>
                <wp:effectExtent l="0" t="0" r="2540" b="22860"/>
                <wp:docPr id="160869153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31" name="مجموعة 47"/>
                        <wpg:cNvGrpSpPr/>
                        <wpg:grpSpPr>
                          <a:xfrm>
                            <a:off x="0" y="0"/>
                            <a:ext cx="5731510" cy="895351"/>
                            <a:chOff x="0" y="0"/>
                            <a:chExt cx="5878196" cy="918845"/>
                          </a:xfrm>
                        </wpg:grpSpPr>
                        <wpg:grpSp>
                          <wpg:cNvPr id="1608691532" name="مجموعة 48"/>
                          <wpg:cNvGrpSpPr/>
                          <wpg:grpSpPr>
                            <a:xfrm>
                              <a:off x="0" y="0"/>
                              <a:ext cx="5878196" cy="918845"/>
                              <a:chOff x="0" y="0"/>
                              <a:chExt cx="6240348" cy="919070"/>
                            </a:xfrm>
                          </wpg:grpSpPr>
                          <wpg:grpSp>
                            <wpg:cNvPr id="1608691533" name="مجموعة 49"/>
                            <wpg:cNvGrpSpPr/>
                            <wpg:grpSpPr>
                              <a:xfrm>
                                <a:off x="0" y="169208"/>
                                <a:ext cx="5433072" cy="580613"/>
                                <a:chOff x="0" y="169208"/>
                                <a:chExt cx="5433072" cy="580613"/>
                              </a:xfrm>
                            </wpg:grpSpPr>
                            <wps:wsp>
                              <wps:cNvPr id="16086915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37" name="مربع نص 41"/>
                          <wps:cNvSpPr txBox="1"/>
                          <wps:spPr>
                            <a:xfrm>
                              <a:off x="204466" y="256739"/>
                              <a:ext cx="4615440" cy="389157"/>
                            </a:xfrm>
                            <a:prstGeom prst="rect">
                              <a:avLst/>
                            </a:prstGeom>
                            <a:noFill/>
                          </wps:spPr>
                          <wps:txbx>
                            <w:txbxContent>
                              <w:p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إدارة الأزمات بفعالية:</w:t>
                                </w:r>
                              </w:p>
                            </w:txbxContent>
                          </wps:txbx>
                          <wps:bodyPr wrap="square" rtlCol="1">
                            <a:spAutoFit/>
                          </wps:bodyPr>
                        </wps:wsp>
                      </wpg:grpSp>
                      <pic:pic xmlns:pic="http://schemas.openxmlformats.org/drawingml/2006/picture">
                        <pic:nvPicPr>
                          <pic:cNvPr id="160869153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3382704" id="_x0000_s20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FFTTeQ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6FFTT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0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">
                  <v:group id="مجموعة 48" o:spid="_x0000_s20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">
                    <v:group id="مجموعة 49" o:spid="_x0000_s20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">
                      <v:shape id="شكل حر 50" o:spid="_x0000_s20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" fillcolor="#a5a5a5 [2092]" stroked="f" strokeweight="1pt">
                        <v:stroke joinstyle="miter"/>
                      </v:roundrect>
                    </v:group>
                    <v:oval id="شكل بيضاوي 52" o:spid="_x0000_s20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" filled="f" strokecolor="#168489" strokeweight="1pt">
                      <v:stroke joinstyle="miter"/>
                    </v:oval>
                  </v:group>
                  <v:shape id="مربع نص 41" o:spid="_x0000_s20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" filled="f" stroked="f">
                    <v:textbox style="mso-fit-shape-to-text:t">
                      <w:txbxContent>
                        <w:p w14:paraId="45D1E4E1" w14:textId="3CC09947" w:rsidR="00084372" w:rsidRDefault="002800BB" w:rsidP="00084372">
                          <w:pPr>
                            <w:rPr>
                              <w:rFonts w:eastAsia="Calibri" w:hAnsi="Adobe Arabic" w:cs="Adobe Arabic"/>
                              <w:b/>
                              <w:bCs/>
                              <w:color w:val="FFFFFF"/>
                              <w:kern w:val="24"/>
                              <w:sz w:val="36"/>
                              <w:szCs w:val="36"/>
                              <w:lang w:bidi="ar-EG"/>
                            </w:rPr>
                          </w:pPr>
                          <w:r w:rsidRPr="002800BB">
                            <w:rPr>
                              <w:rFonts w:eastAsia="Calibri" w:hAnsi="Adobe Arabic" w:cs="Adobe Arabic"/>
                              <w:b/>
                              <w:bCs/>
                              <w:color w:val="FFFFFF"/>
                              <w:kern w:val="24"/>
                              <w:sz w:val="36"/>
                              <w:szCs w:val="36"/>
                              <w:rtl/>
                              <w:lang w:bidi="ar-EG"/>
                            </w:rPr>
                            <w:t>إدارة الأزمات بفعالية:</w:t>
                          </w:r>
                        </w:p>
                      </w:txbxContent>
                    </v:textbox>
                  </v:shape>
                </v:group>
                <v:shape id="صورة 54" o:spid="_x0000_s20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">
                  <v:imagedata r:id="rId78" o:title=""/>
                </v:shape>
                <w10:anchorlock/>
              </v:group>
            </w:pict>
          </mc:Fallback>
        </mc:AlternateContent>
      </w:r>
    </w:p>
    <w:p w:rsidR="00247375" w:rsidRPr="00AC09F9" w:rsidRDefault="00247375" w:rsidP="007D67FF">
      <w:r w:rsidRPr="00AC09F9">
        <w:rPr>
          <w:rtl/>
        </w:rPr>
        <w:t xml:space="preserve">   - في أوقات الأزمات (مثل جائحة أو تغييرات تنظيمية كبرى)، يساهم الدعم النفسي والاجتماعي في مساعدة الموظفين على التكيف مع التحديات.</w:t>
      </w:r>
    </w:p>
    <w:p w:rsidR="00247375" w:rsidRDefault="00247375" w:rsidP="00084372">
      <w:pPr>
        <w:rPr>
          <w:b/>
          <w:bCs/>
          <w:color w:val="168489"/>
        </w:rPr>
      </w:pPr>
      <w:r w:rsidRPr="007D67FF">
        <w:rPr>
          <w:rFonts w:hint="cs"/>
          <w:b/>
          <w:bCs/>
          <w:color w:val="C00000"/>
          <w:rtl/>
        </w:rPr>
        <w:t>ثانياً</w:t>
      </w:r>
      <w:r w:rsidRPr="007D67FF">
        <w:rPr>
          <w:b/>
          <w:bCs/>
          <w:color w:val="C00000"/>
          <w:rtl/>
        </w:rPr>
        <w:t>:</w:t>
      </w:r>
      <w:r w:rsidRPr="00C1314C">
        <w:rPr>
          <w:b/>
          <w:bCs/>
          <w:rtl/>
        </w:rPr>
        <w:t xml:space="preserve"> </w:t>
      </w:r>
      <w:r w:rsidRPr="007D67FF">
        <w:rPr>
          <w:b/>
          <w:bCs/>
          <w:color w:val="168489"/>
          <w:rtl/>
        </w:rPr>
        <w:t>أشكال الدعم النفسي والاجتماعي في العمل</w:t>
      </w:r>
    </w:p>
    <w:p w:rsidR="00D7734E" w:rsidRDefault="00D7734E" w:rsidP="00D7734E">
      <w:pPr>
        <w:rPr>
          <w:b/>
          <w:bCs/>
          <w:rtl/>
        </w:rPr>
      </w:pPr>
      <w:r w:rsidRPr="00D7734E">
        <w:rPr>
          <w:b/>
          <w:bCs/>
          <w:noProof/>
        </w:rPr>
        <mc:AlternateContent>
          <mc:Choice Requires="wpg">
            <w:drawing>
              <wp:inline distT="0" distB="0" distL="0" distR="0" wp14:anchorId="507186EE" wp14:editId="30916AD0">
                <wp:extent cx="5977972" cy="1313963"/>
                <wp:effectExtent l="0" t="0" r="0" b="0"/>
                <wp:docPr id="352541880" name="Group 8"/>
                <wp:cNvGraphicFramePr/>
                <a:graphic xmlns:a="http://schemas.openxmlformats.org/drawingml/2006/main">
                  <a:graphicData uri="http://schemas.microsoft.com/office/word/2010/wordprocessingGroup">
                    <wpg:wgp>
                      <wpg:cNvGrpSpPr/>
                      <wpg:grpSpPr>
                        <a:xfrm>
                          <a:off x="0" y="0"/>
                          <a:ext cx="5977972" cy="1313963"/>
                          <a:chOff x="0" y="0"/>
                          <a:chExt cx="5977974" cy="1313963"/>
                        </a:xfrm>
                      </wpg:grpSpPr>
                      <wpg:grpSp>
                        <wpg:cNvPr id="352541881" name="Group 352541881"/>
                        <wpg:cNvGrpSpPr/>
                        <wpg:grpSpPr>
                          <a:xfrm>
                            <a:off x="1189987" y="0"/>
                            <a:ext cx="4787987" cy="1313963"/>
                            <a:chOff x="1189987" y="0"/>
                            <a:chExt cx="4787987" cy="1313963"/>
                          </a:xfrm>
                        </wpg:grpSpPr>
                        <wpg:grpSp>
                          <wpg:cNvPr id="352541882" name="Group 352541882"/>
                          <wpg:cNvGrpSpPr/>
                          <wpg:grpSpPr>
                            <a:xfrm>
                              <a:off x="2333980" y="0"/>
                              <a:ext cx="3643994" cy="1064433"/>
                              <a:chOff x="2333968" y="0"/>
                              <a:chExt cx="3916937" cy="1144162"/>
                            </a:xfrm>
                          </wpg:grpSpPr>
                          <wpg:grpSp>
                            <wpg:cNvPr id="352541883" name="Group 352541883"/>
                            <wpg:cNvGrpSpPr/>
                            <wpg:grpSpPr>
                              <a:xfrm>
                                <a:off x="4842765" y="0"/>
                                <a:ext cx="1408140" cy="1144162"/>
                                <a:chOff x="4842765" y="0"/>
                                <a:chExt cx="1408162" cy="1144429"/>
                              </a:xfrm>
                            </wpg:grpSpPr>
                            <wps:wsp>
                              <wps:cNvPr id="352541884" name="مربع نص 18"/>
                              <wps:cNvSpPr txBox="1"/>
                              <wps:spPr>
                                <a:xfrm>
                                  <a:off x="4842765" y="766067"/>
                                  <a:ext cx="1408162" cy="378362"/>
                                </a:xfrm>
                                <a:prstGeom prst="rect">
                                  <a:avLst/>
                                </a:prstGeom>
                                <a:noFill/>
                              </wps:spPr>
                              <wps:txbx>
                                <w:txbxContent>
                                  <w:p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العاطفي</w:t>
                                    </w:r>
                                  </w:p>
                                </w:txbxContent>
                              </wps:txbx>
                              <wps:bodyPr wrap="square" rtlCol="1">
                                <a:noAutofit/>
                              </wps:bodyPr>
                            </wps:wsp>
                            <wpg:grpSp>
                              <wpg:cNvPr id="352541885" name="Group 352541885"/>
                              <wpg:cNvGrpSpPr/>
                              <wpg:grpSpPr>
                                <a:xfrm>
                                  <a:off x="5158795" y="0"/>
                                  <a:ext cx="772674" cy="558467"/>
                                  <a:chOff x="5158795" y="0"/>
                                  <a:chExt cx="772674" cy="558467"/>
                                </a:xfrm>
                              </wpg:grpSpPr>
                              <wps:wsp>
                                <wps:cNvPr id="352541886" name="TextBox 6"/>
                                <wps:cNvSpPr txBox="1"/>
                                <wps:spPr>
                                  <a:xfrm>
                                    <a:off x="5158795" y="0"/>
                                    <a:ext cx="772674" cy="558467"/>
                                  </a:xfrm>
                                  <a:prstGeom prst="rect">
                                    <a:avLst/>
                                  </a:prstGeom>
                                  <a:noFill/>
                                </wps:spPr>
                                <wps:txbx>
                                  <w:txbxContent>
                                    <w:p w:rsidR="00D7734E" w:rsidRDefault="00D7734E" w:rsidP="00D7734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352541887" name="Straight Connector 352541887"/>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452062336" name="Group 1452062336"/>
                            <wpg:cNvGrpSpPr/>
                            <wpg:grpSpPr>
                              <a:xfrm>
                                <a:off x="3572846" y="0"/>
                                <a:ext cx="1408140" cy="1144162"/>
                                <a:chOff x="3572846" y="0"/>
                                <a:chExt cx="1408162" cy="1144429"/>
                              </a:xfrm>
                            </wpg:grpSpPr>
                            <wps:wsp>
                              <wps:cNvPr id="1452062337" name="مربع نص 18"/>
                              <wps:cNvSpPr txBox="1"/>
                              <wps:spPr>
                                <a:xfrm>
                                  <a:off x="3572846" y="766067"/>
                                  <a:ext cx="1408162" cy="378362"/>
                                </a:xfrm>
                                <a:prstGeom prst="rect">
                                  <a:avLst/>
                                </a:prstGeom>
                                <a:noFill/>
                              </wps:spPr>
                              <wps:txbx>
                                <w:txbxContent>
                                  <w:p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المهني</w:t>
                                    </w:r>
                                  </w:p>
                                </w:txbxContent>
                              </wps:txbx>
                              <wps:bodyPr wrap="square" rtlCol="1">
                                <a:noAutofit/>
                              </wps:bodyPr>
                            </wps:wsp>
                            <wpg:grpSp>
                              <wpg:cNvPr id="1452062338" name="Group 1452062338"/>
                              <wpg:cNvGrpSpPr/>
                              <wpg:grpSpPr>
                                <a:xfrm>
                                  <a:off x="3886102" y="0"/>
                                  <a:ext cx="777451" cy="558467"/>
                                  <a:chOff x="3886102" y="0"/>
                                  <a:chExt cx="777451" cy="558467"/>
                                </a:xfrm>
                              </wpg:grpSpPr>
                              <wps:wsp>
                                <wps:cNvPr id="1452062339" name="TextBox 6"/>
                                <wps:cNvSpPr txBox="1"/>
                                <wps:spPr>
                                  <a:xfrm>
                                    <a:off x="3886102" y="0"/>
                                    <a:ext cx="777451" cy="558467"/>
                                  </a:xfrm>
                                  <a:prstGeom prst="rect">
                                    <a:avLst/>
                                  </a:prstGeom>
                                  <a:noFill/>
                                </wps:spPr>
                                <wps:txbx>
                                  <w:txbxContent>
                                    <w:p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s:wsp>
                                <wps:cNvPr id="1452062340" name="Straight Connector 1452062340"/>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452062341" name="Group 1452062341"/>
                            <wpg:cNvGrpSpPr/>
                            <wpg:grpSpPr>
                              <a:xfrm>
                                <a:off x="2333968" y="0"/>
                                <a:ext cx="1408140" cy="1144162"/>
                                <a:chOff x="2333968" y="0"/>
                                <a:chExt cx="1408162" cy="1144429"/>
                              </a:xfrm>
                            </wpg:grpSpPr>
                            <wps:wsp>
                              <wps:cNvPr id="1452062342" name="مربع نص 18"/>
                              <wps:cNvSpPr txBox="1"/>
                              <wps:spPr>
                                <a:xfrm>
                                  <a:off x="2333968" y="766067"/>
                                  <a:ext cx="1408162" cy="378362"/>
                                </a:xfrm>
                                <a:prstGeom prst="rect">
                                  <a:avLst/>
                                </a:prstGeom>
                                <a:noFill/>
                              </wps:spPr>
                              <wps:txbx>
                                <w:txbxContent>
                                  <w:p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الاجتماعي</w:t>
                                    </w:r>
                                  </w:p>
                                </w:txbxContent>
                              </wps:txbx>
                              <wps:bodyPr wrap="square" rtlCol="1">
                                <a:noAutofit/>
                              </wps:bodyPr>
                            </wps:wsp>
                            <wpg:grpSp>
                              <wpg:cNvPr id="1452062343" name="Group 1452062343"/>
                              <wpg:cNvGrpSpPr/>
                              <wpg:grpSpPr>
                                <a:xfrm>
                                  <a:off x="2647226" y="0"/>
                                  <a:ext cx="778134" cy="558467"/>
                                  <a:chOff x="2647226" y="0"/>
                                  <a:chExt cx="778134" cy="558467"/>
                                </a:xfrm>
                              </wpg:grpSpPr>
                              <wps:wsp>
                                <wps:cNvPr id="1452062344" name="TextBox 6"/>
                                <wps:cNvSpPr txBox="1"/>
                                <wps:spPr>
                                  <a:xfrm>
                                    <a:off x="2647226" y="0"/>
                                    <a:ext cx="778134" cy="558467"/>
                                  </a:xfrm>
                                  <a:prstGeom prst="rect">
                                    <a:avLst/>
                                  </a:prstGeom>
                                  <a:noFill/>
                                </wps:spPr>
                                <wps:txbx>
                                  <w:txbxContent>
                                    <w:p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spAutoFit/>
                                </wps:bodyPr>
                              </wps:wsp>
                              <wps:wsp>
                                <wps:cNvPr id="1452062345" name="Straight Connector 1452062345"/>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452062347" name="Group 1452062347"/>
                          <wpg:cNvGrpSpPr/>
                          <wpg:grpSpPr>
                            <a:xfrm>
                              <a:off x="1189987" y="0"/>
                              <a:ext cx="1235286" cy="1313963"/>
                              <a:chOff x="1189987" y="0"/>
                              <a:chExt cx="1327833" cy="1412712"/>
                            </a:xfrm>
                          </wpg:grpSpPr>
                          <wps:wsp>
                            <wps:cNvPr id="1452062348" name="مربع نص 18"/>
                            <wps:cNvSpPr txBox="1"/>
                            <wps:spPr>
                              <a:xfrm>
                                <a:off x="1189987" y="624420"/>
                                <a:ext cx="1327833" cy="788292"/>
                              </a:xfrm>
                              <a:prstGeom prst="rect">
                                <a:avLst/>
                              </a:prstGeom>
                              <a:noFill/>
                            </wps:spPr>
                            <wps:txbx>
                              <w:txbxContent>
                                <w:p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الإداري والتنظيمي</w:t>
                                  </w:r>
                                </w:p>
                              </w:txbxContent>
                            </wps:txbx>
                            <wps:bodyPr wrap="square" rtlCol="1">
                              <a:noAutofit/>
                            </wps:bodyPr>
                          </wps:wsp>
                          <wpg:grpSp>
                            <wpg:cNvPr id="1452062349" name="Group 1452062349"/>
                            <wpg:cNvGrpSpPr/>
                            <wpg:grpSpPr>
                              <a:xfrm>
                                <a:off x="1463002" y="0"/>
                                <a:ext cx="778135" cy="558467"/>
                                <a:chOff x="1463002" y="0"/>
                                <a:chExt cx="778135" cy="558467"/>
                              </a:xfrm>
                            </wpg:grpSpPr>
                            <wps:wsp>
                              <wps:cNvPr id="1452062350" name="TextBox 6"/>
                              <wps:cNvSpPr txBox="1"/>
                              <wps:spPr>
                                <a:xfrm>
                                  <a:off x="1463002" y="0"/>
                                  <a:ext cx="778135" cy="558467"/>
                                </a:xfrm>
                                <a:prstGeom prst="rect">
                                  <a:avLst/>
                                </a:prstGeom>
                                <a:noFill/>
                              </wps:spPr>
                              <wps:txbx>
                                <w:txbxContent>
                                  <w:p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spAutoFit/>
                              </wps:bodyPr>
                            </wps:wsp>
                            <wps:wsp>
                              <wps:cNvPr id="1452062351" name="Straight Connector 1452062351"/>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452062352" name="Group 1452062352"/>
                        <wpg:cNvGrpSpPr/>
                        <wpg:grpSpPr>
                          <a:xfrm>
                            <a:off x="0" y="0"/>
                            <a:ext cx="1310016" cy="1313963"/>
                            <a:chOff x="0" y="0"/>
                            <a:chExt cx="1408162" cy="1412712"/>
                          </a:xfrm>
                        </wpg:grpSpPr>
                        <wps:wsp>
                          <wps:cNvPr id="1452062353" name="مربع نص 18"/>
                          <wps:cNvSpPr txBox="1"/>
                          <wps:spPr>
                            <a:xfrm>
                              <a:off x="0" y="624420"/>
                              <a:ext cx="1408162" cy="788292"/>
                            </a:xfrm>
                            <a:prstGeom prst="rect">
                              <a:avLst/>
                            </a:prstGeom>
                            <a:noFill/>
                          </wps:spPr>
                          <wps:txbx>
                            <w:txbxContent>
                              <w:p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البرامج النفسية والاستشارية</w:t>
                                </w:r>
                              </w:p>
                            </w:txbxContent>
                          </wps:txbx>
                          <wps:bodyPr wrap="square" rtlCol="1">
                            <a:noAutofit/>
                          </wps:bodyPr>
                        </wps:wsp>
                        <wpg:grpSp>
                          <wpg:cNvPr id="1452062354" name="Group 1452062354"/>
                          <wpg:cNvGrpSpPr/>
                          <wpg:grpSpPr>
                            <a:xfrm>
                              <a:off x="313258" y="0"/>
                              <a:ext cx="778134" cy="558467"/>
                              <a:chOff x="313258" y="0"/>
                              <a:chExt cx="778134" cy="558467"/>
                            </a:xfrm>
                          </wpg:grpSpPr>
                          <wps:wsp>
                            <wps:cNvPr id="1452062355" name="TextBox 6"/>
                            <wps:cNvSpPr txBox="1"/>
                            <wps:spPr>
                              <a:xfrm>
                                <a:off x="313258" y="0"/>
                                <a:ext cx="778134" cy="558467"/>
                              </a:xfrm>
                              <a:prstGeom prst="rect">
                                <a:avLst/>
                              </a:prstGeom>
                              <a:noFill/>
                            </wps:spPr>
                            <wps:txbx>
                              <w:txbxContent>
                                <w:p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spAutoFit/>
                            </wps:bodyPr>
                          </wps:wsp>
                          <wps:wsp>
                            <wps:cNvPr id="1452062356" name="Straight Connector 1452062356"/>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07186EE" id="_x0000_s2060" style="width:470.7pt;height:103.45pt;mso-position-horizontal-relative:char;mso-position-vertical-relative:line" coordsize="59779,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">
                <v:group id="Group 352541881" o:spid="_x0000_s2061" style="position:absolute;left:11899;width:47880;height:13139" coordorigin="11899" coordsize="47879,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">
                  <v:group id="Group 352541882" o:spid="_x0000_s2062" style="position:absolute;left:23339;width:36440;height:10644" coordorigin="23339" coordsize="39169,11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">
                    <v:group id="Group 352541883" o:spid="_x0000_s2063" style="position:absolute;left:48427;width:14082;height:11441" coordorigin="48427" coordsize="14081,1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">
                      <v:shape id="مربع نص 18" o:spid="_x0000_s2064" type="#_x0000_t202" style="position:absolute;left:48427;top:7660;width:14082;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" filled="f" stroked="f">
                        <v:textbox>
                          <w:txbxContent>
                            <w:p w14:paraId="7CFFEA1D" w14:textId="6BFA8CD8"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العاطفي</w:t>
                              </w:r>
                            </w:p>
                          </w:txbxContent>
                        </v:textbox>
                      </v:shape>
                      <v:group id="Group 352541885" o:spid="_x0000_s2065" style="position:absolute;left:51587;width:7727;height:5584" coordorigin="51587" coordsize="7726,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">
                        <v:shape id="TextBox 6" o:spid="_x0000_s2066" type="#_x0000_t202" style="position:absolute;left:51587;width:7727;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" filled="f" stroked="f">
                          <v:textbox style="mso-fit-shape-to-text:t">
                            <w:txbxContent>
                              <w:p w14:paraId="2D4E00F5" w14:textId="77777777" w:rsidR="00D7734E" w:rsidRDefault="00D7734E" w:rsidP="00D7734E">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352541887" o:spid="_x0000_s2067" style="position:absolute;visibility:visible;mso-wrap-style:square" from="51637,5114" to="593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" strokecolor="#168489" strokeweight="4.5pt">
                          <v:stroke joinstyle="miter"/>
                          <o:lock v:ext="edit" shapetype="f"/>
                        </v:line>
                      </v:group>
                    </v:group>
                    <v:group id="Group 1452062336" o:spid="_x0000_s2068" style="position:absolute;left:35728;width:14081;height:11441" coordorigin="35728" coordsize="14081,1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">
                      <v:shape id="مربع نص 18" o:spid="_x0000_s2069" type="#_x0000_t202" style="position:absolute;left:35728;top:7660;width:14082;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" filled="f" stroked="f">
                        <v:textbox>
                          <w:txbxContent>
                            <w:p w14:paraId="001A2828" w14:textId="1AE3CCE7"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المهني</w:t>
                              </w:r>
                            </w:p>
                          </w:txbxContent>
                        </v:textbox>
                      </v:shape>
                      <v:group id="Group 1452062338" o:spid="_x0000_s2070" style="position:absolute;left:38861;width:7774;height:5584" coordorigin="38861" coordsize="7774,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">
                        <v:shape id="TextBox 6" o:spid="_x0000_s2071" type="#_x0000_t202" style="position:absolute;left:38861;width:7774;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" filled="f" stroked="f">
                          <v:textbox style="mso-fit-shape-to-text:t">
                            <w:txbxContent>
                              <w:p w14:paraId="7048C382" w14:textId="77777777"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1452062340" o:spid="_x0000_s2072" style="position:absolute;visibility:visible;mso-wrap-style:square" from="38937,5114" to="466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" strokecolor="#168489" strokeweight="4.5pt">
                          <v:stroke joinstyle="miter"/>
                          <o:lock v:ext="edit" shapetype="f"/>
                        </v:line>
                      </v:group>
                    </v:group>
                    <v:group id="Group 1452062341" o:spid="_x0000_s2073" style="position:absolute;left:23339;width:14082;height:11441" coordorigin="23339" coordsize="14081,11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">
                      <v:shape id="مربع نص 18" o:spid="_x0000_s2074" type="#_x0000_t202" style="position:absolute;left:23339;top:7660;width:14082;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" filled="f" stroked="f">
                        <v:textbox>
                          <w:txbxContent>
                            <w:p w14:paraId="266D3BEE" w14:textId="460810F4"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الاجتماعي</w:t>
                              </w:r>
                            </w:p>
                          </w:txbxContent>
                        </v:textbox>
                      </v:shape>
                      <v:group id="Group 1452062343" o:spid="_x0000_s2075" style="position:absolute;left:26472;width:7781;height:5584" coordorigin="2647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">
                        <v:shape id="TextBox 6" o:spid="_x0000_s2076" type="#_x0000_t202" style="position:absolute;left:2647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" filled="f" stroked="f">
                          <v:textbox style="mso-fit-shape-to-text:t">
                            <w:txbxContent>
                              <w:p w14:paraId="00A070D1" w14:textId="77777777"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1452062345" o:spid="_x0000_s2077" style="position:absolute;visibility:visible;mso-wrap-style:square" from="26547,5114" to="3421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" strokecolor="#168489" strokeweight="4.5pt">
                          <v:stroke joinstyle="miter"/>
                          <o:lock v:ext="edit" shapetype="f"/>
                        </v:line>
                      </v:group>
                    </v:group>
                  </v:group>
                  <v:group id="Group 1452062347" o:spid="_x0000_s2078" style="position:absolute;left:11899;width:12353;height:13139" coordorigin="11899" coordsize="13278,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">
                    <v:shape id="مربع نص 18" o:spid="_x0000_s2079" type="#_x0000_t202" style="position:absolute;left:11899;top:6244;width:13279;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" filled="f" stroked="f">
                      <v:textbox>
                        <w:txbxContent>
                          <w:p w14:paraId="05714BB9" w14:textId="4DBE32E8"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الدعم الإداري والتنظيمي</w:t>
                            </w:r>
                          </w:p>
                        </w:txbxContent>
                      </v:textbox>
                    </v:shape>
                    <v:group id="Group 1452062349" o:spid="_x0000_s2080" style="position:absolute;left:14630;width:7781;height:5584" coordorigin="14630"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">
                      <v:shape id="TextBox 6" o:spid="_x0000_s2081" type="#_x0000_t202" style="position:absolute;left:14630;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" filled="f" stroked="f">
                        <v:textbox style="mso-fit-shape-to-text:t">
                          <w:txbxContent>
                            <w:p w14:paraId="567DADD6" w14:textId="77777777"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1452062351" o:spid="_x0000_s2082" style="position:absolute;visibility:visible;mso-wrap-style:square" from="14704,5114" to="22373,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" strokecolor="#168489" strokeweight="4.5pt">
                        <v:stroke joinstyle="miter"/>
                        <o:lock v:ext="edit" shapetype="f"/>
                      </v:line>
                    </v:group>
                  </v:group>
                </v:group>
                <v:group id="Group 1452062352" o:spid="_x0000_s2083" style="position:absolute;width:13100;height:1313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">
                  <v:shape id="مربع نص 18" o:spid="_x0000_s2084" type="#_x0000_t202" style="position:absolute;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" filled="f" stroked="f">
                    <v:textbox>
                      <w:txbxContent>
                        <w:p w14:paraId="6E20473B" w14:textId="62E9798D" w:rsidR="00D7734E" w:rsidRDefault="00D7734E" w:rsidP="00D7734E">
                          <w:pPr>
                            <w:jc w:val="center"/>
                            <w:rPr>
                              <w:rFonts w:ascii="Adobe Arabic" w:hAnsi="Adobe Arabic" w:cs="Adobe Arabic"/>
                              <w:b/>
                              <w:bCs/>
                              <w:color w:val="000000"/>
                              <w:kern w:val="24"/>
                              <w:sz w:val="36"/>
                              <w:szCs w:val="36"/>
                              <w:lang w:bidi="ar-EG"/>
                            </w:rPr>
                          </w:pPr>
                          <w:r w:rsidRPr="00D7734E">
                            <w:rPr>
                              <w:rFonts w:ascii="Adobe Arabic" w:hAnsi="Adobe Arabic" w:cs="Adobe Arabic"/>
                              <w:b/>
                              <w:bCs/>
                              <w:color w:val="000000"/>
                              <w:kern w:val="24"/>
                              <w:sz w:val="36"/>
                              <w:szCs w:val="36"/>
                              <w:rtl/>
                              <w:lang w:bidi="ar-EG"/>
                            </w:rPr>
                            <w:t>البرامج النفسية والاستشارية</w:t>
                          </w:r>
                        </w:p>
                      </w:txbxContent>
                    </v:textbox>
                  </v:shape>
                  <v:group id="Group 1452062354" o:spid="_x0000_s2085" style="position:absolute;left:3132;width:7781;height:5584" coordorigin="313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">
                    <v:shape id="TextBox 6" o:spid="_x0000_s2086" type="#_x0000_t202" style="position:absolute;left:313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" filled="f" stroked="f">
                      <v:textbox style="mso-fit-shape-to-text:t">
                        <w:txbxContent>
                          <w:p w14:paraId="74ACF9CA" w14:textId="77777777" w:rsidR="00D7734E" w:rsidRDefault="00D7734E" w:rsidP="00D7734E">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1452062356" o:spid="_x0000_s2087" style="position:absolute;visibility:visible;mso-wrap-style:square" from="3206,5114" to="10875,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" strokecolor="#168489" strokeweight="4.5pt">
                      <v:stroke joinstyle="miter"/>
                      <o:lock v:ext="edit" shapetype="f"/>
                    </v:line>
                  </v:group>
                </v:group>
                <w10:anchorlock/>
              </v:group>
            </w:pict>
          </mc:Fallback>
        </mc:AlternateContent>
      </w:r>
    </w:p>
    <w:p w:rsidR="00084372" w:rsidRPr="00C1314C" w:rsidRDefault="00084372" w:rsidP="00084372">
      <w:pPr>
        <w:rPr>
          <w:b/>
          <w:bCs/>
        </w:rPr>
      </w:pPr>
      <w:r w:rsidRPr="002A078C">
        <w:rPr>
          <w:rFonts w:ascii="Sakkal Majalla" w:hAnsi="Sakkal Majalla"/>
          <w:noProof/>
          <w:sz w:val="34"/>
        </w:rPr>
        <mc:AlternateContent>
          <mc:Choice Requires="wpg">
            <w:drawing>
              <wp:inline distT="0" distB="0" distL="0" distR="0" wp14:anchorId="6C5AD228" wp14:editId="6F8C88D4">
                <wp:extent cx="5731510" cy="892088"/>
                <wp:effectExtent l="0" t="0" r="2540" b="22860"/>
                <wp:docPr id="16086915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40" name="مجموعة 47"/>
                        <wpg:cNvGrpSpPr/>
                        <wpg:grpSpPr>
                          <a:xfrm>
                            <a:off x="0" y="0"/>
                            <a:ext cx="5731510" cy="895351"/>
                            <a:chOff x="0" y="0"/>
                            <a:chExt cx="5878196" cy="918845"/>
                          </a:xfrm>
                        </wpg:grpSpPr>
                        <wpg:grpSp>
                          <wpg:cNvPr id="1608691541" name="مجموعة 48"/>
                          <wpg:cNvGrpSpPr/>
                          <wpg:grpSpPr>
                            <a:xfrm>
                              <a:off x="0" y="0"/>
                              <a:ext cx="5878196" cy="918845"/>
                              <a:chOff x="0" y="0"/>
                              <a:chExt cx="6240348" cy="919070"/>
                            </a:xfrm>
                          </wpg:grpSpPr>
                          <wpg:grpSp>
                            <wpg:cNvPr id="1608691542" name="مجموعة 49"/>
                            <wpg:cNvGrpSpPr/>
                            <wpg:grpSpPr>
                              <a:xfrm>
                                <a:off x="0" y="169208"/>
                                <a:ext cx="5433072" cy="580613"/>
                                <a:chOff x="0" y="169208"/>
                                <a:chExt cx="5433072" cy="580613"/>
                              </a:xfrm>
                            </wpg:grpSpPr>
                            <wps:wsp>
                              <wps:cNvPr id="16086915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46" name="مربع نص 41"/>
                          <wps:cNvSpPr txBox="1"/>
                          <wps:spPr>
                            <a:xfrm>
                              <a:off x="204466" y="256739"/>
                              <a:ext cx="4615440" cy="389157"/>
                            </a:xfrm>
                            <a:prstGeom prst="rect">
                              <a:avLst/>
                            </a:prstGeom>
                            <a:noFill/>
                          </wps:spPr>
                          <wps:txbx>
                            <w:txbxContent>
                              <w:p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العاطفي:</w:t>
                                </w:r>
                              </w:p>
                            </w:txbxContent>
                          </wps:txbx>
                          <wps:bodyPr wrap="square" rtlCol="1">
                            <a:spAutoFit/>
                          </wps:bodyPr>
                        </wps:wsp>
                      </wpg:grpSp>
                      <pic:pic xmlns:pic="http://schemas.openxmlformats.org/drawingml/2006/picture">
                        <pic:nvPicPr>
                          <pic:cNvPr id="160869154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C5AD228" id="_x0000_s20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QLi62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">
                  <v:group id="مجموعة 48" o:spid="_x0000_s2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">
                    <v:group id="مجموعة 49" o:spid="_x0000_s2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">
                      <v:shape id="شكل حر 50" o:spid="_x0000_s2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" fillcolor="#a5a5a5 [2092]" stroked="f" strokeweight="1pt">
                        <v:stroke joinstyle="miter"/>
                      </v:roundrect>
                    </v:group>
                    <v:oval id="شكل بيضاوي 52" o:spid="_x0000_s2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" filled="f" strokecolor="#168489" strokeweight="1pt">
                      <v:stroke joinstyle="miter"/>
                    </v:oval>
                  </v:group>
                  <v:shape id="مربع نص 41" o:spid="_x0000_s20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" filled="f" stroked="f">
                    <v:textbox style="mso-fit-shape-to-text:t">
                      <w:txbxContent>
                        <w:p w14:paraId="41761A57" w14:textId="7C0FF48A"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العاطفي:</w:t>
                          </w:r>
                        </w:p>
                      </w:txbxContent>
                    </v:textbox>
                  </v:shape>
                </v:group>
                <v:shape id="صورة 54" o:spid="_x0000_s20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الاستماع إلى مشاكل الموظفين وتقديم التعاطف والمساندة.</w:t>
      </w:r>
    </w:p>
    <w:p w:rsidR="00247375" w:rsidRDefault="00247375" w:rsidP="00084372">
      <w:pPr>
        <w:rPr>
          <w:rtl/>
        </w:rPr>
      </w:pPr>
      <w:r w:rsidRPr="00AC09F9">
        <w:rPr>
          <w:rtl/>
        </w:rPr>
        <w:t xml:space="preserve">   - تعزيز ثقافة الاحترام والتقدير المتبادل.</w:t>
      </w:r>
    </w:p>
    <w:p w:rsidR="00084372" w:rsidRPr="00AC09F9" w:rsidRDefault="00084372" w:rsidP="00084372">
      <w:r w:rsidRPr="002A078C">
        <w:rPr>
          <w:rFonts w:ascii="Sakkal Majalla" w:hAnsi="Sakkal Majalla"/>
          <w:noProof/>
          <w:sz w:val="34"/>
        </w:rPr>
        <mc:AlternateContent>
          <mc:Choice Requires="wpg">
            <w:drawing>
              <wp:inline distT="0" distB="0" distL="0" distR="0" wp14:anchorId="0BC8E94E" wp14:editId="5503970A">
                <wp:extent cx="5731510" cy="892088"/>
                <wp:effectExtent l="0" t="0" r="2540" b="22860"/>
                <wp:docPr id="16086915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49" name="مجموعة 47"/>
                        <wpg:cNvGrpSpPr/>
                        <wpg:grpSpPr>
                          <a:xfrm>
                            <a:off x="0" y="0"/>
                            <a:ext cx="5731510" cy="895351"/>
                            <a:chOff x="0" y="0"/>
                            <a:chExt cx="5878196" cy="918845"/>
                          </a:xfrm>
                        </wpg:grpSpPr>
                        <wpg:grpSp>
                          <wpg:cNvPr id="1608691550" name="مجموعة 48"/>
                          <wpg:cNvGrpSpPr/>
                          <wpg:grpSpPr>
                            <a:xfrm>
                              <a:off x="0" y="0"/>
                              <a:ext cx="5878196" cy="918845"/>
                              <a:chOff x="0" y="0"/>
                              <a:chExt cx="6240348" cy="919070"/>
                            </a:xfrm>
                          </wpg:grpSpPr>
                          <wpg:grpSp>
                            <wpg:cNvPr id="1608691551" name="مجموعة 49"/>
                            <wpg:cNvGrpSpPr/>
                            <wpg:grpSpPr>
                              <a:xfrm>
                                <a:off x="0" y="169208"/>
                                <a:ext cx="5433072" cy="580613"/>
                                <a:chOff x="0" y="169208"/>
                                <a:chExt cx="5433072" cy="580613"/>
                              </a:xfrm>
                            </wpg:grpSpPr>
                            <wps:wsp>
                              <wps:cNvPr id="16086915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55" name="مربع نص 41"/>
                          <wps:cNvSpPr txBox="1"/>
                          <wps:spPr>
                            <a:xfrm>
                              <a:off x="204466" y="256739"/>
                              <a:ext cx="4615440" cy="389157"/>
                            </a:xfrm>
                            <a:prstGeom prst="rect">
                              <a:avLst/>
                            </a:prstGeom>
                            <a:noFill/>
                          </wps:spPr>
                          <wps:txbx>
                            <w:txbxContent>
                              <w:p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المهني:</w:t>
                                </w:r>
                              </w:p>
                            </w:txbxContent>
                          </wps:txbx>
                          <wps:bodyPr wrap="square" rtlCol="1">
                            <a:spAutoFit/>
                          </wps:bodyPr>
                        </wps:wsp>
                      </wpg:grpSp>
                      <pic:pic xmlns:pic="http://schemas.openxmlformats.org/drawingml/2006/picture">
                        <pic:nvPicPr>
                          <pic:cNvPr id="160869155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BC8E94E" id="_x0000_s20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7phcw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be7ph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0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">
                  <v:group id="مجموعة 48" o:spid="_x0000_s20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">
                    <v:group id="مجموعة 49" o:spid="_x0000_s21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">
                      <v:shape id="شكل حر 50" o:spid="_x0000_s21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" fillcolor="#a5a5a5 [2092]" stroked="f" strokeweight="1pt">
                        <v:stroke joinstyle="miter"/>
                      </v:roundrect>
                    </v:group>
                    <v:oval id="شكل بيضاوي 52" o:spid="_x0000_s21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" filled="f" strokecolor="#168489" strokeweight="1pt">
                      <v:stroke joinstyle="miter"/>
                    </v:oval>
                  </v:group>
                  <v:shape id="مربع نص 41" o:spid="_x0000_s21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" filled="f" stroked="f">
                    <v:textbox style="mso-fit-shape-to-text:t">
                      <w:txbxContent>
                        <w:p w14:paraId="7AB7B330" w14:textId="6E5DE37D"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المهني:</w:t>
                          </w:r>
                        </w:p>
                      </w:txbxContent>
                    </v:textbox>
                  </v:shape>
                </v:group>
                <v:shape id="صورة 54" o:spid="_x0000_s21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&#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xml:space="preserve">   - توفير التدريب والتوجيه اللازم لتطوير المهارات.</w:t>
      </w:r>
    </w:p>
    <w:p w:rsidR="00247375" w:rsidRDefault="00247375" w:rsidP="00084372">
      <w:pPr>
        <w:rPr>
          <w:rtl/>
        </w:rPr>
      </w:pPr>
      <w:r w:rsidRPr="00AC09F9">
        <w:rPr>
          <w:rtl/>
        </w:rPr>
        <w:t xml:space="preserve">   - تقديم المساعدة في حل المشكلات المهنية.</w:t>
      </w:r>
    </w:p>
    <w:p w:rsidR="00084372" w:rsidRPr="00AC09F9" w:rsidRDefault="00084372" w:rsidP="00084372">
      <w:r w:rsidRPr="002A078C">
        <w:rPr>
          <w:rFonts w:ascii="Sakkal Majalla" w:hAnsi="Sakkal Majalla"/>
          <w:noProof/>
          <w:sz w:val="34"/>
        </w:rPr>
        <mc:AlternateContent>
          <mc:Choice Requires="wpg">
            <w:drawing>
              <wp:inline distT="0" distB="0" distL="0" distR="0" wp14:anchorId="7EBBEA5F" wp14:editId="72A2B0ED">
                <wp:extent cx="5731510" cy="892088"/>
                <wp:effectExtent l="0" t="0" r="2540" b="22860"/>
                <wp:docPr id="16086915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58" name="مجموعة 47"/>
                        <wpg:cNvGrpSpPr/>
                        <wpg:grpSpPr>
                          <a:xfrm>
                            <a:off x="0" y="0"/>
                            <a:ext cx="5731510" cy="895351"/>
                            <a:chOff x="0" y="0"/>
                            <a:chExt cx="5878196" cy="918845"/>
                          </a:xfrm>
                        </wpg:grpSpPr>
                        <wpg:grpSp>
                          <wpg:cNvPr id="1608691559" name="مجموعة 48"/>
                          <wpg:cNvGrpSpPr/>
                          <wpg:grpSpPr>
                            <a:xfrm>
                              <a:off x="0" y="0"/>
                              <a:ext cx="5878196" cy="918845"/>
                              <a:chOff x="0" y="0"/>
                              <a:chExt cx="6240348" cy="919070"/>
                            </a:xfrm>
                          </wpg:grpSpPr>
                          <wpg:grpSp>
                            <wpg:cNvPr id="1608691560" name="مجموعة 49"/>
                            <wpg:cNvGrpSpPr/>
                            <wpg:grpSpPr>
                              <a:xfrm>
                                <a:off x="0" y="169208"/>
                                <a:ext cx="5433072" cy="580613"/>
                                <a:chOff x="0" y="169208"/>
                                <a:chExt cx="5433072" cy="580613"/>
                              </a:xfrm>
                            </wpg:grpSpPr>
                            <wps:wsp>
                              <wps:cNvPr id="16086915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64" name="مربع نص 41"/>
                          <wps:cNvSpPr txBox="1"/>
                          <wps:spPr>
                            <a:xfrm>
                              <a:off x="204466" y="256665"/>
                              <a:ext cx="4615440" cy="389157"/>
                            </a:xfrm>
                            <a:prstGeom prst="rect">
                              <a:avLst/>
                            </a:prstGeom>
                            <a:noFill/>
                          </wps:spPr>
                          <wps:txbx>
                            <w:txbxContent>
                              <w:p w:rsidR="00084372" w:rsidRDefault="007D67FF" w:rsidP="007D67FF">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الاجتماعي:</w:t>
                                </w:r>
                              </w:p>
                            </w:txbxContent>
                          </wps:txbx>
                          <wps:bodyPr wrap="square" rtlCol="1">
                            <a:spAutoFit/>
                          </wps:bodyPr>
                        </wps:wsp>
                      </wpg:grpSp>
                      <pic:pic xmlns:pic="http://schemas.openxmlformats.org/drawingml/2006/picture">
                        <pic:nvPicPr>
                          <pic:cNvPr id="160869156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EBBEA5F" id="_x0000_s21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Di9dQ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uoOL1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1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">
                  <v:group id="مجموعة 48" o:spid="_x0000_s21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">
                    <v:group id="مجموعة 49" o:spid="_x0000_s21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">
                      <v:shape id="شكل حر 50" o:spid="_x0000_s21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" fillcolor="#a5a5a5 [2092]" stroked="f" strokeweight="1pt">
                        <v:stroke joinstyle="miter"/>
                      </v:roundrect>
                    </v:group>
                    <v:oval id="شكل بيضاوي 52" o:spid="_x0000_s21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" filled="f" strokecolor="#168489" strokeweight="1pt">
                      <v:stroke joinstyle="miter"/>
                    </v:oval>
                  </v:group>
                  <v:shape id="مربع نص 41" o:spid="_x0000_s2113"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" filled="f" stroked="f">
                    <v:textbox style="mso-fit-shape-to-text:t">
                      <w:txbxContent>
                        <w:p w14:paraId="636DB56A" w14:textId="72EEC59C" w:rsidR="00084372" w:rsidRDefault="007D67FF" w:rsidP="007D67FF">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الاجتماعي:</w:t>
                          </w:r>
                        </w:p>
                      </w:txbxContent>
                    </v:textbox>
                  </v:shape>
                </v:group>
                <v:shape id="صورة 54" o:spid="_x0000_s21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&#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xml:space="preserve">   - تعزيز العلاقات الإيجابية بين الموظفين من خلال الأنشطة الجماعية.</w:t>
      </w:r>
    </w:p>
    <w:p w:rsidR="00247375" w:rsidRDefault="00247375" w:rsidP="00084372">
      <w:pPr>
        <w:rPr>
          <w:rtl/>
        </w:rPr>
      </w:pPr>
      <w:r w:rsidRPr="00AC09F9">
        <w:rPr>
          <w:rtl/>
        </w:rPr>
        <w:t xml:space="preserve">   - تنظيم فعاليات اجتماعية تُشجع على بناء فرق عمل متماسكة.</w:t>
      </w:r>
    </w:p>
    <w:p w:rsidR="00084372" w:rsidRPr="00AC09F9" w:rsidRDefault="00084372" w:rsidP="00084372">
      <w:r w:rsidRPr="002A078C">
        <w:rPr>
          <w:rFonts w:ascii="Sakkal Majalla" w:hAnsi="Sakkal Majalla"/>
          <w:noProof/>
          <w:sz w:val="34"/>
        </w:rPr>
        <w:lastRenderedPageBreak/>
        <mc:AlternateContent>
          <mc:Choice Requires="wpg">
            <w:drawing>
              <wp:inline distT="0" distB="0" distL="0" distR="0" wp14:anchorId="61B01022" wp14:editId="198A0A5E">
                <wp:extent cx="5731510" cy="892088"/>
                <wp:effectExtent l="0" t="0" r="2540" b="22860"/>
                <wp:docPr id="16086915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67" name="مجموعة 47"/>
                        <wpg:cNvGrpSpPr/>
                        <wpg:grpSpPr>
                          <a:xfrm>
                            <a:off x="0" y="0"/>
                            <a:ext cx="5731510" cy="895351"/>
                            <a:chOff x="0" y="0"/>
                            <a:chExt cx="5878196" cy="918845"/>
                          </a:xfrm>
                        </wpg:grpSpPr>
                        <wpg:grpSp>
                          <wpg:cNvPr id="1608691568" name="مجموعة 48"/>
                          <wpg:cNvGrpSpPr/>
                          <wpg:grpSpPr>
                            <a:xfrm>
                              <a:off x="0" y="0"/>
                              <a:ext cx="5878196" cy="918845"/>
                              <a:chOff x="0" y="0"/>
                              <a:chExt cx="6240348" cy="919070"/>
                            </a:xfrm>
                          </wpg:grpSpPr>
                          <wpg:grpSp>
                            <wpg:cNvPr id="1608691569" name="مجموعة 49"/>
                            <wpg:cNvGrpSpPr/>
                            <wpg:grpSpPr>
                              <a:xfrm>
                                <a:off x="0" y="169208"/>
                                <a:ext cx="5433072" cy="580613"/>
                                <a:chOff x="0" y="169208"/>
                                <a:chExt cx="5433072" cy="580613"/>
                              </a:xfrm>
                            </wpg:grpSpPr>
                            <wps:wsp>
                              <wps:cNvPr id="16086915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73" name="مربع نص 41"/>
                          <wps:cNvSpPr txBox="1"/>
                          <wps:spPr>
                            <a:xfrm>
                              <a:off x="204466" y="256739"/>
                              <a:ext cx="4615440" cy="389157"/>
                            </a:xfrm>
                            <a:prstGeom prst="rect">
                              <a:avLst/>
                            </a:prstGeom>
                            <a:noFill/>
                          </wps:spPr>
                          <wps:txbx>
                            <w:txbxContent>
                              <w:p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الإداري والتنظيمي:</w:t>
                                </w:r>
                              </w:p>
                            </w:txbxContent>
                          </wps:txbx>
                          <wps:bodyPr wrap="square" rtlCol="1">
                            <a:spAutoFit/>
                          </wps:bodyPr>
                        </wps:wsp>
                      </wpg:grpSp>
                      <pic:pic xmlns:pic="http://schemas.openxmlformats.org/drawingml/2006/picture">
                        <pic:nvPicPr>
                          <pic:cNvPr id="160869157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B01022" id="_x0000_s21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tzlcg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Qe3OV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1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">
                  <v:group id="مجموعة 48" o:spid="_x0000_s21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">
                    <v:group id="مجموعة 49" o:spid="_x0000_s21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">
                      <v:shape id="شكل حر 50" o:spid="_x0000_s21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" fillcolor="#a5a5a5 [2092]" stroked="f" strokeweight="1pt">
                        <v:stroke joinstyle="miter"/>
                      </v:roundrect>
                    </v:group>
                    <v:oval id="شكل بيضاوي 52" o:spid="_x0000_s21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" filled="f" strokecolor="#168489" strokeweight="1pt">
                      <v:stroke joinstyle="miter"/>
                    </v:oval>
                  </v:group>
                  <v:shape id="مربع نص 41" o:spid="_x0000_s212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" filled="f" stroked="f">
                    <v:textbox style="mso-fit-shape-to-text:t">
                      <w:txbxContent>
                        <w:p w14:paraId="74F4F4FB" w14:textId="33E43172"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الدعم الإداري والتنظيمي:</w:t>
                          </w:r>
                        </w:p>
                      </w:txbxContent>
                    </v:textbox>
                  </v:shape>
                </v:group>
                <v:shape id="صورة 54" o:spid="_x0000_s21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">
                  <v:imagedata r:id="rId78" o:title=""/>
                </v:shape>
                <w10:anchorlock/>
              </v:group>
            </w:pict>
          </mc:Fallback>
        </mc:AlternateContent>
      </w:r>
    </w:p>
    <w:p w:rsidR="00247375" w:rsidRPr="00AC09F9" w:rsidRDefault="00247375" w:rsidP="00084372">
      <w:r w:rsidRPr="00AC09F9">
        <w:rPr>
          <w:rtl/>
        </w:rPr>
        <w:t xml:space="preserve">   - توفير بيئة عمل صحية ومستقرة.</w:t>
      </w:r>
    </w:p>
    <w:p w:rsidR="00247375" w:rsidRDefault="00247375" w:rsidP="00084372">
      <w:pPr>
        <w:rPr>
          <w:rtl/>
        </w:rPr>
      </w:pPr>
      <w:r w:rsidRPr="00AC09F9">
        <w:rPr>
          <w:rtl/>
        </w:rPr>
        <w:t xml:space="preserve">   - تبني سياسات مرنة تُراعي احتياجات الموظفين، مثل الإجازات أو العمل عن بُعد.</w:t>
      </w:r>
    </w:p>
    <w:p w:rsidR="00084372" w:rsidRPr="00AC09F9" w:rsidRDefault="00084372" w:rsidP="00084372">
      <w:r w:rsidRPr="002A078C">
        <w:rPr>
          <w:rFonts w:ascii="Sakkal Majalla" w:hAnsi="Sakkal Majalla"/>
          <w:noProof/>
          <w:sz w:val="34"/>
        </w:rPr>
        <mc:AlternateContent>
          <mc:Choice Requires="wpg">
            <w:drawing>
              <wp:inline distT="0" distB="0" distL="0" distR="0" wp14:anchorId="4DC2551B" wp14:editId="528E03EF">
                <wp:extent cx="5731510" cy="892088"/>
                <wp:effectExtent l="0" t="0" r="2540" b="22860"/>
                <wp:docPr id="16086915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76" name="مجموعة 47"/>
                        <wpg:cNvGrpSpPr/>
                        <wpg:grpSpPr>
                          <a:xfrm>
                            <a:off x="0" y="0"/>
                            <a:ext cx="5731510" cy="895351"/>
                            <a:chOff x="0" y="0"/>
                            <a:chExt cx="5878196" cy="918845"/>
                          </a:xfrm>
                        </wpg:grpSpPr>
                        <wpg:grpSp>
                          <wpg:cNvPr id="1608691577" name="مجموعة 48"/>
                          <wpg:cNvGrpSpPr/>
                          <wpg:grpSpPr>
                            <a:xfrm>
                              <a:off x="0" y="0"/>
                              <a:ext cx="5878196" cy="918845"/>
                              <a:chOff x="0" y="0"/>
                              <a:chExt cx="6240348" cy="919070"/>
                            </a:xfrm>
                          </wpg:grpSpPr>
                          <wpg:grpSp>
                            <wpg:cNvPr id="1608691578" name="مجموعة 49"/>
                            <wpg:cNvGrpSpPr/>
                            <wpg:grpSpPr>
                              <a:xfrm>
                                <a:off x="0" y="169208"/>
                                <a:ext cx="5433072" cy="580613"/>
                                <a:chOff x="0" y="169208"/>
                                <a:chExt cx="5433072" cy="580613"/>
                              </a:xfrm>
                            </wpg:grpSpPr>
                            <wps:wsp>
                              <wps:cNvPr id="16086915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82" name="مربع نص 41"/>
                          <wps:cNvSpPr txBox="1"/>
                          <wps:spPr>
                            <a:xfrm>
                              <a:off x="204466" y="256739"/>
                              <a:ext cx="4615440" cy="389157"/>
                            </a:xfrm>
                            <a:prstGeom prst="rect">
                              <a:avLst/>
                            </a:prstGeom>
                            <a:noFill/>
                          </wps:spPr>
                          <wps:txbx>
                            <w:txbxContent>
                              <w:p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البرامج النفسية والاستشارية:</w:t>
                                </w:r>
                              </w:p>
                            </w:txbxContent>
                          </wps:txbx>
                          <wps:bodyPr wrap="square" rtlCol="1">
                            <a:spAutoFit/>
                          </wps:bodyPr>
                        </wps:wsp>
                      </wpg:grpSp>
                      <pic:pic xmlns:pic="http://schemas.openxmlformats.org/drawingml/2006/picture">
                        <pic:nvPicPr>
                          <pic:cNvPr id="160869158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DC2551B" id="_x0000_s21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3l4bw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D/eXh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1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">
                  <v:group id="مجموعة 48" o:spid="_x0000_s21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">
                    <v:group id="مجموعة 49" o:spid="_x0000_s21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">
                      <v:shape id="شكل حر 50" o:spid="_x0000_s21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" fillcolor="#a5a5a5 [2092]" stroked="f" strokeweight="1pt">
                        <v:stroke joinstyle="miter"/>
                      </v:roundrect>
                    </v:group>
                    <v:oval id="شكل بيضاوي 52" o:spid="_x0000_s21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" filled="f" strokecolor="#168489" strokeweight="1pt">
                      <v:stroke joinstyle="miter"/>
                    </v:oval>
                  </v:group>
                  <v:shape id="مربع نص 41" o:spid="_x0000_s213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" filled="f" stroked="f">
                    <v:textbox style="mso-fit-shape-to-text:t">
                      <w:txbxContent>
                        <w:p w14:paraId="0E6DF6CD" w14:textId="3E57E1AF" w:rsidR="00084372" w:rsidRDefault="007D67FF" w:rsidP="00084372">
                          <w:pPr>
                            <w:rPr>
                              <w:rFonts w:eastAsia="Calibri" w:hAnsi="Adobe Arabic" w:cs="Adobe Arabic"/>
                              <w:b/>
                              <w:bCs/>
                              <w:color w:val="FFFFFF"/>
                              <w:kern w:val="24"/>
                              <w:sz w:val="36"/>
                              <w:szCs w:val="36"/>
                              <w:lang w:bidi="ar-EG"/>
                            </w:rPr>
                          </w:pPr>
                          <w:r w:rsidRPr="007D67FF">
                            <w:rPr>
                              <w:rFonts w:eastAsia="Calibri" w:hAnsi="Adobe Arabic" w:cs="Adobe Arabic"/>
                              <w:b/>
                              <w:bCs/>
                              <w:color w:val="FFFFFF"/>
                              <w:kern w:val="24"/>
                              <w:sz w:val="36"/>
                              <w:szCs w:val="36"/>
                              <w:rtl/>
                              <w:lang w:bidi="ar-EG"/>
                            </w:rPr>
                            <w:t>البرامج النفسية والاستشارية:</w:t>
                          </w:r>
                        </w:p>
                      </w:txbxContent>
                    </v:textbox>
                  </v:shape>
                </v:group>
                <v:shape id="صورة 54" o:spid="_x0000_s21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">
                  <v:imagedata r:id="rId78" o:title=""/>
                </v:shape>
                <w10:anchorlock/>
              </v:group>
            </w:pict>
          </mc:Fallback>
        </mc:AlternateContent>
      </w:r>
    </w:p>
    <w:p w:rsidR="00247375" w:rsidRPr="00AC09F9" w:rsidRDefault="00247375" w:rsidP="00084372">
      <w:r w:rsidRPr="00AC09F9">
        <w:rPr>
          <w:rtl/>
        </w:rPr>
        <w:t xml:space="preserve">   - توفير خدمات استشارية نفسية لمساعدة الموظفين في التعامل مع التوتر والضغوط.</w:t>
      </w:r>
    </w:p>
    <w:p w:rsidR="00247375" w:rsidRDefault="00247375" w:rsidP="00D7734E">
      <w:pPr>
        <w:rPr>
          <w:rtl/>
        </w:rPr>
      </w:pPr>
      <w:r w:rsidRPr="00AC09F9">
        <w:rPr>
          <w:rtl/>
        </w:rPr>
        <w:t xml:space="preserve">   - إنشاء مبادرات لدعم الصحة النفسية، مثل ورش العمل أو جلسات التوعية.</w:t>
      </w:r>
    </w:p>
    <w:p w:rsidR="00247375" w:rsidRPr="00C1314C" w:rsidRDefault="00247375" w:rsidP="00084372">
      <w:pPr>
        <w:rPr>
          <w:b/>
          <w:bCs/>
        </w:rPr>
      </w:pPr>
      <w:r w:rsidRPr="00D7734E">
        <w:rPr>
          <w:rFonts w:hint="cs"/>
          <w:b/>
          <w:bCs/>
          <w:color w:val="C00000"/>
          <w:rtl/>
        </w:rPr>
        <w:t>ثالثاً</w:t>
      </w:r>
      <w:r w:rsidRPr="00D7734E">
        <w:rPr>
          <w:b/>
          <w:bCs/>
          <w:color w:val="C00000"/>
          <w:rtl/>
        </w:rPr>
        <w:t xml:space="preserve">: </w:t>
      </w:r>
      <w:r w:rsidRPr="00D7734E">
        <w:rPr>
          <w:b/>
          <w:bCs/>
          <w:color w:val="168489"/>
          <w:rtl/>
        </w:rPr>
        <w:t>دور الإدارة والزملاء في تقديم الدعم</w:t>
      </w:r>
    </w:p>
    <w:p w:rsidR="00247375" w:rsidRPr="00D7734E" w:rsidRDefault="00247375" w:rsidP="00084372">
      <w:pPr>
        <w:rPr>
          <w:color w:val="168489"/>
        </w:rPr>
      </w:pPr>
      <w:r w:rsidRPr="00D7734E">
        <w:rPr>
          <w:color w:val="168489"/>
          <w:rtl/>
        </w:rPr>
        <w:t>1. دور الإدارة:</w:t>
      </w:r>
    </w:p>
    <w:p w:rsidR="00247375" w:rsidRPr="00AC09F9" w:rsidRDefault="00247375" w:rsidP="00084372">
      <w:r w:rsidRPr="00AC09F9">
        <w:rPr>
          <w:rtl/>
        </w:rPr>
        <w:t xml:space="preserve">   - بناء قنوات تواصل مفتوحة مع الموظفين.</w:t>
      </w:r>
    </w:p>
    <w:p w:rsidR="00247375" w:rsidRPr="00AC09F9" w:rsidRDefault="00247375" w:rsidP="00084372">
      <w:r w:rsidRPr="00AC09F9">
        <w:rPr>
          <w:rtl/>
        </w:rPr>
        <w:t xml:space="preserve">   - التعرف على احتياجات الموظفين وتقديم الدعم اللازم.</w:t>
      </w:r>
    </w:p>
    <w:p w:rsidR="00247375" w:rsidRPr="00AC09F9" w:rsidRDefault="00247375" w:rsidP="00D7734E">
      <w:r w:rsidRPr="00AC09F9">
        <w:rPr>
          <w:rtl/>
        </w:rPr>
        <w:t xml:space="preserve">   - تشجيع ثقافة التقدير والاعتراف بإنجازات الموظفين.</w:t>
      </w:r>
    </w:p>
    <w:p w:rsidR="00247375" w:rsidRPr="00D7734E" w:rsidRDefault="00247375" w:rsidP="00084372">
      <w:pPr>
        <w:rPr>
          <w:color w:val="168489"/>
        </w:rPr>
      </w:pPr>
      <w:r w:rsidRPr="00D7734E">
        <w:rPr>
          <w:color w:val="168489"/>
          <w:rtl/>
        </w:rPr>
        <w:t>2. دور الزملاء:</w:t>
      </w:r>
    </w:p>
    <w:p w:rsidR="00247375" w:rsidRPr="00AC09F9" w:rsidRDefault="00247375" w:rsidP="00084372">
      <w:r w:rsidRPr="00AC09F9">
        <w:rPr>
          <w:rtl/>
        </w:rPr>
        <w:t xml:space="preserve">   - تقديم المساعدة لبعضهم البعض في المهام اليومية.</w:t>
      </w:r>
    </w:p>
    <w:p w:rsidR="00247375" w:rsidRPr="00AC09F9" w:rsidRDefault="00247375" w:rsidP="00084372">
      <w:r w:rsidRPr="00AC09F9">
        <w:rPr>
          <w:rtl/>
        </w:rPr>
        <w:t xml:space="preserve">   - تعزيز روح الفريق والتعاون.</w:t>
      </w:r>
    </w:p>
    <w:p w:rsidR="00247375" w:rsidRPr="00AC09F9" w:rsidRDefault="00247375" w:rsidP="00084372">
      <w:r w:rsidRPr="00AC09F9">
        <w:rPr>
          <w:rtl/>
        </w:rPr>
        <w:t xml:space="preserve">   - توفير الدعم العاطفي لبعضهم البعض في أوقات الأزمات.</w:t>
      </w:r>
    </w:p>
    <w:p w:rsidR="00247375" w:rsidRPr="00AC09F9" w:rsidRDefault="00247375" w:rsidP="00084372">
      <w:r>
        <w:rPr>
          <w:rFonts w:hint="cs"/>
          <w:rtl/>
        </w:rPr>
        <w:t xml:space="preserve">في المجمل، </w:t>
      </w:r>
      <w:r w:rsidRPr="00AC09F9">
        <w:rPr>
          <w:rtl/>
        </w:rPr>
        <w:t>الدعم النفسي والاجتماعي في العمل ليس مجرد ميزة إضافية، بل هو عنصر أساسي لرفاهية الموظفين ونجاح المؤسسة. وجود بيئة عمل داعمة يعزز الصحة النفسية، يزيد من الإنتاجية، ويخلق ثقافة عمل إيجابية. على الإدارة والمؤسسات أن تضع الدعم النفسي والاجتماعي كأولوية، لضمان تحقيق التوازن بين احتياجات الموظفين ومتطلبات العمل.</w:t>
      </w:r>
    </w:p>
    <w:tbl>
      <w:tblPr>
        <w:tblStyle w:val="TableGrid"/>
        <w:bidiVisual/>
        <w:tblW w:w="0" w:type="auto"/>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8"/>
        <w:gridCol w:w="6949"/>
      </w:tblGrid>
      <w:tr w:rsidR="00D7734E" w:rsidRPr="00717B5A" w:rsidTr="00BD7560">
        <w:tc>
          <w:tcPr>
            <w:tcW w:w="1963" w:type="dxa"/>
            <w:tcBorders>
              <w:right w:val="single" w:sz="36" w:space="0" w:color="168489"/>
            </w:tcBorders>
            <w:shd w:val="clear" w:color="auto" w:fill="F2F2F2" w:themeFill="background1" w:themeFillShade="F2"/>
            <w:vAlign w:val="center"/>
          </w:tcPr>
          <w:p w:rsidR="00D7734E" w:rsidRPr="00717B5A" w:rsidRDefault="00D7734E" w:rsidP="00BD7560">
            <w:pPr>
              <w:pageBreakBefore/>
              <w:jc w:val="center"/>
              <w:rPr>
                <w:b/>
                <w:bCs/>
                <w:rtl/>
              </w:rPr>
            </w:pPr>
            <w:r w:rsidRPr="00717B5A">
              <w:rPr>
                <w:b/>
                <w:bCs/>
                <w:noProof/>
                <w:rtl/>
              </w:rPr>
              <w:lastRenderedPageBreak/>
              <w:drawing>
                <wp:inline distT="0" distB="0" distL="0" distR="0" wp14:anchorId="6DE1B2B2" wp14:editId="069157D8">
                  <wp:extent cx="563984" cy="563914"/>
                  <wp:effectExtent l="0" t="0" r="7620" b="7620"/>
                  <wp:docPr id="1452062357" name="Picture 145206235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D7734E" w:rsidRPr="00BA349A" w:rsidRDefault="00D7734E" w:rsidP="00BD7560">
            <w:pPr>
              <w:jc w:val="center"/>
              <w:rPr>
                <w:rFonts w:ascii="Adobe Arabic" w:hAnsi="Adobe Arabic" w:cs="Adobe Arabic"/>
                <w:b/>
                <w:bCs/>
                <w:color w:val="168489"/>
                <w:sz w:val="36"/>
                <w:szCs w:val="40"/>
                <w:rtl/>
              </w:rPr>
            </w:pPr>
            <w:r w:rsidRPr="00D7734E">
              <w:rPr>
                <w:rFonts w:ascii="Adobe Arabic" w:hAnsi="Adobe Arabic" w:cs="Adobe Arabic" w:hint="cs"/>
                <w:b/>
                <w:bCs/>
                <w:color w:val="168489"/>
                <w:sz w:val="36"/>
                <w:szCs w:val="40"/>
                <w:rtl/>
              </w:rPr>
              <w:t>"</w:t>
            </w:r>
            <w:r w:rsidRPr="00D7734E">
              <w:rPr>
                <w:rFonts w:ascii="Adobe Arabic" w:hAnsi="Adobe Arabic" w:cs="Adobe Arabic"/>
                <w:b/>
                <w:bCs/>
                <w:color w:val="168489"/>
                <w:sz w:val="36"/>
                <w:szCs w:val="40"/>
                <w:rtl/>
              </w:rPr>
              <w:t>تحليل مواقف</w:t>
            </w:r>
            <w:r w:rsidRPr="00D7734E">
              <w:rPr>
                <w:rFonts w:ascii="Adobe Arabic" w:hAnsi="Adobe Arabic" w:cs="Adobe Arabic" w:hint="cs"/>
                <w:b/>
                <w:bCs/>
                <w:color w:val="168489"/>
                <w:sz w:val="36"/>
                <w:szCs w:val="40"/>
                <w:rtl/>
              </w:rPr>
              <w:t>":</w:t>
            </w:r>
          </w:p>
        </w:tc>
      </w:tr>
      <w:tr w:rsidR="00D7734E" w:rsidRPr="00717B5A" w:rsidTr="00BD7560">
        <w:tc>
          <w:tcPr>
            <w:tcW w:w="1963" w:type="dxa"/>
            <w:tcBorders>
              <w:right w:val="single" w:sz="36" w:space="0" w:color="168489"/>
            </w:tcBorders>
            <w:shd w:val="clear" w:color="auto" w:fill="F2F2F2" w:themeFill="background1" w:themeFillShade="F2"/>
            <w:vAlign w:val="center"/>
          </w:tcPr>
          <w:p w:rsidR="00D7734E" w:rsidRPr="00717B5A" w:rsidRDefault="00D7734E" w:rsidP="00BD7560">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D7734E" w:rsidRPr="00717B5A" w:rsidRDefault="00D7734E" w:rsidP="00BD7560">
            <w:pPr>
              <w:rPr>
                <w:b/>
                <w:bCs/>
                <w:rtl/>
              </w:rPr>
            </w:pPr>
          </w:p>
        </w:tc>
      </w:tr>
      <w:tr w:rsidR="00D7734E" w:rsidRPr="00717B5A" w:rsidTr="00BD7560">
        <w:tc>
          <w:tcPr>
            <w:tcW w:w="9206" w:type="dxa"/>
            <w:gridSpan w:val="2"/>
          </w:tcPr>
          <w:p w:rsidR="00D7734E" w:rsidRPr="00717B5A" w:rsidRDefault="00D7734E" w:rsidP="00BD7560"/>
          <w:p w:rsidR="00D7734E" w:rsidRPr="00D7734E" w:rsidRDefault="00AC742E" w:rsidP="00D7734E">
            <w:pPr>
              <w:rPr>
                <w:color w:val="C00000"/>
              </w:rPr>
            </w:pPr>
            <w:hyperlink r:id="rId125" w:history="1">
              <w:r w:rsidR="00D7734E" w:rsidRPr="00AC742E">
                <w:rPr>
                  <w:rStyle w:val="Hyperlink"/>
                  <w:rtl/>
                </w:rPr>
                <w:t>الوصف</w:t>
              </w:r>
            </w:hyperlink>
          </w:p>
          <w:p w:rsidR="00D7734E" w:rsidRDefault="00D7734E" w:rsidP="00D7734E">
            <w:pPr>
              <w:rPr>
                <w:rtl/>
              </w:rPr>
            </w:pPr>
            <w:r w:rsidRPr="00AC09F9">
              <w:rPr>
                <w:rtl/>
              </w:rPr>
              <w:t>في هذا التمرين، يتم تقديم مجموعة من المواقف المهنية اليومية التي قد تواجه الموظفين في بيئة العمل، مثل ضغوط العمل أو سوء التواصل. يُطلب من المشاركين تحليل هذه المواقف من حيث تأثيرها على الصحة النفسية، ثم اقتراح حلول عملية للتعامل معها. الهدف من التمرين هو تعزيز مهارات التحليل وحل المشكلات، إلى جانب زيادة الوعي بأهمية الصحة النفسية في مكان العمل.</w:t>
            </w:r>
          </w:p>
          <w:p w:rsidR="00D7734E" w:rsidRPr="00D7734E" w:rsidRDefault="00D7734E" w:rsidP="00D7734E">
            <w:pPr>
              <w:rPr>
                <w:color w:val="168489"/>
              </w:rPr>
            </w:pPr>
            <w:r w:rsidRPr="00D7734E">
              <w:rPr>
                <w:color w:val="168489"/>
                <w:rtl/>
              </w:rPr>
              <w:t>أهداف التمرين</w:t>
            </w:r>
          </w:p>
          <w:p w:rsidR="00D7734E" w:rsidRPr="00AC09F9" w:rsidRDefault="00D7734E" w:rsidP="00D7734E">
            <w:r w:rsidRPr="00AC09F9">
              <w:rPr>
                <w:rtl/>
              </w:rPr>
              <w:t xml:space="preserve">- زيادة الوعي بتأثير المواقف المهنية اليومية على الصحة النفسية.  </w:t>
            </w:r>
          </w:p>
          <w:p w:rsidR="00D7734E" w:rsidRPr="00AC09F9" w:rsidRDefault="00D7734E" w:rsidP="00D7734E">
            <w:r w:rsidRPr="00AC09F9">
              <w:rPr>
                <w:rtl/>
              </w:rPr>
              <w:t xml:space="preserve">- تعزيز التفكير النقدي وتحليل المشكلات في بيئة العمل.  </w:t>
            </w:r>
          </w:p>
          <w:p w:rsidR="00D7734E" w:rsidRPr="00AC09F9" w:rsidRDefault="00D7734E" w:rsidP="00D7734E">
            <w:r w:rsidRPr="00AC09F9">
              <w:rPr>
                <w:rtl/>
              </w:rPr>
              <w:t xml:space="preserve">- تطوير مهارات حل المشكلات والتواصل الفعّال.  </w:t>
            </w:r>
          </w:p>
          <w:p w:rsidR="00D7734E" w:rsidRPr="00AC09F9" w:rsidRDefault="00D7734E" w:rsidP="00D7734E">
            <w:r w:rsidRPr="00AC09F9">
              <w:rPr>
                <w:rtl/>
              </w:rPr>
              <w:t xml:space="preserve">- تشجيع المشاركين على ابتكار حلول عملية لتحسين بيئة العمل.  </w:t>
            </w:r>
          </w:p>
          <w:p w:rsidR="00D7734E" w:rsidRPr="00D7734E" w:rsidRDefault="00D7734E" w:rsidP="00D7734E">
            <w:pPr>
              <w:rPr>
                <w:color w:val="168489"/>
              </w:rPr>
            </w:pPr>
            <w:r w:rsidRPr="00D7734E">
              <w:rPr>
                <w:color w:val="168489"/>
                <w:rtl/>
              </w:rPr>
              <w:t>خطوات التمرين</w:t>
            </w:r>
          </w:p>
          <w:p w:rsidR="00D7734E" w:rsidRPr="00D7734E" w:rsidRDefault="00D7734E" w:rsidP="00D7734E">
            <w:pPr>
              <w:rPr>
                <w:b/>
                <w:bCs/>
              </w:rPr>
            </w:pPr>
            <w:r w:rsidRPr="00D7734E">
              <w:rPr>
                <w:b/>
                <w:bCs/>
                <w:rtl/>
              </w:rPr>
              <w:t xml:space="preserve">1. التقسيم إلى مجموعات صغيرة (اختياري)  </w:t>
            </w:r>
          </w:p>
          <w:p w:rsidR="00D7734E" w:rsidRPr="00AC09F9" w:rsidRDefault="00D7734E" w:rsidP="00D7734E">
            <w:r w:rsidRPr="00AC09F9">
              <w:rPr>
                <w:rtl/>
              </w:rPr>
              <w:t xml:space="preserve">   - يمكن تقسيم المشاركين إلى مجموعات صغيرة (3-5 أشخاص لكل مجموعة) إذا كان العدد كبيرا</w:t>
            </w:r>
            <w:r>
              <w:rPr>
                <w:rFonts w:hint="cs"/>
                <w:rtl/>
              </w:rPr>
              <w:t>ً</w:t>
            </w:r>
            <w:r w:rsidRPr="00AC09F9">
              <w:rPr>
                <w:rtl/>
              </w:rPr>
              <w:t xml:space="preserve">.  </w:t>
            </w:r>
          </w:p>
          <w:p w:rsidR="00D7734E" w:rsidRPr="00AC09F9" w:rsidRDefault="00D7734E" w:rsidP="00D7734E">
            <w:r w:rsidRPr="00AC09F9">
              <w:rPr>
                <w:rtl/>
              </w:rPr>
              <w:t xml:space="preserve">   - يُفضل أن يكون هناك تنوع في المجموعات لمشاركة وجهات نظر مختلفة.</w:t>
            </w:r>
          </w:p>
          <w:p w:rsidR="00D7734E" w:rsidRPr="00D7734E" w:rsidRDefault="00D7734E" w:rsidP="00D7734E">
            <w:pPr>
              <w:rPr>
                <w:b/>
                <w:bCs/>
              </w:rPr>
            </w:pPr>
            <w:r w:rsidRPr="00D7734E">
              <w:rPr>
                <w:b/>
                <w:bCs/>
                <w:rtl/>
              </w:rPr>
              <w:t xml:space="preserve">2. عرض المواقف المهنية  </w:t>
            </w:r>
          </w:p>
          <w:p w:rsidR="00D7734E" w:rsidRPr="00AC09F9" w:rsidRDefault="00D7734E" w:rsidP="00D7734E">
            <w:r w:rsidRPr="00AC09F9">
              <w:rPr>
                <w:rtl/>
              </w:rPr>
              <w:t xml:space="preserve">   - تُعرض على المشاركين مجموعة من المواقف المهنية الواقعية أو الافتراضية.  </w:t>
            </w:r>
          </w:p>
          <w:p w:rsidR="00D7734E" w:rsidRPr="00AC09F9" w:rsidRDefault="00D7734E" w:rsidP="00D7734E">
            <w:r w:rsidRPr="00AC09F9">
              <w:rPr>
                <w:rtl/>
              </w:rPr>
              <w:t xml:space="preserve">   - يمكن عرض المواقف شفهيا</w:t>
            </w:r>
            <w:r>
              <w:rPr>
                <w:rFonts w:hint="cs"/>
                <w:rtl/>
              </w:rPr>
              <w:t>ً</w:t>
            </w:r>
            <w:r w:rsidRPr="00AC09F9">
              <w:rPr>
                <w:rtl/>
              </w:rPr>
              <w:t xml:space="preserve"> أو كتابيا</w:t>
            </w:r>
            <w:r>
              <w:rPr>
                <w:rFonts w:hint="cs"/>
                <w:rtl/>
              </w:rPr>
              <w:t>ً</w:t>
            </w:r>
            <w:r w:rsidRPr="00AC09F9">
              <w:rPr>
                <w:rtl/>
              </w:rPr>
              <w:t xml:space="preserve"> (على شرائح عرض، أوراق عمل، أو شاشة عرض).  </w:t>
            </w:r>
          </w:p>
          <w:p w:rsidR="00D7734E" w:rsidRPr="00AC09F9" w:rsidRDefault="00D7734E" w:rsidP="00D7734E">
            <w:r w:rsidRPr="00AC09F9">
              <w:rPr>
                <w:rtl/>
              </w:rPr>
              <w:t xml:space="preserve">   أمثلة على المواقف:</w:t>
            </w:r>
          </w:p>
          <w:p w:rsidR="00D7734E" w:rsidRPr="00AC09F9" w:rsidRDefault="00D7734E" w:rsidP="00D7734E">
            <w:r w:rsidRPr="00AC09F9">
              <w:rPr>
                <w:rtl/>
              </w:rPr>
              <w:t xml:space="preserve">   - الموقف 1: "تُكلف بمهام إضافية بشكل مستمر دون مراعاة جدولك الزمني، مما يؤدي إلى شعورك بالإرهاق."  </w:t>
            </w:r>
          </w:p>
          <w:p w:rsidR="00D7734E" w:rsidRPr="00AC09F9" w:rsidRDefault="00D7734E" w:rsidP="00D7734E">
            <w:r w:rsidRPr="00AC09F9">
              <w:rPr>
                <w:rtl/>
              </w:rPr>
              <w:t xml:space="preserve">   - الموقف 2: "يحدث سوء فهم دائم مع زميل بسبب ضعف التواصل بينكما، مما يسبب توترا</w:t>
            </w:r>
            <w:r>
              <w:rPr>
                <w:rFonts w:hint="cs"/>
                <w:rtl/>
              </w:rPr>
              <w:t>ً</w:t>
            </w:r>
            <w:r w:rsidRPr="00AC09F9">
              <w:rPr>
                <w:rtl/>
              </w:rPr>
              <w:t xml:space="preserve"> يومي</w:t>
            </w:r>
            <w:r>
              <w:rPr>
                <w:rFonts w:hint="cs"/>
                <w:rtl/>
              </w:rPr>
              <w:t>اً</w:t>
            </w:r>
            <w:r w:rsidRPr="00AC09F9">
              <w:rPr>
                <w:rtl/>
              </w:rPr>
              <w:t xml:space="preserve">."  </w:t>
            </w:r>
          </w:p>
          <w:p w:rsidR="00D7734E" w:rsidRPr="00AC09F9" w:rsidRDefault="00D7734E" w:rsidP="00D7734E">
            <w:r w:rsidRPr="00AC09F9">
              <w:rPr>
                <w:rtl/>
              </w:rPr>
              <w:lastRenderedPageBreak/>
              <w:t xml:space="preserve">   - الموقف 3: "لا يتم تقدير جهودك في العمل، مما يجعلك تفقد الحافز والاهتمام."  </w:t>
            </w:r>
          </w:p>
          <w:p w:rsidR="00D7734E" w:rsidRPr="00AC09F9" w:rsidRDefault="00D7734E" w:rsidP="00D7734E">
            <w:r w:rsidRPr="00AC09F9">
              <w:rPr>
                <w:rtl/>
              </w:rPr>
              <w:t xml:space="preserve">   - الموقف 4: "تشعر بأنك غير قادر على تحقيق التوازن بين العمل وحياتك الشخصية بسبب ساعات العمل الطويلة."  </w:t>
            </w:r>
          </w:p>
          <w:p w:rsidR="00D7734E" w:rsidRPr="00D7734E" w:rsidRDefault="00D7734E" w:rsidP="00D7734E">
            <w:pPr>
              <w:rPr>
                <w:b/>
                <w:bCs/>
              </w:rPr>
            </w:pPr>
            <w:r w:rsidRPr="00D7734E">
              <w:rPr>
                <w:b/>
                <w:bCs/>
                <w:rtl/>
              </w:rPr>
              <w:t xml:space="preserve">3. تحليل المواقف (10-15 دقيقة)  </w:t>
            </w:r>
          </w:p>
          <w:p w:rsidR="00D7734E" w:rsidRPr="00AC09F9" w:rsidRDefault="00D7734E" w:rsidP="00D7734E">
            <w:r w:rsidRPr="00AC09F9">
              <w:rPr>
                <w:rtl/>
              </w:rPr>
              <w:t xml:space="preserve">   - يُطلب من المشاركين تحليل كل موقف من خلال الإجابة على الأسئلة التالية:  </w:t>
            </w:r>
          </w:p>
          <w:p w:rsidR="00D7734E" w:rsidRPr="00AC09F9" w:rsidRDefault="00D7734E" w:rsidP="00D7734E">
            <w:r w:rsidRPr="00AC09F9">
              <w:rPr>
                <w:rtl/>
              </w:rPr>
              <w:t xml:space="preserve">     1. ما التأثير النفسي الذي يمكن أن يسببه هذا الموقف؟  </w:t>
            </w:r>
          </w:p>
          <w:p w:rsidR="00D7734E" w:rsidRPr="00AC09F9" w:rsidRDefault="00D7734E" w:rsidP="00D7734E">
            <w:r w:rsidRPr="00AC09F9">
              <w:rPr>
                <w:rtl/>
              </w:rPr>
              <w:t xml:space="preserve">     2. كيف يمكن للموقف أن يؤثر على الأداء المهني والعلاقات داخل العمل؟  </w:t>
            </w:r>
          </w:p>
          <w:p w:rsidR="00D7734E" w:rsidRPr="00AC09F9" w:rsidRDefault="00D7734E" w:rsidP="00D7734E">
            <w:r w:rsidRPr="00AC09F9">
              <w:rPr>
                <w:rtl/>
              </w:rPr>
              <w:t xml:space="preserve">     3. ما العوامل التي ساهمت في حدوث هذا الموقف؟  </w:t>
            </w:r>
          </w:p>
          <w:p w:rsidR="00D7734E" w:rsidRPr="00D7734E" w:rsidRDefault="00D7734E" w:rsidP="00D7734E">
            <w:pPr>
              <w:rPr>
                <w:b/>
                <w:bCs/>
              </w:rPr>
            </w:pPr>
            <w:r w:rsidRPr="00D7734E">
              <w:rPr>
                <w:b/>
                <w:bCs/>
                <w:rtl/>
              </w:rPr>
              <w:t xml:space="preserve">4. اقتراح الحلول (15-20 دقيقة)  </w:t>
            </w:r>
          </w:p>
          <w:p w:rsidR="00D7734E" w:rsidRPr="00AC09F9" w:rsidRDefault="00D7734E" w:rsidP="00D7734E">
            <w:r w:rsidRPr="00AC09F9">
              <w:rPr>
                <w:rtl/>
              </w:rPr>
              <w:t xml:space="preserve">   - يُطلب من المشاركين اقتراح حلول عملية للتعامل مع كل موقف.  </w:t>
            </w:r>
          </w:p>
          <w:p w:rsidR="00D7734E" w:rsidRPr="00AC09F9" w:rsidRDefault="00D7734E" w:rsidP="00D7734E">
            <w:r w:rsidRPr="00AC09F9">
              <w:rPr>
                <w:rtl/>
              </w:rPr>
              <w:t xml:space="preserve">   - يمكن استخدام الأسئلة التالية لتوجيه الإجابات:  </w:t>
            </w:r>
          </w:p>
          <w:p w:rsidR="00D7734E" w:rsidRPr="00AC09F9" w:rsidRDefault="00D7734E" w:rsidP="00D7734E">
            <w:r w:rsidRPr="00AC09F9">
              <w:rPr>
                <w:rtl/>
              </w:rPr>
              <w:t xml:space="preserve">     1. ما الخطوات التي يمكن اتخاذها لتخفيف التأثير النفسي؟  </w:t>
            </w:r>
          </w:p>
          <w:p w:rsidR="00D7734E" w:rsidRPr="00AC09F9" w:rsidRDefault="00D7734E" w:rsidP="00D7734E">
            <w:r w:rsidRPr="00AC09F9">
              <w:rPr>
                <w:rtl/>
              </w:rPr>
              <w:t xml:space="preserve">     2. ما هي الاستراتيجيات التي يمكن استخدامها لمنع تكرار الموقف؟  </w:t>
            </w:r>
          </w:p>
          <w:p w:rsidR="00D7734E" w:rsidRPr="00AC09F9" w:rsidRDefault="00D7734E" w:rsidP="00D7734E">
            <w:r w:rsidRPr="00AC09F9">
              <w:rPr>
                <w:rtl/>
              </w:rPr>
              <w:t xml:space="preserve">     3. من يمكن الاستعانة به لدعم حل المشكلة (الإدارة، الزملاء، الموارد البشرية)؟  </w:t>
            </w:r>
          </w:p>
          <w:p w:rsidR="00D7734E" w:rsidRPr="00D7734E" w:rsidRDefault="00D7734E" w:rsidP="00D7734E">
            <w:pPr>
              <w:rPr>
                <w:b/>
                <w:bCs/>
              </w:rPr>
            </w:pPr>
            <w:r w:rsidRPr="00D7734E">
              <w:rPr>
                <w:b/>
                <w:bCs/>
                <w:rtl/>
              </w:rPr>
              <w:t xml:space="preserve">5. المشاركة والنقاش (10-15 دقيقة)  </w:t>
            </w:r>
          </w:p>
          <w:p w:rsidR="00D7734E" w:rsidRPr="00AC09F9" w:rsidRDefault="00D7734E" w:rsidP="00D7734E">
            <w:pPr>
              <w:spacing w:line="240" w:lineRule="auto"/>
            </w:pPr>
            <w:r w:rsidRPr="00AC09F9">
              <w:rPr>
                <w:rtl/>
              </w:rPr>
              <w:t xml:space="preserve">   - بعد انتهاء التحليل واقتراح الحلول، </w:t>
            </w:r>
            <w:r>
              <w:rPr>
                <w:rFonts w:hint="cs"/>
                <w:rtl/>
              </w:rPr>
              <w:t>يُ</w:t>
            </w:r>
            <w:r w:rsidRPr="00AC09F9">
              <w:rPr>
                <w:rtl/>
              </w:rPr>
              <w:t xml:space="preserve">طلب من كل مجموعة (أو من المشاركين الأفراد) عرض ما توصلوا إليه.  </w:t>
            </w:r>
          </w:p>
          <w:p w:rsidR="00D7734E" w:rsidRPr="00AC09F9" w:rsidRDefault="00D7734E" w:rsidP="00D7734E">
            <w:pPr>
              <w:spacing w:line="240" w:lineRule="auto"/>
            </w:pPr>
            <w:r w:rsidRPr="00AC09F9">
              <w:rPr>
                <w:rtl/>
              </w:rPr>
              <w:t xml:space="preserve">   - يتم إجراء نقاش عام حول المواقف والحلول المطروحة، مع السماح بتبادل الأفكار أو تقديم اقتراحات إضافية.</w:t>
            </w:r>
          </w:p>
          <w:p w:rsidR="00D7734E" w:rsidRPr="00D7734E" w:rsidRDefault="00D7734E" w:rsidP="00D7734E">
            <w:pPr>
              <w:rPr>
                <w:color w:val="168489"/>
              </w:rPr>
            </w:pPr>
            <w:r w:rsidRPr="00D7734E">
              <w:rPr>
                <w:rFonts w:hint="cs"/>
                <w:color w:val="168489"/>
                <w:rtl/>
              </w:rPr>
              <w:t>ال</w:t>
            </w:r>
            <w:r w:rsidRPr="00D7734E">
              <w:rPr>
                <w:color w:val="168489"/>
                <w:rtl/>
              </w:rPr>
              <w:t xml:space="preserve">نتائج </w:t>
            </w:r>
            <w:r w:rsidRPr="00D7734E">
              <w:rPr>
                <w:rFonts w:hint="cs"/>
                <w:color w:val="168489"/>
                <w:rtl/>
              </w:rPr>
              <w:t>ال</w:t>
            </w:r>
            <w:r w:rsidRPr="00D7734E">
              <w:rPr>
                <w:color w:val="168489"/>
                <w:rtl/>
              </w:rPr>
              <w:t>متوقعة</w:t>
            </w:r>
          </w:p>
          <w:p w:rsidR="00D7734E" w:rsidRPr="00AC09F9" w:rsidRDefault="00D7734E" w:rsidP="00D7734E">
            <w:pPr>
              <w:spacing w:line="240" w:lineRule="auto"/>
            </w:pPr>
            <w:r w:rsidRPr="00AC09F9">
              <w:rPr>
                <w:rtl/>
              </w:rPr>
              <w:t xml:space="preserve">- فهم أعمق لتأثير الضغوط اليومية في العمل على الصحة النفسية.  </w:t>
            </w:r>
          </w:p>
          <w:p w:rsidR="00D7734E" w:rsidRPr="00AC09F9" w:rsidRDefault="00D7734E" w:rsidP="00D7734E">
            <w:pPr>
              <w:spacing w:line="240" w:lineRule="auto"/>
            </w:pPr>
            <w:r w:rsidRPr="00AC09F9">
              <w:rPr>
                <w:rtl/>
              </w:rPr>
              <w:t xml:space="preserve">- تطوير استراتيجيات واضحة للتعامل مع المواقف المهنية المسببة للتوتر.  </w:t>
            </w:r>
          </w:p>
          <w:p w:rsidR="00D7734E" w:rsidRPr="00AC09F9" w:rsidRDefault="00D7734E" w:rsidP="00D7734E">
            <w:pPr>
              <w:spacing w:line="240" w:lineRule="auto"/>
            </w:pPr>
            <w:r w:rsidRPr="00AC09F9">
              <w:rPr>
                <w:rtl/>
              </w:rPr>
              <w:t xml:space="preserve">- تعزيز التعاون بين المشاركين من خلال مناقشة الحلول بشكل جماعي.  </w:t>
            </w:r>
          </w:p>
          <w:p w:rsidR="00D7734E" w:rsidRPr="00AC09F9" w:rsidRDefault="00D7734E" w:rsidP="00D7734E">
            <w:pPr>
              <w:spacing w:line="240" w:lineRule="auto"/>
            </w:pPr>
            <w:r w:rsidRPr="00AC09F9">
              <w:rPr>
                <w:rtl/>
              </w:rPr>
              <w:t xml:space="preserve">- تحفيز المشاركين على تطبيق الحلول المقترحة عند مواجهة مواقف مشابهة في حياتهم العملية.  </w:t>
            </w:r>
          </w:p>
          <w:tbl>
            <w:tblPr>
              <w:tblStyle w:val="TableGrid"/>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D7734E" w:rsidRPr="00C9255C" w:rsidTr="00BD7560">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D7734E" w:rsidRPr="00C9255C" w:rsidRDefault="00D7734E" w:rsidP="00D7734E">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35CF9405" wp14:editId="70E7B3C1">
                        <wp:extent cx="485140" cy="485140"/>
                        <wp:effectExtent l="0" t="0" r="0" b="0"/>
                        <wp:docPr id="1452062358" name="Picture 145206235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D7734E" w:rsidRPr="00C9255C" w:rsidRDefault="00D7734E" w:rsidP="00D7734E">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D7734E" w:rsidRDefault="00D7734E" w:rsidP="00D7734E">
                  <w:pPr>
                    <w:jc w:val="center"/>
                    <w:rPr>
                      <w:rFonts w:ascii="Adobe Arabic" w:hAnsi="Adobe Arabic" w:cs="Adobe Arabic"/>
                      <w:b/>
                      <w:bCs/>
                      <w:color w:val="168489"/>
                      <w:sz w:val="40"/>
                      <w:szCs w:val="48"/>
                      <w:lang w:bidi="ar-SY"/>
                    </w:rPr>
                  </w:pPr>
                </w:p>
                <w:p w:rsidR="00D7734E" w:rsidRPr="00D7734E" w:rsidRDefault="00D7734E" w:rsidP="00D7734E">
                  <w:pPr>
                    <w:jc w:val="center"/>
                    <w:rPr>
                      <w:rFonts w:ascii="Adobe Arabic" w:hAnsi="Adobe Arabic" w:cs="Adobe Arabic"/>
                      <w:b/>
                      <w:bCs/>
                      <w:color w:val="168489"/>
                      <w:sz w:val="40"/>
                      <w:szCs w:val="48"/>
                      <w:lang w:bidi="ar-SY"/>
                    </w:rPr>
                  </w:pPr>
                  <w:r w:rsidRPr="00D7734E">
                    <w:rPr>
                      <w:rFonts w:ascii="Adobe Arabic" w:hAnsi="Adobe Arabic" w:cs="Adobe Arabic" w:hint="cs"/>
                      <w:b/>
                      <w:bCs/>
                      <w:color w:val="168489"/>
                      <w:sz w:val="40"/>
                      <w:szCs w:val="48"/>
                      <w:rtl/>
                      <w:lang w:bidi="ar-SY"/>
                    </w:rPr>
                    <w:t>"</w:t>
                  </w:r>
                  <w:r w:rsidRPr="00D7734E">
                    <w:rPr>
                      <w:rFonts w:ascii="Adobe Arabic" w:hAnsi="Adobe Arabic" w:cs="Adobe Arabic"/>
                      <w:b/>
                      <w:bCs/>
                      <w:color w:val="168489"/>
                      <w:sz w:val="40"/>
                      <w:szCs w:val="48"/>
                      <w:rtl/>
                      <w:lang w:bidi="ar-SY"/>
                    </w:rPr>
                    <w:t>خريطة الدعم</w:t>
                  </w:r>
                  <w:r w:rsidRPr="00D7734E">
                    <w:rPr>
                      <w:rFonts w:ascii="Adobe Arabic" w:hAnsi="Adobe Arabic" w:cs="Adobe Arabic" w:hint="cs"/>
                      <w:b/>
                      <w:bCs/>
                      <w:color w:val="168489"/>
                      <w:sz w:val="40"/>
                      <w:szCs w:val="48"/>
                      <w:rtl/>
                      <w:lang w:bidi="ar-SY"/>
                    </w:rPr>
                    <w:t>":</w:t>
                  </w:r>
                </w:p>
                <w:p w:rsidR="00D7734E" w:rsidRPr="00960E81" w:rsidRDefault="00D7734E" w:rsidP="00D7734E">
                  <w:pPr>
                    <w:jc w:val="center"/>
                    <w:rPr>
                      <w:rFonts w:ascii="Adobe Arabic" w:hAnsi="Adobe Arabic" w:cs="Adobe Arabic"/>
                      <w:b/>
                      <w:bCs/>
                      <w:color w:val="168489"/>
                      <w:sz w:val="40"/>
                      <w:szCs w:val="48"/>
                      <w:lang w:bidi="ar-SY"/>
                    </w:rPr>
                  </w:pPr>
                </w:p>
              </w:tc>
            </w:tr>
          </w:tbl>
          <w:p w:rsidR="00D7734E" w:rsidRPr="00D7734E" w:rsidRDefault="00D7734E" w:rsidP="00D7734E"/>
        </w:tc>
      </w:tr>
    </w:tbl>
    <w:p w:rsidR="00247375" w:rsidRDefault="00247375" w:rsidP="00247375">
      <w:pPr>
        <w:rPr>
          <w:rFonts w:ascii="Sakkal Majalla" w:hAnsi="Sakkal Majalla"/>
          <w:sz w:val="32"/>
          <w:szCs w:val="32"/>
          <w:rtl/>
        </w:rPr>
      </w:pPr>
    </w:p>
    <w:p w:rsidR="00247375" w:rsidRPr="00D7734E" w:rsidRDefault="00AC742E" w:rsidP="00D7734E">
      <w:pPr>
        <w:rPr>
          <w:color w:val="C00000"/>
        </w:rPr>
      </w:pPr>
      <w:hyperlink r:id="rId126" w:history="1">
        <w:r w:rsidR="00247375" w:rsidRPr="00AC742E">
          <w:rPr>
            <w:rStyle w:val="Hyperlink"/>
            <w:rtl/>
          </w:rPr>
          <w:t>الوصف</w:t>
        </w:r>
      </w:hyperlink>
    </w:p>
    <w:p w:rsidR="00247375" w:rsidRDefault="00247375" w:rsidP="00D7734E">
      <w:pPr>
        <w:rPr>
          <w:rtl/>
        </w:rPr>
      </w:pPr>
      <w:r w:rsidRPr="00AC09F9">
        <w:rPr>
          <w:rtl/>
        </w:rPr>
        <w:t>في هذا النشاط، يُطلب من المشاركين رسم خريطة شخصية توضح مصادر الدعم النفسي والاجتماعي التي يعتمدون عليها، سواء</w:t>
      </w:r>
      <w:r>
        <w:rPr>
          <w:rFonts w:hint="cs"/>
          <w:rtl/>
        </w:rPr>
        <w:t>ً</w:t>
      </w:r>
      <w:r w:rsidRPr="00AC09F9">
        <w:rPr>
          <w:rtl/>
        </w:rPr>
        <w:t xml:space="preserve"> داخل بيئة العمل أو خارجها. يهدف النشاط إلى مساعدة المشاركين على التعرف على شبكات الدعم المتاحة لهم وتعزيز وعيهم بأهمية طلب الدعم عند الحاجة.</w:t>
      </w:r>
    </w:p>
    <w:p w:rsidR="00247375" w:rsidRPr="00D7734E" w:rsidRDefault="00247375" w:rsidP="00D7734E">
      <w:pPr>
        <w:rPr>
          <w:color w:val="168489"/>
        </w:rPr>
      </w:pPr>
      <w:r w:rsidRPr="00D7734E">
        <w:rPr>
          <w:color w:val="168489"/>
          <w:rtl/>
        </w:rPr>
        <w:t>أهداف النشاط</w:t>
      </w:r>
    </w:p>
    <w:p w:rsidR="00247375" w:rsidRPr="00AC09F9" w:rsidRDefault="00247375" w:rsidP="00D7734E">
      <w:r w:rsidRPr="00AC09F9">
        <w:rPr>
          <w:rtl/>
        </w:rPr>
        <w:t xml:space="preserve">- زيادة وعي المشاركين بمصادر الدعم النفسي والاجتماعي المتاحة لهم.  </w:t>
      </w:r>
    </w:p>
    <w:p w:rsidR="00247375" w:rsidRPr="00AC09F9" w:rsidRDefault="00247375" w:rsidP="00D7734E">
      <w:r w:rsidRPr="00AC09F9">
        <w:rPr>
          <w:rtl/>
        </w:rPr>
        <w:t xml:space="preserve">- تعزيز فهم أهمية طلب الدعم عند الحاجة.  </w:t>
      </w:r>
    </w:p>
    <w:p w:rsidR="00247375" w:rsidRPr="00AC09F9" w:rsidRDefault="00247375" w:rsidP="00D7734E">
      <w:r w:rsidRPr="00AC09F9">
        <w:rPr>
          <w:rtl/>
        </w:rPr>
        <w:t xml:space="preserve">- تقديم أداة بصرية تساعد المشاركين على تنظيم أفكارهم وتحديد الفجوات في شبكات الدعم.  </w:t>
      </w:r>
    </w:p>
    <w:p w:rsidR="00247375" w:rsidRPr="00AC09F9" w:rsidRDefault="00247375" w:rsidP="00D7734E">
      <w:r w:rsidRPr="00AC09F9">
        <w:rPr>
          <w:rtl/>
        </w:rPr>
        <w:t>- تحفيز المشاركين على بناء أو تقوية علاقاتهم مع مصادر الدعم سواء في العمل أو خارجه.</w:t>
      </w:r>
    </w:p>
    <w:p w:rsidR="00247375" w:rsidRPr="00D7734E" w:rsidRDefault="00247375" w:rsidP="00D7734E">
      <w:pPr>
        <w:rPr>
          <w:color w:val="168489"/>
        </w:rPr>
      </w:pPr>
      <w:r w:rsidRPr="00D7734E">
        <w:rPr>
          <w:color w:val="168489"/>
          <w:rtl/>
        </w:rPr>
        <w:t>خطوات النشاط</w:t>
      </w:r>
    </w:p>
    <w:p w:rsidR="00247375" w:rsidRPr="00D7734E" w:rsidRDefault="00247375" w:rsidP="00D7734E">
      <w:pPr>
        <w:rPr>
          <w:b/>
          <w:bCs/>
        </w:rPr>
      </w:pPr>
      <w:r w:rsidRPr="00D7734E">
        <w:rPr>
          <w:b/>
          <w:bCs/>
          <w:rtl/>
        </w:rPr>
        <w:t xml:space="preserve">1. </w:t>
      </w:r>
      <w:r w:rsidRPr="00D7734E">
        <w:rPr>
          <w:rFonts w:hint="cs"/>
          <w:b/>
          <w:bCs/>
          <w:rtl/>
        </w:rPr>
        <w:t>ال</w:t>
      </w:r>
      <w:r w:rsidRPr="00D7734E">
        <w:rPr>
          <w:b/>
          <w:bCs/>
          <w:rtl/>
        </w:rPr>
        <w:t xml:space="preserve">مقدمة (5 دقائق)  </w:t>
      </w:r>
    </w:p>
    <w:p w:rsidR="00247375" w:rsidRPr="00AC09F9" w:rsidRDefault="00247375" w:rsidP="00D7734E">
      <w:r w:rsidRPr="00AC09F9">
        <w:rPr>
          <w:rtl/>
        </w:rPr>
        <w:t xml:space="preserve">   - يبدأ المشرف بتوضيح مفهوم الدعم النفسي والاجتماعي وأهميته في مواجهة تحديات الحياة والعمل.  </w:t>
      </w:r>
    </w:p>
    <w:p w:rsidR="00247375" w:rsidRPr="00AC09F9" w:rsidRDefault="00247375" w:rsidP="00D7734E">
      <w:r w:rsidRPr="00AC09F9">
        <w:rPr>
          <w:rtl/>
        </w:rPr>
        <w:t xml:space="preserve">   - يتم تقديم أمثلة على أنواع الدعم، مثل الدعم الذي يقدمه الزملاء، الأسرة، الأصدقاء، أو الموارد المتاحة كاستشارات نفسية أو برامج تدريبية.  </w:t>
      </w:r>
    </w:p>
    <w:p w:rsidR="00247375" w:rsidRPr="00D7734E" w:rsidRDefault="00247375" w:rsidP="00D7734E">
      <w:pPr>
        <w:rPr>
          <w:b/>
          <w:bCs/>
        </w:rPr>
      </w:pPr>
      <w:r w:rsidRPr="00D7734E">
        <w:rPr>
          <w:b/>
          <w:bCs/>
          <w:rtl/>
        </w:rPr>
        <w:t xml:space="preserve">2. توجيه المشاركين لرسم الخريطة (10-15 دقيقة)  </w:t>
      </w:r>
    </w:p>
    <w:p w:rsidR="00247375" w:rsidRPr="00AC09F9" w:rsidRDefault="00247375" w:rsidP="00D7734E">
      <w:r w:rsidRPr="00AC09F9">
        <w:rPr>
          <w:rtl/>
        </w:rPr>
        <w:t xml:space="preserve">   - يُطلب من المشاركين تجهيز ورقة وأقلام أو استخدام تطبيقات الرسم إذا كان النشاط رقميا</w:t>
      </w:r>
      <w:r>
        <w:rPr>
          <w:rFonts w:hint="cs"/>
          <w:rtl/>
        </w:rPr>
        <w:t>ً</w:t>
      </w:r>
      <w:r w:rsidRPr="00AC09F9">
        <w:rPr>
          <w:rtl/>
        </w:rPr>
        <w:t xml:space="preserve">.  </w:t>
      </w:r>
    </w:p>
    <w:p w:rsidR="00247375" w:rsidRPr="00AC09F9" w:rsidRDefault="00247375" w:rsidP="00D7734E">
      <w:r w:rsidRPr="00AC09F9">
        <w:rPr>
          <w:rtl/>
        </w:rPr>
        <w:t xml:space="preserve">   - يُطلب منهم رسم خريطة توضح مصادر الدعم على النحو التالي:  </w:t>
      </w:r>
    </w:p>
    <w:p w:rsidR="00247375" w:rsidRPr="00AC09F9" w:rsidRDefault="00247375" w:rsidP="00D7734E">
      <w:r w:rsidRPr="00AC09F9">
        <w:rPr>
          <w:rtl/>
        </w:rPr>
        <w:t xml:space="preserve">     - في مركز الخريطة: يكتبون اسمهم أو "أنا".  </w:t>
      </w:r>
    </w:p>
    <w:p w:rsidR="00247375" w:rsidRPr="00AC09F9" w:rsidRDefault="00247375" w:rsidP="00D7734E">
      <w:r w:rsidRPr="00AC09F9">
        <w:rPr>
          <w:rtl/>
        </w:rPr>
        <w:lastRenderedPageBreak/>
        <w:t xml:space="preserve">     - داخل العمل: يحددون مصادر الدعم مثل زملاء العمل، المدير المباشر، فريق الموارد البشرية، أو أي برامج دعم نفسي توفرها الشركة.  </w:t>
      </w:r>
    </w:p>
    <w:p w:rsidR="00247375" w:rsidRPr="00AC09F9" w:rsidRDefault="00247375" w:rsidP="00D7734E">
      <w:r w:rsidRPr="00AC09F9">
        <w:rPr>
          <w:rtl/>
        </w:rPr>
        <w:t xml:space="preserve">     - خارج العمل: يحددون مصادر الدعم مثل الأسرة، الأصدقاء، المعالج النفسي، أو أي مجموعات اجتماعية أو مجتمعات داعمة.  </w:t>
      </w:r>
    </w:p>
    <w:p w:rsidR="00247375" w:rsidRPr="00AC09F9" w:rsidRDefault="00247375" w:rsidP="00D7734E">
      <w:r w:rsidRPr="00AC09F9">
        <w:rPr>
          <w:rtl/>
        </w:rPr>
        <w:t xml:space="preserve">   - يُشجع المشاركون على رسم خطوط بين أنفسهم وكل مصدر دعم، مع استخدام رموز أو ألوان مختلفة لتوضيح قوة أو نوع العلاقة (مثال: خطوط قوية أو متقطعة اعتمادا</w:t>
      </w:r>
      <w:r>
        <w:rPr>
          <w:rFonts w:hint="cs"/>
          <w:rtl/>
        </w:rPr>
        <w:t>ً</w:t>
      </w:r>
      <w:r w:rsidRPr="00AC09F9">
        <w:rPr>
          <w:rtl/>
        </w:rPr>
        <w:t xml:space="preserve"> على مدى الاعتماد على هذا المصدر).</w:t>
      </w:r>
    </w:p>
    <w:p w:rsidR="00247375" w:rsidRPr="00AC09F9" w:rsidRDefault="00247375" w:rsidP="00D7734E">
      <w:r w:rsidRPr="00AC09F9">
        <w:rPr>
          <w:rtl/>
        </w:rPr>
        <w:t xml:space="preserve">   مثال لشكل الخريطة:  </w:t>
      </w:r>
    </w:p>
    <w:p w:rsidR="00247375" w:rsidRPr="00AC09F9" w:rsidRDefault="00247375" w:rsidP="00D7734E">
      <w:r w:rsidRPr="00AC09F9">
        <w:rPr>
          <w:rtl/>
        </w:rPr>
        <w:t xml:space="preserve">   - *أنا* في المنتصف.  </w:t>
      </w:r>
    </w:p>
    <w:p w:rsidR="00247375" w:rsidRPr="00AC09F9" w:rsidRDefault="00247375" w:rsidP="00D7734E">
      <w:r w:rsidRPr="00AC09F9">
        <w:rPr>
          <w:rtl/>
        </w:rPr>
        <w:t xml:space="preserve">   - خط نحو "زميل العمل أحمد" مع ملاحظة: "دعم عاطفي ومهني".  </w:t>
      </w:r>
    </w:p>
    <w:p w:rsidR="00247375" w:rsidRPr="00AC09F9" w:rsidRDefault="00247375" w:rsidP="00D7734E">
      <w:r w:rsidRPr="00AC09F9">
        <w:rPr>
          <w:rtl/>
        </w:rPr>
        <w:t xml:space="preserve">   - خط نحو "الأسرة" مع ملاحظة: "دعم نفسي وشخصي".  </w:t>
      </w:r>
    </w:p>
    <w:p w:rsidR="00247375" w:rsidRPr="00AC09F9" w:rsidRDefault="00247375" w:rsidP="00D7734E">
      <w:r w:rsidRPr="00AC09F9">
        <w:rPr>
          <w:rtl/>
        </w:rPr>
        <w:t xml:space="preserve">   - خط نحو "مدير الموارد البشرية" مع ملاحظة: "توجيه إداري".  </w:t>
      </w:r>
    </w:p>
    <w:p w:rsidR="00247375" w:rsidRPr="00AC09F9" w:rsidRDefault="00247375" w:rsidP="00D7734E">
      <w:r w:rsidRPr="00AC09F9">
        <w:rPr>
          <w:rtl/>
        </w:rPr>
        <w:t xml:space="preserve">   - خط نحو "المعالج النفسي" مع ملاحظة: "جلسات استشارية عند الحاجة".</w:t>
      </w:r>
    </w:p>
    <w:p w:rsidR="00247375" w:rsidRPr="00D7734E" w:rsidRDefault="00247375" w:rsidP="00D7734E">
      <w:pPr>
        <w:rPr>
          <w:b/>
          <w:bCs/>
        </w:rPr>
      </w:pPr>
      <w:r w:rsidRPr="00D7734E">
        <w:rPr>
          <w:b/>
          <w:bCs/>
          <w:rtl/>
        </w:rPr>
        <w:t xml:space="preserve">3. مراجعة وتحليل الخريطة (10-15 دقيقة)  </w:t>
      </w:r>
    </w:p>
    <w:p w:rsidR="00247375" w:rsidRPr="00AC09F9" w:rsidRDefault="00247375" w:rsidP="00D7734E">
      <w:r w:rsidRPr="00AC09F9">
        <w:rPr>
          <w:rtl/>
        </w:rPr>
        <w:t xml:space="preserve">   - يُطلب من المشاركين مراجعة خريطتهم والإجابة على الأسئلة التالية:  </w:t>
      </w:r>
    </w:p>
    <w:p w:rsidR="00247375" w:rsidRPr="00AC09F9" w:rsidRDefault="00247375" w:rsidP="00D7734E">
      <w:r w:rsidRPr="00AC09F9">
        <w:rPr>
          <w:rtl/>
        </w:rPr>
        <w:t xml:space="preserve">     - هل لديك مصادر دعم كافية؟  </w:t>
      </w:r>
    </w:p>
    <w:p w:rsidR="00247375" w:rsidRPr="00AC09F9" w:rsidRDefault="00247375" w:rsidP="00D7734E">
      <w:r w:rsidRPr="00AC09F9">
        <w:rPr>
          <w:rtl/>
        </w:rPr>
        <w:t xml:space="preserve">     - ما هي المصادر التي تعتمد عليها بشكل أكبر؟ ولماذا؟  </w:t>
      </w:r>
    </w:p>
    <w:p w:rsidR="00247375" w:rsidRPr="00AC09F9" w:rsidRDefault="00247375" w:rsidP="00D7734E">
      <w:r w:rsidRPr="00AC09F9">
        <w:rPr>
          <w:rtl/>
        </w:rPr>
        <w:t xml:space="preserve">     - هل هناك فجوات في خريطتك (مثل ضعف شبكات الدعم داخل العمل أو خارجه)؟  </w:t>
      </w:r>
    </w:p>
    <w:p w:rsidR="00247375" w:rsidRPr="00AC09F9" w:rsidRDefault="00247375" w:rsidP="00D7734E">
      <w:r w:rsidRPr="00AC09F9">
        <w:rPr>
          <w:rtl/>
        </w:rPr>
        <w:t xml:space="preserve">     - كيف يمكنك تقوية أو توسيع شبكة الدعم لديك؟  </w:t>
      </w:r>
    </w:p>
    <w:p w:rsidR="00247375" w:rsidRPr="00D7734E" w:rsidRDefault="00247375" w:rsidP="00D7734E">
      <w:pPr>
        <w:rPr>
          <w:b/>
          <w:bCs/>
        </w:rPr>
      </w:pPr>
      <w:r w:rsidRPr="00D7734E">
        <w:rPr>
          <w:b/>
          <w:bCs/>
          <w:rtl/>
        </w:rPr>
        <w:t xml:space="preserve">4. مشاركة الخريطة (اختياري - 10 دقائق)  </w:t>
      </w:r>
    </w:p>
    <w:p w:rsidR="00247375" w:rsidRPr="00AC09F9" w:rsidRDefault="00247375" w:rsidP="00D7734E">
      <w:r w:rsidRPr="00AC09F9">
        <w:rPr>
          <w:rtl/>
        </w:rPr>
        <w:t xml:space="preserve">   - يُمكن للمشاركين مشاركة خريطتهم مع المجموعة إذا كانوا مرتاحين لذلك.  </w:t>
      </w:r>
    </w:p>
    <w:p w:rsidR="00247375" w:rsidRPr="00AC09F9" w:rsidRDefault="00247375" w:rsidP="00D7734E">
      <w:r w:rsidRPr="00AC09F9">
        <w:rPr>
          <w:rtl/>
        </w:rPr>
        <w:t xml:space="preserve">   - يتم تشجيع النقاش حول التشابهات والاختلافات بين الخرائط، مع تقديم أفكار لتحسين شبكات الدعم.  </w:t>
      </w:r>
    </w:p>
    <w:p w:rsidR="00247375" w:rsidRPr="00AC09F9" w:rsidRDefault="00247375" w:rsidP="00D7734E">
      <w:r w:rsidRPr="00AC09F9">
        <w:rPr>
          <w:rtl/>
        </w:rPr>
        <w:t xml:space="preserve">   - إذا كان النشاط فرديا</w:t>
      </w:r>
      <w:r>
        <w:rPr>
          <w:rFonts w:hint="cs"/>
          <w:rtl/>
        </w:rPr>
        <w:t>ً</w:t>
      </w:r>
      <w:r w:rsidRPr="00AC09F9">
        <w:rPr>
          <w:rtl/>
        </w:rPr>
        <w:t>، يمكن للمشاركين مشاركة الأفكار مع المشرف أو الاحتفاظ بها كخطوة شخصية.</w:t>
      </w:r>
    </w:p>
    <w:p w:rsidR="00247375" w:rsidRPr="00D7734E" w:rsidRDefault="00247375" w:rsidP="00D7734E">
      <w:pPr>
        <w:rPr>
          <w:b/>
          <w:bCs/>
        </w:rPr>
      </w:pPr>
      <w:r w:rsidRPr="00D7734E">
        <w:rPr>
          <w:b/>
          <w:bCs/>
          <w:rtl/>
        </w:rPr>
        <w:lastRenderedPageBreak/>
        <w:t xml:space="preserve">5. وضع خطة لتعزيز الدعم (10 دقائق)  </w:t>
      </w:r>
    </w:p>
    <w:p w:rsidR="00247375" w:rsidRPr="00AC09F9" w:rsidRDefault="00247375" w:rsidP="00D7734E">
      <w:r w:rsidRPr="00AC09F9">
        <w:rPr>
          <w:rtl/>
        </w:rPr>
        <w:t xml:space="preserve">   - يُطلب من المشاركين كتابة خطة قصيرة لتحسين شبكات الدعم الخاصة بهم، على أن تتضمن:  </w:t>
      </w:r>
    </w:p>
    <w:p w:rsidR="00247375" w:rsidRPr="00AC09F9" w:rsidRDefault="00247375" w:rsidP="00D7734E">
      <w:r w:rsidRPr="00AC09F9">
        <w:rPr>
          <w:rtl/>
        </w:rPr>
        <w:t xml:space="preserve">     - مصادر الدعم التي يرغبون في تحسينها أو تقويتها.  </w:t>
      </w:r>
    </w:p>
    <w:p w:rsidR="00247375" w:rsidRPr="00AC09F9" w:rsidRDefault="00247375" w:rsidP="00D7734E">
      <w:r w:rsidRPr="00AC09F9">
        <w:rPr>
          <w:rtl/>
        </w:rPr>
        <w:t xml:space="preserve">     - خطوات عملية مثل طلب المساعدة من زميل معي</w:t>
      </w:r>
      <w:r>
        <w:rPr>
          <w:rFonts w:hint="cs"/>
          <w:rtl/>
        </w:rPr>
        <w:t>ّ</w:t>
      </w:r>
      <w:r w:rsidRPr="00AC09F9">
        <w:rPr>
          <w:rtl/>
        </w:rPr>
        <w:t xml:space="preserve">ن، التواصل مع صديق قديم، أو البحث عن موارد جديدة (مثل جلسات استشارة).  </w:t>
      </w:r>
    </w:p>
    <w:p w:rsidR="00247375" w:rsidRPr="00D7734E" w:rsidRDefault="00AC742E" w:rsidP="00D7734E">
      <w:pPr>
        <w:rPr>
          <w:color w:val="168489"/>
        </w:rPr>
      </w:pPr>
      <w:hyperlink r:id="rId127" w:history="1">
        <w:r w:rsidR="00247375" w:rsidRPr="00AC742E">
          <w:rPr>
            <w:rStyle w:val="Hyperlink"/>
            <w:rFonts w:hint="cs"/>
            <w:rtl/>
          </w:rPr>
          <w:t>ال</w:t>
        </w:r>
        <w:r w:rsidR="00247375" w:rsidRPr="00AC742E">
          <w:rPr>
            <w:rStyle w:val="Hyperlink"/>
            <w:rtl/>
          </w:rPr>
          <w:t xml:space="preserve">نتائج </w:t>
        </w:r>
        <w:r w:rsidR="00247375" w:rsidRPr="00AC742E">
          <w:rPr>
            <w:rStyle w:val="Hyperlink"/>
            <w:rFonts w:hint="cs"/>
            <w:rtl/>
          </w:rPr>
          <w:t>ال</w:t>
        </w:r>
        <w:r w:rsidR="00247375" w:rsidRPr="00AC742E">
          <w:rPr>
            <w:rStyle w:val="Hyperlink"/>
            <w:rtl/>
          </w:rPr>
          <w:t>متوقعة</w:t>
        </w:r>
      </w:hyperlink>
    </w:p>
    <w:p w:rsidR="00247375" w:rsidRPr="00AC09F9" w:rsidRDefault="00247375" w:rsidP="00D7734E">
      <w:r w:rsidRPr="00AC09F9">
        <w:rPr>
          <w:rtl/>
        </w:rPr>
        <w:t xml:space="preserve">- يقوم المشاركون بتحديد واضح لمصادر الدعم النفسي والاجتماعي المتاحة لهم.  </w:t>
      </w:r>
    </w:p>
    <w:p w:rsidR="00247375" w:rsidRPr="00AC09F9" w:rsidRDefault="00247375" w:rsidP="00D7734E">
      <w:r w:rsidRPr="00AC09F9">
        <w:rPr>
          <w:rtl/>
        </w:rPr>
        <w:t xml:space="preserve">- التعرف على الفجوات في شبكات الدعم ووضع خطة لتحسينها.  </w:t>
      </w:r>
    </w:p>
    <w:p w:rsidR="00247375" w:rsidRPr="00AC09F9" w:rsidRDefault="00247375" w:rsidP="00D7734E">
      <w:r w:rsidRPr="00AC09F9">
        <w:rPr>
          <w:rtl/>
        </w:rPr>
        <w:t xml:space="preserve">- تعزيز شعور المشاركين بأن لديهم أشخاصًا يمكنهم الاعتماد عليهم في مواجهة التحديات.  </w:t>
      </w:r>
    </w:p>
    <w:p w:rsidR="00247375" w:rsidRDefault="00247375" w:rsidP="00D7734E">
      <w:pPr>
        <w:rPr>
          <w:rtl/>
        </w:rPr>
      </w:pPr>
      <w:r w:rsidRPr="00AC09F9">
        <w:rPr>
          <w:rtl/>
        </w:rPr>
        <w:t>- زيادة الوعي بأهمية بناء علاقات إيجابية داخل وخارج بيئة العمل.</w:t>
      </w:r>
    </w:p>
    <w:p w:rsidR="00247375" w:rsidRDefault="00247375" w:rsidP="00247375">
      <w:pPr>
        <w:rPr>
          <w:lang w:bidi="ar-SY"/>
        </w:rPr>
      </w:pPr>
    </w:p>
    <w:p w:rsidR="00D7734E" w:rsidRDefault="00D7734E" w:rsidP="00247375">
      <w:pPr>
        <w:rPr>
          <w:lang w:bidi="ar-SY"/>
        </w:rPr>
      </w:pPr>
    </w:p>
    <w:p w:rsidR="00D7734E" w:rsidRDefault="00D7734E" w:rsidP="00247375">
      <w:pPr>
        <w:rPr>
          <w:lang w:bidi="ar-SY"/>
        </w:rPr>
      </w:pPr>
    </w:p>
    <w:p w:rsidR="00D7734E" w:rsidRDefault="00D7734E" w:rsidP="00247375">
      <w:pPr>
        <w:rPr>
          <w:lang w:bidi="ar-SY"/>
        </w:rPr>
      </w:pPr>
    </w:p>
    <w:p w:rsidR="00D7734E" w:rsidRDefault="00D7734E" w:rsidP="00247375">
      <w:pPr>
        <w:rPr>
          <w:lang w:bidi="ar-SY"/>
        </w:rPr>
      </w:pPr>
    </w:p>
    <w:p w:rsidR="00D7734E" w:rsidRPr="002465AB" w:rsidRDefault="00D7734E" w:rsidP="00D7734E">
      <w:pPr>
        <w:jc w:val="center"/>
        <w:rPr>
          <w:rtl/>
          <w:lang w:bidi="ar-SY"/>
        </w:rPr>
        <w:sectPr w:rsidR="00D7734E" w:rsidRPr="002465AB" w:rsidSect="00E80F25">
          <w:pgSz w:w="11906" w:h="16838" w:code="9"/>
          <w:pgMar w:top="1440" w:right="1440" w:bottom="1440" w:left="1440" w:header="113" w:footer="0" w:gutter="0"/>
          <w:cols w:space="720"/>
          <w:titlePg/>
          <w:docGrid w:linePitch="381"/>
        </w:sectPr>
      </w:pPr>
      <w:r w:rsidRPr="00717B5A">
        <w:rPr>
          <w:noProof/>
        </w:rPr>
        <w:drawing>
          <wp:inline distT="0" distB="0" distL="0" distR="0" wp14:anchorId="1F445688" wp14:editId="1BB856B5">
            <wp:extent cx="1501775" cy="1397000"/>
            <wp:effectExtent l="0" t="0" r="0" b="0"/>
            <wp:docPr id="1452062359" name="Picture 1452062359"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5C3BC89E" wp14:editId="7C8C2A5D">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2842313D" wp14:editId="0E67C9F4">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EBB527C" wp14:editId="33582568">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247375">
              <w:rPr>
                <w:rFonts w:ascii="Adobe Arabic" w:eastAsia="Calibri" w:hAnsi="Adobe Arabic" w:cs="Adobe Arabic" w:hint="cs"/>
                <w:color w:val="0D0D0D" w:themeColor="text1" w:themeTint="F2"/>
                <w:sz w:val="32"/>
                <w:szCs w:val="32"/>
                <w:rtl/>
                <w:lang w:bidi="ar-EG"/>
              </w:rPr>
              <w:t>مشاهدة فيديو تدريبي.</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color w:val="0D0D0D" w:themeColor="text1" w:themeTint="F2"/>
                <w:sz w:val="32"/>
                <w:szCs w:val="32"/>
                <w:rtl/>
                <w:lang w:bidi="ar-EG"/>
              </w:rPr>
              <w:t xml:space="preserve">مصادر الضغوط المهنية.  </w:t>
            </w:r>
          </w:p>
          <w:p w:rsidR="00247375" w:rsidRPr="00247375" w:rsidRDefault="00247375" w:rsidP="00247375">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247375">
              <w:rPr>
                <w:rFonts w:ascii="Adobe Arabic" w:eastAsia="Calibri" w:hAnsi="Adobe Arabic" w:cs="Adobe Arabic" w:hint="cs"/>
                <w:color w:val="0D0D0D" w:themeColor="text1" w:themeTint="F2"/>
                <w:sz w:val="32"/>
                <w:szCs w:val="32"/>
                <w:rtl/>
                <w:lang w:bidi="ar-EG"/>
              </w:rPr>
              <w:t>ال</w:t>
            </w:r>
            <w:r w:rsidRPr="00247375">
              <w:rPr>
                <w:rFonts w:ascii="Adobe Arabic" w:eastAsia="Calibri" w:hAnsi="Adobe Arabic" w:cs="Adobe Arabic"/>
                <w:color w:val="0D0D0D" w:themeColor="text1" w:themeTint="F2"/>
                <w:sz w:val="32"/>
                <w:szCs w:val="32"/>
                <w:rtl/>
                <w:lang w:bidi="ar-EG"/>
              </w:rPr>
              <w:t xml:space="preserve">استراتيجيات </w:t>
            </w:r>
            <w:r w:rsidRPr="00247375">
              <w:rPr>
                <w:rFonts w:ascii="Adobe Arabic" w:eastAsia="Calibri" w:hAnsi="Adobe Arabic" w:cs="Adobe Arabic" w:hint="cs"/>
                <w:color w:val="0D0D0D" w:themeColor="text1" w:themeTint="F2"/>
                <w:sz w:val="32"/>
                <w:szCs w:val="32"/>
                <w:rtl/>
                <w:lang w:bidi="ar-EG"/>
              </w:rPr>
              <w:t>ال</w:t>
            </w:r>
            <w:r w:rsidRPr="00247375">
              <w:rPr>
                <w:rFonts w:ascii="Adobe Arabic" w:eastAsia="Calibri" w:hAnsi="Adobe Arabic" w:cs="Adobe Arabic"/>
                <w:color w:val="0D0D0D" w:themeColor="text1" w:themeTint="F2"/>
                <w:sz w:val="32"/>
                <w:szCs w:val="32"/>
                <w:rtl/>
                <w:lang w:bidi="ar-EG"/>
              </w:rPr>
              <w:t xml:space="preserve">فعّالة للتعامل مع الضغوط.  </w:t>
            </w:r>
          </w:p>
          <w:p w:rsidR="00F01FA2" w:rsidRPr="00247375" w:rsidRDefault="00247375" w:rsidP="00247375">
            <w:pPr>
              <w:pStyle w:val="ListParagraph"/>
              <w:numPr>
                <w:ilvl w:val="0"/>
                <w:numId w:val="8"/>
              </w:numPr>
              <w:spacing w:after="0" w:line="276" w:lineRule="auto"/>
              <w:jc w:val="lowKashida"/>
              <w:rPr>
                <w:rFonts w:ascii="Sakkal Majalla" w:hAnsi="Sakkal Majalla" w:cs="Sakkal Majalla"/>
                <w:sz w:val="32"/>
                <w:szCs w:val="32"/>
                <w:rtl/>
              </w:rPr>
            </w:pPr>
            <w:r w:rsidRPr="00247375">
              <w:rPr>
                <w:rFonts w:ascii="Adobe Arabic" w:eastAsia="Calibri" w:hAnsi="Adobe Arabic" w:cs="Adobe Arabic"/>
                <w:color w:val="0D0D0D" w:themeColor="text1" w:themeTint="F2"/>
                <w:sz w:val="32"/>
                <w:szCs w:val="32"/>
                <w:rtl/>
                <w:lang w:bidi="ar-EG"/>
              </w:rPr>
              <w:t>أهمية الاسترخاء والتنفس العميق في تخفيف الضغوط.</w:t>
            </w:r>
            <w:r w:rsidRPr="00FC29D9">
              <w:rPr>
                <w:rFonts w:ascii="Sakkal Majalla" w:hAnsi="Sakkal Majalla" w:cs="Sakkal Majalla"/>
                <w:sz w:val="32"/>
                <w:szCs w:val="32"/>
                <w:rtl/>
              </w:rPr>
              <w:t xml:space="preserve"> </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5424" behindDoc="0" locked="0" layoutInCell="1" allowOverlap="1" wp14:anchorId="579FCFC3" wp14:editId="28F24289">
                <wp:simplePos x="0" y="0"/>
                <wp:positionH relativeFrom="column">
                  <wp:posOffset>127591</wp:posOffset>
                </wp:positionH>
                <wp:positionV relativeFrom="paragraph">
                  <wp:posOffset>-467833</wp:posOffset>
                </wp:positionV>
                <wp:extent cx="6304925" cy="6733815"/>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04925" cy="6733815"/>
                          <a:chOff x="0" y="0"/>
                          <a:chExt cx="6304925" cy="6733815"/>
                        </a:xfrm>
                      </wpg:grpSpPr>
                      <wpg:grpSp>
                        <wpg:cNvPr id="1451488587" name="Group 1451488587"/>
                        <wpg:cNvGrpSpPr/>
                        <wpg:grpSpPr>
                          <a:xfrm>
                            <a:off x="161925" y="2571750"/>
                            <a:ext cx="5425876" cy="4162065"/>
                            <a:chOff x="-2" y="0"/>
                            <a:chExt cx="5425948" cy="4162360"/>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28"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29"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3130298" y="874304"/>
                              <a:ext cx="2295648" cy="3288056"/>
                            </a:xfrm>
                            <a:prstGeom prst="rect">
                              <a:avLst/>
                            </a:prstGeom>
                            <a:noFill/>
                            <a:ln w="6350">
                              <a:noFill/>
                            </a:ln>
                          </wps:spPr>
                          <wps:txbx>
                            <w:txbxContent>
                              <w:p w:rsidR="002C04B9" w:rsidRPr="002C04B9" w:rsidRDefault="002C04B9"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التعر</w:t>
                                </w:r>
                                <w:r w:rsidRPr="00247375">
                                  <w:rPr>
                                    <w:rFonts w:ascii="Adobe Arabic" w:eastAsia="GE Dinar One" w:hAnsi="Adobe Arabic" w:cs="Adobe Arabic" w:hint="cs"/>
                                    <w:color w:val="000000"/>
                                    <w:kern w:val="24"/>
                                    <w:sz w:val="36"/>
                                    <w:szCs w:val="36"/>
                                    <w:rtl/>
                                    <w:lang w:bidi="ar-SY"/>
                                  </w:rPr>
                                  <w:t>ّ</w:t>
                                </w:r>
                                <w:r w:rsidRPr="00247375">
                                  <w:rPr>
                                    <w:rFonts w:ascii="Adobe Arabic" w:eastAsia="GE Dinar One" w:hAnsi="Adobe Arabic" w:cs="Adobe Arabic"/>
                                    <w:color w:val="000000"/>
                                    <w:kern w:val="24"/>
                                    <w:sz w:val="36"/>
                                    <w:szCs w:val="36"/>
                                    <w:rtl/>
                                    <w:lang w:bidi="ar-SY"/>
                                  </w:rPr>
                                  <w:t xml:space="preserve">ف على مصادر الضغوط المهنية.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تطبيق أفضل 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F01FA2"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9626" y="874624"/>
                              <a:ext cx="2216426" cy="3002326"/>
                            </a:xfrm>
                            <a:prstGeom prst="rect">
                              <a:avLst/>
                            </a:prstGeom>
                            <a:noFill/>
                            <a:ln w="6350">
                              <a:noFill/>
                            </a:ln>
                          </wps:spPr>
                          <wps:txbx>
                            <w:txbxContent>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مصادر الضغوط المهنية.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تحديد الضغوط</w:t>
                                </w:r>
                                <w:r w:rsidRPr="00247375">
                                  <w:rPr>
                                    <w:rFonts w:ascii="Adobe Arabic" w:eastAsia="GE Dinar One" w:hAnsi="Adobe Arabic" w:cs="Adobe Arabic" w:hint="cs"/>
                                    <w:color w:val="000000"/>
                                    <w:kern w:val="24"/>
                                    <w:sz w:val="36"/>
                                    <w:szCs w:val="36"/>
                                    <w:rtl/>
                                    <w:lang w:bidi="ar-SY"/>
                                  </w:rPr>
                                  <w:t>".</w:t>
                                </w:r>
                              </w:p>
                              <w:p w:rsidR="00F01FA2"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التنفس العميق</w:t>
                                </w:r>
                                <w:r w:rsidRPr="00247375">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971"/>
                              <a:ext cx="4567555" cy="536575"/>
                            </a:xfrm>
                            <a:prstGeom prst="rect">
                              <a:avLst/>
                            </a:prstGeom>
                            <a:noFill/>
                          </wps:spPr>
                          <wps:txbx>
                            <w:txbxContent>
                              <w:p w:rsidR="00F01FA2" w:rsidRPr="00F01FA2" w:rsidRDefault="00247375" w:rsidP="00AC742E">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إدارة الضغوط النفسية والمهنية</w:t>
                                </w:r>
                              </w:p>
                            </w:txbxContent>
                          </wps:txbx>
                          <wps:bodyPr wrap="square" rtlCol="0">
                            <a:spAutoFit/>
                          </wps:bodyPr>
                        </wps:wsp>
                      </wpg:grpSp>
                    </wpg:wgp>
                  </a:graphicData>
                </a:graphic>
                <wp14:sizeRelH relativeFrom="margin">
                  <wp14:pctWidth>0</wp14:pctWidth>
                </wp14:sizeRelH>
              </wp:anchor>
            </w:drawing>
          </mc:Choice>
          <mc:Fallback>
            <w:pict>
              <v:group id="Group 1451488586" o:spid="_x0000_s2133" style="position:absolute;left:0;text-align:left;margin-left:10.05pt;margin-top:-36.85pt;width:496.45pt;height:530.2pt;z-index:252775424;mso-position-horizontal-relative:text;mso-position-vertical-relative:text;mso-width-relative:margin" coordsize="63049,6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Ozs7jQUdIAAAD/dFJOU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">
                <v:group id="Group 1451488587" o:spid="_x0000_s2134" style="position:absolute;left:1619;top:25717;width:54259;height:41621" coordorigin="" coordsize="54259,416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19iXfIAAAA&#10;4wAAAA8AAAAAAAAAAAAAAAAAqgIAAGRycy9kb3ducmV2LnhtbFBLBQYAAAAABAAEAPoAAACfAwAA&#10;AAA=&#10;">
                  <v:group id="Group 25" o:spid="_x0000_s2135"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c4h0F&#10;zAAAAOMAAAAPAAAAAAAAAAAAAAAAAKoCAABkcnMvZG93bnJldi54bWxQSwUGAAAAAAQABAD6AAAA&#10;owMAAAAA&#10;">
                    <v:group id="Group 1451488589" o:spid="_x0000_s2136"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OuuJ7IAAAA&#10;4wAAAA8AAAAAAAAAAAAAAAAAqgIAAGRycy9kb3ducmV2LnhtbFBLBQYAAAAABAAEAPoAAACfAwAA&#10;AAA=&#10;">
                      <v:oval id="Oval 1451488590" o:spid="_x0000_s2137"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0ssA&#10;AADjAAAADwAAAGRycy9kb3ducmV2LnhtbESPQUvDQBCF74L/YRnBm920phJjt0WEokh7sCk9D9kx&#10;Cc3Oht01Tf+9cxA8zsyb99632kyuVyOF2Hk2MJ9loIhrbztuDByr7UMBKiZki71nMnClCJv17c0K&#10;S+sv/EXjITVKTDiWaKBNaSi1jnVLDuPMD8Ry+/bBYZIxNNoGvIi56/Uiy560w44locWB3lqqz4cf&#10;Z2DnHqvTmIf363Dcnc6fwe231cKY+7vp9QVUoin9i/++P6zUz5fzvCiWz0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4xXvSywAAAOMAAAAPAAAAAAAAAAAAAAAAAJgC&#10;AABkcnMvZG93bnJldi54bWxQSwUGAAAAAAQABAD1AAAAkAMAAAAA&#10;" fillcolor="#168489" stroked="f" strokeweight="1pt">
                        <v:fill opacity="49087f"/>
                        <v:stroke joinstyle="miter"/>
                      </v:oval>
                      <v:shape id="Picture 1451488591" o:spid="_x0000_s2138"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fDzIAAAA4wAAAA8AAABkcnMvZG93bnJldi54bWxET09LwzAUvwv7DuENvLm0o5Nal40xGHgY&#10;yLpdvD2aZ1ttXkqTZdFPbwTB4/v9f+ttNIMINLnesoJ8kYEgbqzuuVVwOR8eShDOI2scLJOCL3Kw&#10;3czu1lhpe+MThdq3IoWwq1BB5/1YSemajgy6hR2JE/duJ4M+nVMr9YS3FG4GucyyR2mw59TQ4Uj7&#10;jprP+moUvAa8uKwu9D4e3+LuFD6W4fit1P087p5BeIr+X/znftFpfrHKi7JcPeXw+1MCQG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Znw8yAAAAOMAAAAPAAAAAAAAAAAA&#10;AAAAAJ8CAABkcnMvZG93bnJldi54bWxQSwUGAAAAAAQABAD3AAAAlAMAAAAA&#10;">
                        <v:imagedata r:id="rId54" o:title="Target " gain="19661f" blacklevel="22938f"/>
                      </v:shape>
                    </v:group>
                    <v:shape id="TextBox 34" o:spid="_x0000_s2139"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VQ8YA&#10;AADjAAAADwAAAGRycy9kb3ducmV2LnhtbERPS0vDQBC+C/6HZQre7CalkRi7LcUH9ODFNt6H7JgN&#10;zc6G7Nik/94VBI/zvWezm32vLjTGLrCBfJmBIm6C7bg1UJ/e7ktQUZAt9oHJwJUi7La3NxusbJj4&#10;gy5HaVUK4VihAScyVFrHxpHHuAwDceK+wuhR0jm22o44pXDf61WWPWiPHacGhwM9O2rOx29vQMTu&#10;82v96uPhc35/mVzWFFgbc7eY90+ghGb5F/+5DzbNXxf5uiyLx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CVQ8YAAADjAAAADwAAAAAAAAAAAAAAAACYAgAAZHJz&#10;L2Rvd25yZXYueG1sUEsFBgAAAAAEAAQA9QAAAIs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30"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2140"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8ZqckAAADjAAAADwAAAGRycy9kb3ducmV2LnhtbERPzWrCQBC+F/oOyxR6&#10;002qKTF1FZFWehChKoi3ITsmwexsyG6T+PZuQehxvv+ZLwdTi45aV1lWEI8jEMS51RUXCo6Hr1EK&#10;wnlkjbVlUnAjB8vF89McM217/qFu7wsRQthlqKD0vsmkdHlJBt3YNsSBu9jWoA9nW0jdYh/CTS3f&#10;ouhdGqw4NJTY0Lqk/Lr/NQo2PfarSfzZba+X9e18SHanbUxKvb4Mqw8Qngb/L364v3WYP03iaZom&#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nxmpyQAA&#10;AOMAAAAPAAAAAAAAAAAAAAAAAKoCAABkcnMvZG93bnJldi54bWxQSwUGAAAAAAQABAD6AAAAoAMA&#10;AAAA&#10;">
                    <v:oval id="Oval 1451488594" o:spid="_x0000_s2141"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90ccA&#10;AADjAAAADwAAAGRycy9kb3ducmV2LnhtbERPX2vCMBB/H+w7hBvsbaa6KrUzigiyIfqgFZ+P5tYW&#10;m0tJslq//SIM9ni//7dYDaYVPTnfWFYwHiUgiEurG64UnIvtWwbCB2SNrWVScCcPq+Xz0wJzbW98&#10;pP4UKhFD2OeooA6hy6X0ZU0G/ch2xJH7ts5giKerpHZ4i+GmlZMkmUmDDceGGjva1FReTz9Gwd68&#10;F5c+dZ/37ry/XHfOHLbFRKnXl2H9ASLQEP7Ff+4vHeen03GaZdN5Co+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fdHHAAAA4wAAAA8AAAAAAAAAAAAAAAAAmAIAAGRy&#10;cy9kb3ducmV2LnhtbFBLBQYAAAAABAAEAPUAAACMAwAAAAA=&#10;" fillcolor="#168489" stroked="f" strokeweight="1pt">
                      <v:fill opacity="49087f"/>
                      <v:stroke joinstyle="miter"/>
                    </v:oval>
                    <v:shape id="TextBox 34" o:spid="_x0000_s2142"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TQMYA&#10;AADjAAAADwAAAGRycy9kb3ducmV2LnhtbERPS0vDQBC+C/6HZQre7CbSlBi7LcUH9ODFNt6H7JgN&#10;zc6G7Nik/94VBI/zvWezm32vLjTGLrCBfJmBIm6C7bg1UJ/e7ktQUZAt9oHJwJUi7La3NxusbJj4&#10;gy5HaVUK4VihAScyVFrHxpHHuAwDceK+wuhR0jm22o44pXDf64csW2uPHacGhwM9O2rOx29vQMTu&#10;82v96uPhc35/mVzWFFgbc7eY90+ghGb5F/+5DzbNXxX5qiyLxz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uTQMYAAADjAAAADwAAAAAAAAAAAAAAAACYAgAAZHJz&#10;L2Rvd25yZXYueG1sUEsFBgAAAAAEAAQA9QAAAIs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31"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97" o:spid="_x0000_s2143"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T83DJAAAA4wAAAA8AAABkcnMvZG93bnJldi54bWxET0trwkAQvgv9D8sUvEjdWHykqatIQSul&#10;Hpq29yE7JqnZ2ZjdaPz3bkHwON975svOVOJEjSstKxgNIxDEmdUl5wp+vtdPMQjnkTVWlknBhRws&#10;Fw+9OSbanvmLTqnPRQhhl6CCwvs6kdJlBRl0Q1sTB25vG4M+nE0udYPnEG4q+RxFU2mw5NBQYE1v&#10;BWWHtDUK/Ef6edmng+3fpo1mx91v+84HUqr/2K1eQXjq/F18c291mD+ejMZxPHmZwf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JPzcMkAAADjAAAADwAAAAAAAAAA&#10;AAAAAACfAgAAZHJzL2Rvd25yZXYueG1sUEsFBgAAAAAEAAQA9wAAAJUDAAAAAA==&#10;">
                      <v:imagedata r:id="rId57" o:title="Note " gain="19661f" blacklevel="22938f"/>
                    </v:shape>
                  </v:group>
                  <v:shape id="Text Box 1451488598" o:spid="_x0000_s2144" type="#_x0000_t202" style="position:absolute;left:31302;top:8743;width:22957;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zs0A&#10;AADjAAAADwAAAGRycy9kb3ducmV2LnhtbESPQU/CQBCF7yb8h82QeJMthJpaWQhpQjBGDyAXbkN3&#10;aBu7s6W7QvXXOwcTjzPvzXvfLFaDa9WV+tB4NjCdJKCIS28brgwcPjYPGagQkS22nsnANwVYLUd3&#10;C8ytv/GOrvtYKQnhkKOBOsYu1zqUNTkME98Ri3b2vcMoY19p2+NNwl2rZ0nyqB02LA01dlTUVH7u&#10;v5yB12LzjrvTzGU/bbF9O6+7y+GYGnM/HtbPoCIN8d/8d/1iBX+eTudZlj4JtPwkC9D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8jT87NAAAA4wAAAA8AAAAAAAAAAAAAAAAA&#10;mAIAAGRycy9kb3ducmV2LnhtbFBLBQYAAAAABAAEAPUAAACSAwAAAAA=&#10;" filled="f" stroked="f" strokeweight=".5pt">
                    <v:textbox>
                      <w:txbxContent>
                        <w:p w:rsidR="002C04B9" w:rsidRPr="002C04B9" w:rsidRDefault="002C04B9" w:rsidP="00247375">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التعر</w:t>
                          </w:r>
                          <w:r w:rsidRPr="00247375">
                            <w:rPr>
                              <w:rFonts w:ascii="Adobe Arabic" w:eastAsia="GE Dinar One" w:hAnsi="Adobe Arabic" w:cs="Adobe Arabic" w:hint="cs"/>
                              <w:color w:val="000000"/>
                              <w:kern w:val="24"/>
                              <w:sz w:val="36"/>
                              <w:szCs w:val="36"/>
                              <w:rtl/>
                              <w:lang w:bidi="ar-SY"/>
                            </w:rPr>
                            <w:t>ّ</w:t>
                          </w:r>
                          <w:r w:rsidRPr="00247375">
                            <w:rPr>
                              <w:rFonts w:ascii="Adobe Arabic" w:eastAsia="GE Dinar One" w:hAnsi="Adobe Arabic" w:cs="Adobe Arabic"/>
                              <w:color w:val="000000"/>
                              <w:kern w:val="24"/>
                              <w:sz w:val="36"/>
                              <w:szCs w:val="36"/>
                              <w:rtl/>
                              <w:lang w:bidi="ar-SY"/>
                            </w:rPr>
                            <w:t xml:space="preserve">ف على مصادر الضغوط المهنية.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تطبيق أفضل 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F01FA2"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 xml:space="preserve">توضيح </w:t>
                          </w: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txbxContent>
                    </v:textbox>
                  </v:shape>
                  <v:shape id="Text Box 1451488599" o:spid="_x0000_s2145" type="#_x0000_t202" style="position:absolute;left:396;top:8746;width:22164;height:30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qVckA&#10;AADjAAAADwAAAGRycy9kb3ducmV2LnhtbERPzWrCQBC+F3yHZQre6kYxElNXkYBYpB60XnqbZsck&#10;NDsbs1uNfXpXEDzO9z+zRWdqcabWVZYVDAcRCOLc6ooLBYev1VsCwnlkjbVlUnAlB4t572WGqbYX&#10;3tF57wsRQtilqKD0vkmldHlJBt3ANsSBO9rWoA9nW0jd4iWEm1qOomgiDVYcGkpsKCsp/93/GQWb&#10;bLXF3c/IJP91tv48LpvT4TtWqv/aLd9BeOr8U/xwf+gwfxwPx0kST6dw/ykAIO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G/qVckAAADjAAAADwAAAAAAAAAAAAAAAACYAgAA&#10;ZHJzL2Rvd25yZXYueG1sUEsFBgAAAAAEAAQA9QAAAI4DAAAAAA==&#10;" filled="f" stroked="f" strokeweight=".5pt">
                    <v:textbox>
                      <w:txbxContent>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247375">
                            <w:rPr>
                              <w:rFonts w:ascii="Adobe Arabic" w:eastAsia="GE Dinar One" w:hAnsi="Adobe Arabic" w:cs="Adobe Arabic" w:hint="cs"/>
                              <w:color w:val="000000"/>
                              <w:kern w:val="24"/>
                              <w:sz w:val="36"/>
                              <w:szCs w:val="36"/>
                              <w:rtl/>
                              <w:lang w:bidi="ar-SY"/>
                            </w:rPr>
                            <w:t>مشاهدة فيديو تدريبي.</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مصادر الضغوط المهنية.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استراتيجيات </w:t>
                          </w:r>
                          <w:r w:rsidRPr="00247375">
                            <w:rPr>
                              <w:rFonts w:ascii="Adobe Arabic" w:eastAsia="GE Dinar One" w:hAnsi="Adobe Arabic" w:cs="Adobe Arabic" w:hint="cs"/>
                              <w:color w:val="000000"/>
                              <w:kern w:val="24"/>
                              <w:sz w:val="36"/>
                              <w:szCs w:val="36"/>
                              <w:rtl/>
                              <w:lang w:bidi="ar-SY"/>
                            </w:rPr>
                            <w:t>ال</w:t>
                          </w:r>
                          <w:r w:rsidRPr="00247375">
                            <w:rPr>
                              <w:rFonts w:ascii="Adobe Arabic" w:eastAsia="GE Dinar One" w:hAnsi="Adobe Arabic" w:cs="Adobe Arabic"/>
                              <w:color w:val="000000"/>
                              <w:kern w:val="24"/>
                              <w:sz w:val="36"/>
                              <w:szCs w:val="36"/>
                              <w:rtl/>
                              <w:lang w:bidi="ar-SY"/>
                            </w:rPr>
                            <w:t xml:space="preserve">فعّالة للتعامل مع الضغوط.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 xml:space="preserve">أهمية الاسترخاء والتنفس العميق في تخفيف الضغوط.  </w:t>
                          </w:r>
                        </w:p>
                        <w:p w:rsidR="00247375"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تمرين</w:t>
                          </w:r>
                          <w:r w:rsidRPr="00247375">
                            <w:rPr>
                              <w:rFonts w:ascii="Adobe Arabic" w:eastAsia="GE Dinar One" w:hAnsi="Adobe Arabic" w:cs="Adobe Arabic" w:hint="cs"/>
                              <w:color w:val="000000"/>
                              <w:kern w:val="24"/>
                              <w:sz w:val="36"/>
                              <w:szCs w:val="36"/>
                              <w:rtl/>
                              <w:lang w:bidi="ar-SY"/>
                            </w:rPr>
                            <w:t xml:space="preserve"> "</w:t>
                          </w:r>
                          <w:r w:rsidRPr="00247375">
                            <w:rPr>
                              <w:rFonts w:ascii="Adobe Arabic" w:eastAsia="GE Dinar One" w:hAnsi="Adobe Arabic" w:cs="Adobe Arabic"/>
                              <w:color w:val="000000"/>
                              <w:kern w:val="24"/>
                              <w:sz w:val="36"/>
                              <w:szCs w:val="36"/>
                              <w:rtl/>
                              <w:lang w:bidi="ar-SY"/>
                            </w:rPr>
                            <w:t>تحديد الضغوط</w:t>
                          </w:r>
                          <w:r w:rsidRPr="00247375">
                            <w:rPr>
                              <w:rFonts w:ascii="Adobe Arabic" w:eastAsia="GE Dinar One" w:hAnsi="Adobe Arabic" w:cs="Adobe Arabic" w:hint="cs"/>
                              <w:color w:val="000000"/>
                              <w:kern w:val="24"/>
                              <w:sz w:val="36"/>
                              <w:szCs w:val="36"/>
                              <w:rtl/>
                              <w:lang w:bidi="ar-SY"/>
                            </w:rPr>
                            <w:t>".</w:t>
                          </w:r>
                        </w:p>
                        <w:p w:rsidR="00F01FA2" w:rsidRPr="00247375" w:rsidRDefault="00247375" w:rsidP="00247375">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247375">
                            <w:rPr>
                              <w:rFonts w:ascii="Adobe Arabic" w:eastAsia="GE Dinar One" w:hAnsi="Adobe Arabic" w:cs="Adobe Arabic"/>
                              <w:color w:val="000000"/>
                              <w:kern w:val="24"/>
                              <w:sz w:val="36"/>
                              <w:szCs w:val="36"/>
                              <w:rtl/>
                              <w:lang w:bidi="ar-SY"/>
                            </w:rPr>
                            <w:t>نشاط</w:t>
                          </w:r>
                          <w:r w:rsidRPr="00247375">
                            <w:rPr>
                              <w:rFonts w:ascii="Adobe Arabic" w:eastAsia="GE Dinar One" w:hAnsi="Adobe Arabic" w:cs="Adobe Arabic" w:hint="cs"/>
                              <w:color w:val="000000"/>
                              <w:kern w:val="24"/>
                              <w:sz w:val="36"/>
                              <w:szCs w:val="36"/>
                              <w:rtl/>
                              <w:lang w:bidi="ar-SY"/>
                            </w:rPr>
                            <w:t xml:space="preserve"> تدريبي "</w:t>
                          </w:r>
                          <w:r w:rsidRPr="00247375">
                            <w:rPr>
                              <w:rFonts w:ascii="Adobe Arabic" w:eastAsia="GE Dinar One" w:hAnsi="Adobe Arabic" w:cs="Adobe Arabic"/>
                              <w:color w:val="000000"/>
                              <w:kern w:val="24"/>
                              <w:sz w:val="36"/>
                              <w:szCs w:val="36"/>
                              <w:rtl/>
                              <w:lang w:bidi="ar-SY"/>
                            </w:rPr>
                            <w:t>التنفس العميق</w:t>
                          </w:r>
                          <w:r w:rsidRPr="00247375">
                            <w:rPr>
                              <w:rFonts w:ascii="Adobe Arabic" w:eastAsia="GE Dinar One" w:hAnsi="Adobe Arabic" w:cs="Adobe Arabic" w:hint="cs"/>
                              <w:color w:val="000000"/>
                              <w:kern w:val="24"/>
                              <w:sz w:val="36"/>
                              <w:szCs w:val="36"/>
                              <w:rtl/>
                              <w:lang w:bidi="ar-SY"/>
                            </w:rPr>
                            <w:t>".</w:t>
                          </w:r>
                        </w:p>
                      </w:txbxContent>
                    </v:textbox>
                  </v:shape>
                </v:group>
                <v:group id="Group 1451488600" o:spid="_x0000_s2146" style="position:absolute;width:63049;height:20538" coordsize="63049,20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YnMl&#10;zAAAAOMAAAAPAAAAAAAAAAAAAAAAAKoCAABkcnMvZG93bnJldi54bWxQSwUGAAAAAAQABAD6AAAA&#10;owMAAAAA&#10;">
                  <v:shape id="Picture 1451488601" o:spid="_x0000_s2147"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bYbHAAAA4wAAAA8AAABkcnMvZG93bnJldi54bWxET19LwzAQfxf8DuEE31xaN0fplg0pyERh&#10;sG4vezuaW1psLiXJuvrtjSD4eL//t95Othcj+dA5VpDPMhDEjdMdGwWn49tTASJEZI29Y1LwTQG2&#10;m/u7NZba3fhAYx2NSCEcSlTQxjiUUoamJYth5gbixF2ctxjT6Y3UHm8p3PbyOcuW0mLHqaHFgaqW&#10;mq/6ahXMP3Zyb8bivHOf5uDrUNVuXyn1+DC9rkBEmuK/+M/9rtP8xUu+KIpllsPvTwkAufk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ubYbHAAAA4wAAAA8AAAAAAAAAAAAA&#10;AAAAnwIAAGRycy9kb3ducmV2LnhtbFBLBQYAAAAABAAEAPcAAACTAwAAAAA=&#10;">
                    <v:imagedata r:id="rId58" o:title="Calendar " gain="19661f" blacklevel="22938f"/>
                    <v:path arrowok="t"/>
                  </v:shape>
                  <v:shape id="TextBox 34" o:spid="_x0000_s2148" type="#_x0000_t202" style="position:absolute;left:52673;top:10721;width:10376;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9huMUA&#10;AADjAAAADwAAAGRycy9kb3ducmV2LnhtbERPS2vDMAy+D/YfjAa7rXZKW0JWt5Q9oIdd1mZ3EWtx&#10;WCyHWGvSfz8PBjvqe2u7n0OvLjSmLrKFYmFAETfRddxaqM+vDyWoJMgO+8hk4UoJ9rvbmy1WLk78&#10;TpeTtCqHcKrQghcZKq1T4ylgWsSBOHOfcQwo+Rxb7Uaccnjo9dKYjQ7YcW7wONCTp+br9B0siLhD&#10;ca1fQjp+zG/PkzfNGmtr7+/mwyMooVn+xX/uo8vzV+tiVZYbs4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2G4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2149"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PEI8UA&#10;AADjAAAADwAAAGRycy9kb3ducmV2LnhtbERPS0vDQBC+C/6HZQRvdjfalhC7LcUH9ODFNt6H7JgN&#10;ZmdDdmzSf+8Kgsf53rPZzaFXZxpTF9lCsTCgiJvoOm4t1KfXuxJUEmSHfWSycKEEu+311QYrFyd+&#10;p/NRWpVDOFVowYsMldap8RQwLeJAnLnPOAaUfI6tdiNOOTz0+t6YtQ7YcW7wONCTp+br+B0siLh9&#10;calfQjp8zG/PkzfNCmtrb2/m/SMooVn+xX/ug8vzl6tiWZZr8wC/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8Qj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150"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pcV8UA&#10;AADjAAAADwAAAGRycy9kb3ducmV2LnhtbERPS0vDQBC+C/6HZQRvdjeSlhC7LcUH9ODFGu9DdswG&#10;s7MhOzbpv3cFweN879nulzCoM02pj2yhWBlQxG10PXcWmveXuwpUEmSHQ2SycKEE+9311RZrF2d+&#10;o/NJOpVDONVowYuMtdap9RQwreJInLnPOAWUfE6ddhPOOTwM+t6YjQ7Yc27wONKjp/br9B0siLhD&#10;cWmeQzp+LK9PszftGhtrb2+WwwMooUX+xX/uo8vzy3VRVtXGlPD7UwZA7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lxXxQAAAOMAAAAPAAAAAAAAAAAAAAAAAJgCAABkcnMv&#10;ZG93bnJldi54bWxQSwUGAAAAAAQABAD1AAAAigMAAAAA&#10;" filled="f" stroked="f">
                    <v:textbox style="mso-fit-shape-to-text:t">
                      <w:txbxContent>
                        <w:p w:rsidR="00F01FA2" w:rsidRPr="00F01FA2" w:rsidRDefault="00247375" w:rsidP="00AC742E">
                          <w:pPr>
                            <w:jc w:val="center"/>
                            <w:rPr>
                              <w:rFonts w:ascii="Adobe Arabic" w:eastAsia="GE Dinar One" w:hAnsi="Adobe Arabic" w:cs="Adobe Arabic"/>
                              <w:b/>
                              <w:bCs/>
                              <w:kern w:val="24"/>
                              <w:sz w:val="56"/>
                              <w:szCs w:val="56"/>
                              <w:lang w:bidi="ar-SY"/>
                            </w:rPr>
                          </w:pPr>
                          <w:r w:rsidRPr="00247375">
                            <w:rPr>
                              <w:rFonts w:ascii="Adobe Arabic" w:eastAsia="GE Dinar One" w:hAnsi="Adobe Arabic" w:cs="Adobe Arabic"/>
                              <w:b/>
                              <w:bCs/>
                              <w:kern w:val="24"/>
                              <w:sz w:val="56"/>
                              <w:szCs w:val="56"/>
                              <w:rtl/>
                              <w:lang w:bidi="ar-SY"/>
                            </w:rPr>
                            <w:t>إدارة الضغوط النفسية والمهنية</w:t>
                          </w:r>
                        </w:p>
                      </w:txbxContent>
                    </v:textbox>
                  </v:shape>
                </v:group>
              </v:group>
            </w:pict>
          </mc:Fallback>
        </mc:AlternateContent>
      </w:r>
    </w:p>
    <w:p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rPr>
      </w:pPr>
    </w:p>
    <w:p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07168" behindDoc="0" locked="0" layoutInCell="1" allowOverlap="1" wp14:anchorId="60F9D54D" wp14:editId="51B899BF">
            <wp:simplePos x="0" y="0"/>
            <wp:positionH relativeFrom="margin">
              <wp:posOffset>3925471</wp:posOffset>
            </wp:positionH>
            <wp:positionV relativeFrom="paragraph">
              <wp:posOffset>70872</wp:posOffset>
            </wp:positionV>
            <wp:extent cx="1290139" cy="1290139"/>
            <wp:effectExtent l="0" t="0" r="5715" b="5715"/>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90139" cy="129013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222EFC1F" wp14:editId="7F8AE2F0">
                <wp:extent cx="5239055" cy="1388331"/>
                <wp:effectExtent l="19050" t="19050" r="19050" b="21590"/>
                <wp:docPr id="24"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30" name="Rectangle 28"/>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 name="TextBox 36"/>
                        <wps:cNvSpPr txBox="1"/>
                        <wps:spPr>
                          <a:xfrm>
                            <a:off x="1305515" y="316344"/>
                            <a:ext cx="4178935" cy="377825"/>
                          </a:xfrm>
                          <a:prstGeom prst="rect">
                            <a:avLst/>
                          </a:prstGeom>
                          <a:grpFill/>
                        </wps:spPr>
                        <wps:txbx>
                          <w:txbxContent>
                            <w:p w:rsidR="00247375" w:rsidRPr="00247375" w:rsidRDefault="00247375" w:rsidP="00247375">
                              <w:pPr>
                                <w:jc w:val="center"/>
                                <w:rPr>
                                  <w:rFonts w:ascii="Adobe Arabic" w:eastAsia="Calibri" w:hAnsi="Adobe Arabic" w:cs="Adobe Arabic"/>
                                  <w:b/>
                                  <w:bCs/>
                                  <w:color w:val="168489"/>
                                  <w:kern w:val="24"/>
                                  <w:sz w:val="36"/>
                                  <w:szCs w:val="36"/>
                                  <w:lang w:bidi="ar-SY"/>
                                </w:rPr>
                              </w:pPr>
                              <w:r w:rsidRPr="00247375">
                                <w:rPr>
                                  <w:rFonts w:ascii="Adobe Arabic" w:eastAsia="Calibri" w:hAnsi="Adobe Arabic" w:cs="Adobe Arabic" w:hint="cs"/>
                                  <w:b/>
                                  <w:bCs/>
                                  <w:color w:val="168489"/>
                                  <w:kern w:val="24"/>
                                  <w:sz w:val="36"/>
                                  <w:szCs w:val="36"/>
                                  <w:rtl/>
                                  <w:lang w:bidi="ar-SY"/>
                                </w:rPr>
                                <w:t>إدارة الضغوط</w:t>
                              </w:r>
                            </w:p>
                            <w:p w:rsidR="00247375" w:rsidRDefault="00247375"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37" name="TextBox 38"/>
                        <wps:cNvSpPr txBox="1"/>
                        <wps:spPr>
                          <a:xfrm>
                            <a:off x="973811" y="817161"/>
                            <a:ext cx="4833288" cy="417195"/>
                          </a:xfrm>
                          <a:prstGeom prst="rect">
                            <a:avLst/>
                          </a:prstGeom>
                          <a:grpFill/>
                        </wps:spPr>
                        <wps:txbx>
                          <w:txbxContent>
                            <w:p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247375" w:rsidRDefault="00247375"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22EFC1F" id="_x0000_s2151"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">
                <v:rect id="Rectangle 28" o:spid="_x0000_s2152"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" filled="f" strokecolor="#168489" strokeweight="2.25pt"/>
                <v:shape id="TextBox 36" o:spid="_x0000_s2153"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E566DDA" w14:textId="77777777" w:rsidR="00247375" w:rsidRPr="00247375" w:rsidRDefault="00247375" w:rsidP="00247375">
                        <w:pPr>
                          <w:jc w:val="center"/>
                          <w:rPr>
                            <w:rFonts w:ascii="Adobe Arabic" w:eastAsia="Calibri" w:hAnsi="Adobe Arabic" w:cs="Adobe Arabic"/>
                            <w:b/>
                            <w:bCs/>
                            <w:color w:val="168489"/>
                            <w:kern w:val="24"/>
                            <w:sz w:val="36"/>
                            <w:szCs w:val="36"/>
                            <w:lang w:bidi="ar-SY"/>
                          </w:rPr>
                        </w:pPr>
                        <w:r w:rsidRPr="00247375">
                          <w:rPr>
                            <w:rFonts w:ascii="Adobe Arabic" w:eastAsia="Calibri" w:hAnsi="Adobe Arabic" w:cs="Adobe Arabic" w:hint="cs"/>
                            <w:b/>
                            <w:bCs/>
                            <w:color w:val="168489"/>
                            <w:kern w:val="24"/>
                            <w:sz w:val="36"/>
                            <w:szCs w:val="36"/>
                            <w:rtl/>
                            <w:lang w:bidi="ar-SY"/>
                          </w:rPr>
                          <w:t>إدارة الضغوط</w:t>
                        </w:r>
                      </w:p>
                      <w:p w14:paraId="28A53E8A" w14:textId="71AFBF9A" w:rsidR="00247375" w:rsidRDefault="00247375" w:rsidP="00247375">
                        <w:pPr>
                          <w:jc w:val="center"/>
                          <w:rPr>
                            <w:rFonts w:ascii="Adobe Arabic" w:eastAsia="Calibri" w:hAnsi="Adobe Arabic" w:cs="Adobe Arabic"/>
                            <w:b/>
                            <w:bCs/>
                            <w:color w:val="168489"/>
                            <w:kern w:val="24"/>
                            <w:sz w:val="36"/>
                            <w:szCs w:val="36"/>
                            <w:lang w:bidi="ar-SY"/>
                          </w:rPr>
                        </w:pPr>
                      </w:p>
                    </w:txbxContent>
                  </v:textbox>
                </v:shape>
                <v:shape id="TextBox 38" o:spid="_x0000_s2154"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85E789E" w14:textId="77777777"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7B460B4E" w14:textId="77777777" w:rsidR="00247375" w:rsidRDefault="00247375" w:rsidP="00247375">
                        <w:pPr>
                          <w:jc w:val="center"/>
                          <w:rPr>
                            <w:rFonts w:ascii="Sakkal Majalla" w:eastAsia="Calibri" w:hAnsi="Sakkal Majalla"/>
                            <w:b/>
                            <w:bCs/>
                            <w:color w:val="000000"/>
                            <w:kern w:val="24"/>
                            <w:sz w:val="32"/>
                            <w:szCs w:val="32"/>
                          </w:rPr>
                        </w:pPr>
                      </w:p>
                    </w:txbxContent>
                  </v:textbox>
                </v:shap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0E30FB70" wp14:editId="15E79910">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7"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 name="مربع نص 41"/>
                          <wps:cNvSpPr txBox="1"/>
                          <wps:spPr>
                            <a:xfrm>
                              <a:off x="204484" y="256985"/>
                              <a:ext cx="4616071" cy="387740"/>
                            </a:xfrm>
                            <a:prstGeom prst="rect">
                              <a:avLst/>
                            </a:prstGeom>
                            <a:noFill/>
                          </wps:spPr>
                          <wps:txbx>
                            <w:txbxContent>
                              <w:p w:rsidR="00247375" w:rsidRPr="00D7734E" w:rsidRDefault="00D7734E" w:rsidP="00D7734E">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مصادر الضغوط المهنية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E30FB70" id="_x0000_s215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">
                <v:shape id="صورة 38" o:spid="_x0000_s215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">
                  <v:imagedata r:id="rId69" o:title=""/>
                </v:shape>
                <v:group id="مجموعة 39" o:spid="_x0000_s21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مجموعة 40" o:spid="_x0000_s21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1" o:spid="_x0000_s21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شكل حر 42" o:spid="_x0000_s21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uCvxAAAANsAAAAPAAAAZHJzL2Rvd25yZXYueG1sRI9PawIx&#10;FMTvhX6H8ITeNKst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AdO4K/EAAAA2wAAAA8A&#10;AAAAAAAAAAAAAAAABwIAAGRycy9kb3ducmV2LnhtbFBLBQYAAAAAAwADALcAAAD4AgAAAAA=&#10;" fillcolor="#168489" stroked="f" strokeweight="1pt">
                        <v:stroke joinstyle="miter"/>
                      </v:roundrect>
                    </v:group>
                    <v:oval id="شكل بيضاوي 44" o:spid="_x0000_s21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" filled="f" strokecolor="#a5a5a5 [2092]" strokeweight="1pt">
                      <v:stroke joinstyle="miter"/>
                    </v:oval>
                  </v:group>
                  <v:shape id="مربع نص 41" o:spid="_x0000_s216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9wQAAANsAAAAPAAAAZHJzL2Rvd25yZXYueG1sRI9Ba8JA&#10;FITvBf/D8gq91Y2i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MlH673BAAAA2wAAAA8AAAAA&#10;AAAAAAAAAAAABwIAAGRycy9kb3ducmV2LnhtbFBLBQYAAAAAAwADALcAAAD1AgAAAAA=&#10;" filled="f" stroked="f">
                    <v:textbox style="mso-fit-shape-to-text:t">
                      <w:txbxContent>
                        <w:p w14:paraId="4F4C15DA" w14:textId="568AA815" w:rsidR="00247375" w:rsidRPr="00D7734E" w:rsidRDefault="00D7734E" w:rsidP="00D7734E">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مصادر الضغوط المهنية</w:t>
                          </w:r>
                        </w:p>
                      </w:txbxContent>
                    </v:textbox>
                  </v:shape>
                </v:group>
                <w10:anchorlock/>
              </v:group>
            </w:pict>
          </mc:Fallback>
        </mc:AlternateContent>
      </w:r>
    </w:p>
    <w:p w:rsidR="007C6591" w:rsidRPr="00DD2A38" w:rsidRDefault="007C6591" w:rsidP="00084372">
      <w:r w:rsidRPr="003A6645">
        <w:rPr>
          <w:b/>
          <w:bCs/>
          <w:rtl/>
        </w:rPr>
        <w:t>الضغوط المهنية</w:t>
      </w:r>
      <w:r w:rsidRPr="00DD2A38">
        <w:rPr>
          <w:rtl/>
        </w:rPr>
        <w:t xml:space="preserve"> هي استجابات نفسية أو عاطفية ناتجة عن التحديات أو المتطلبات التي يواجهها الموظف في بيئة العمل. عندما تتجاوز هذه التحديات قدرة الفرد على التعامل معها بشكل صحي، فإنها تؤدي إلى مشكلات نفسية وجسدية يمكن أن تؤثر سلبا</w:t>
      </w:r>
      <w:r>
        <w:rPr>
          <w:rFonts w:hint="cs"/>
          <w:rtl/>
        </w:rPr>
        <w:t>ً</w:t>
      </w:r>
      <w:r w:rsidRPr="00DD2A38">
        <w:rPr>
          <w:rtl/>
        </w:rPr>
        <w:t xml:space="preserve"> على الأداء الوظيفي وجودة الحياة.</w:t>
      </w:r>
    </w:p>
    <w:p w:rsidR="007C6591" w:rsidRPr="00D7734E" w:rsidRDefault="00AC742E" w:rsidP="00084372">
      <w:pPr>
        <w:rPr>
          <w:b/>
          <w:bCs/>
          <w:color w:val="168489"/>
        </w:rPr>
      </w:pPr>
      <w:hyperlink r:id="rId133" w:history="1">
        <w:r w:rsidR="007C6591" w:rsidRPr="00AC742E">
          <w:rPr>
            <w:rStyle w:val="Hyperlink"/>
            <w:b/>
            <w:bCs/>
            <w:rtl/>
          </w:rPr>
          <w:t xml:space="preserve">أهمية التعرف على مصادر الضغوط المهنية </w:t>
        </w:r>
      </w:hyperlink>
      <w:r w:rsidR="007C6591" w:rsidRPr="00D7734E">
        <w:rPr>
          <w:b/>
          <w:bCs/>
          <w:color w:val="168489"/>
          <w:rtl/>
        </w:rPr>
        <w:t xml:space="preserve"> </w:t>
      </w:r>
    </w:p>
    <w:p w:rsidR="007C6591" w:rsidRPr="00DD2A38" w:rsidRDefault="007C6591" w:rsidP="00084372">
      <w:r w:rsidRPr="00DD2A38">
        <w:rPr>
          <w:rtl/>
        </w:rPr>
        <w:t>- يساعد الموظفين على فهم أسباب التوتر الذي يواجهونه.</w:t>
      </w:r>
      <w:r w:rsidR="00D7734E" w:rsidRPr="00D7734E">
        <w:t xml:space="preserve"> </w:t>
      </w:r>
      <w:r w:rsidRPr="00DD2A38">
        <w:rPr>
          <w:rtl/>
        </w:rPr>
        <w:t xml:space="preserve">  </w:t>
      </w:r>
    </w:p>
    <w:p w:rsidR="007C6591" w:rsidRPr="00DD2A38" w:rsidRDefault="007C6591" w:rsidP="00084372">
      <w:r w:rsidRPr="00DD2A38">
        <w:rPr>
          <w:rtl/>
        </w:rPr>
        <w:t xml:space="preserve">- يُمكّنهم من تطوير استراتيجيات فعّالة للتعامل مع الضغوط.  </w:t>
      </w:r>
    </w:p>
    <w:p w:rsidR="007C6591" w:rsidRDefault="007C6591" w:rsidP="00D7734E">
      <w:pPr>
        <w:jc w:val="center"/>
      </w:pPr>
      <w:r w:rsidRPr="00DD2A38">
        <w:rPr>
          <w:rtl/>
        </w:rPr>
        <w:t>- يُساعد المؤسسات على تحسين بيئة العمل، وتقليل الآثار السلبية للضغوط على الموظفين.</w:t>
      </w:r>
    </w:p>
    <w:p w:rsidR="00D7734E" w:rsidRDefault="00D7734E" w:rsidP="00D7734E"/>
    <w:p w:rsidR="00D7734E" w:rsidRDefault="00D7734E" w:rsidP="00D7734E"/>
    <w:p w:rsidR="00D7734E" w:rsidRPr="00DD2A38" w:rsidRDefault="00D7734E" w:rsidP="00D7734E">
      <w:pPr>
        <w:jc w:val="center"/>
      </w:pPr>
      <w:r>
        <w:rPr>
          <w:noProof/>
        </w:rPr>
        <w:drawing>
          <wp:inline distT="0" distB="0" distL="0" distR="0" wp14:anchorId="71BA0F7B" wp14:editId="330ED5D8">
            <wp:extent cx="2271720" cy="2602380"/>
            <wp:effectExtent l="0" t="0" r="0" b="0"/>
            <wp:docPr id="1452062360" name="Picture 145206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7045" t="4351" r="9456"/>
                    <a:stretch/>
                  </pic:blipFill>
                  <pic:spPr bwMode="auto">
                    <a:xfrm>
                      <a:off x="0" y="0"/>
                      <a:ext cx="2275762" cy="2607010"/>
                    </a:xfrm>
                    <a:prstGeom prst="rect">
                      <a:avLst/>
                    </a:prstGeom>
                    <a:noFill/>
                    <a:ln>
                      <a:noFill/>
                    </a:ln>
                    <a:extLst>
                      <a:ext uri="{53640926-AAD7-44D8-BBD7-CCE9431645EC}">
                        <a14:shadowObscured xmlns:a14="http://schemas.microsoft.com/office/drawing/2010/main"/>
                      </a:ext>
                    </a:extLst>
                  </pic:spPr>
                </pic:pic>
              </a:graphicData>
            </a:graphic>
          </wp:inline>
        </w:drawing>
      </w:r>
    </w:p>
    <w:p w:rsidR="007C6591" w:rsidRDefault="007C6591" w:rsidP="00D7734E">
      <w:pPr>
        <w:keepNext/>
        <w:rPr>
          <w:b/>
          <w:bCs/>
          <w:color w:val="168489"/>
        </w:rPr>
      </w:pPr>
      <w:r w:rsidRPr="00D7734E">
        <w:rPr>
          <w:b/>
          <w:bCs/>
          <w:color w:val="168489"/>
          <w:rtl/>
        </w:rPr>
        <w:lastRenderedPageBreak/>
        <w:t>أهم مصادر الضغوط المهنية</w:t>
      </w:r>
    </w:p>
    <w:p w:rsidR="00D7734E" w:rsidRPr="00D7734E" w:rsidRDefault="00D7734E" w:rsidP="00D7734E">
      <w:pPr>
        <w:bidi w:val="0"/>
        <w:ind w:left="720"/>
        <w:rPr>
          <w:b/>
          <w:bCs/>
          <w:color w:val="168489"/>
          <w:rtl/>
        </w:rPr>
      </w:pPr>
      <w:r>
        <w:rPr>
          <w:b/>
          <w:bCs/>
          <w:color w:val="168489"/>
        </w:rPr>
        <w:t xml:space="preserve">  </w:t>
      </w:r>
      <w:r w:rsidRPr="00D7734E">
        <w:rPr>
          <w:b/>
          <w:bCs/>
          <w:noProof/>
          <w:color w:val="168489"/>
        </w:rPr>
        <mc:AlternateContent>
          <mc:Choice Requires="wpg">
            <w:drawing>
              <wp:inline distT="0" distB="0" distL="0" distR="0" wp14:anchorId="524C1019" wp14:editId="1D528707">
                <wp:extent cx="4390701" cy="3947170"/>
                <wp:effectExtent l="0" t="0" r="29210" b="0"/>
                <wp:docPr id="1452062361" name="Group 7"/>
                <wp:cNvGraphicFramePr/>
                <a:graphic xmlns:a="http://schemas.openxmlformats.org/drawingml/2006/main">
                  <a:graphicData uri="http://schemas.microsoft.com/office/word/2010/wordprocessingGroup">
                    <wpg:wgp>
                      <wpg:cNvGrpSpPr/>
                      <wpg:grpSpPr>
                        <a:xfrm>
                          <a:off x="0" y="0"/>
                          <a:ext cx="4390701" cy="3947170"/>
                          <a:chOff x="-159511" y="0"/>
                          <a:chExt cx="4390701" cy="3947170"/>
                        </a:xfrm>
                      </wpg:grpSpPr>
                      <wpg:grpSp>
                        <wpg:cNvPr id="1452062362" name="Group 1452062362"/>
                        <wpg:cNvGrpSpPr/>
                        <wpg:grpSpPr>
                          <a:xfrm>
                            <a:off x="0" y="0"/>
                            <a:ext cx="4231190" cy="1935125"/>
                            <a:chOff x="0" y="0"/>
                            <a:chExt cx="4231190" cy="1935125"/>
                          </a:xfrm>
                        </wpg:grpSpPr>
                        <wpg:grpSp>
                          <wpg:cNvPr id="1452062363" name="Group 1452062363"/>
                          <wpg:cNvGrpSpPr/>
                          <wpg:grpSpPr>
                            <a:xfrm>
                              <a:off x="2873882" y="0"/>
                              <a:ext cx="1357308" cy="1913861"/>
                              <a:chOff x="2873882" y="0"/>
                              <a:chExt cx="1357308" cy="1913861"/>
                            </a:xfrm>
                          </wpg:grpSpPr>
                          <wps:wsp>
                            <wps:cNvPr id="1452062364" name="Freeform: Shape 1452062364"/>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65" name="TextBox 6"/>
                            <wps:cNvSpPr txBox="1"/>
                            <wps:spPr>
                              <a:xfrm>
                                <a:off x="3276259" y="0"/>
                                <a:ext cx="785495" cy="733425"/>
                              </a:xfrm>
                              <a:prstGeom prst="rect">
                                <a:avLst/>
                              </a:prstGeom>
                              <a:noFill/>
                            </wps:spPr>
                            <wps:txbx>
                              <w:txbxContent>
                                <w:p w:rsidR="00D7734E" w:rsidRDefault="00D7734E"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452062366" name="مربع نص 18"/>
                            <wps:cNvSpPr txBox="1"/>
                            <wps:spPr>
                              <a:xfrm>
                                <a:off x="2873882" y="1187584"/>
                                <a:ext cx="1357308" cy="726277"/>
                              </a:xfrm>
                              <a:prstGeom prst="rect">
                                <a:avLst/>
                              </a:prstGeom>
                              <a:noFill/>
                            </wps:spPr>
                            <wps:txbx>
                              <w:txbxContent>
                                <w:p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بطبيعة العمل  </w:t>
                                  </w:r>
                                </w:p>
                                <w:p w:rsidR="00D7734E" w:rsidRDefault="00D7734E"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67" name="Group 1452062367"/>
                          <wpg:cNvGrpSpPr/>
                          <wpg:grpSpPr>
                            <a:xfrm>
                              <a:off x="1174097" y="0"/>
                              <a:ext cx="1877396" cy="1935125"/>
                              <a:chOff x="1174097" y="0"/>
                              <a:chExt cx="1877396" cy="1935125"/>
                            </a:xfrm>
                          </wpg:grpSpPr>
                          <wps:wsp>
                            <wps:cNvPr id="1452062368" name="Freeform: Shape 1452062368"/>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69" name="TextBox 6"/>
                            <wps:cNvSpPr txBox="1"/>
                            <wps:spPr>
                              <a:xfrm>
                                <a:off x="1836663" y="0"/>
                                <a:ext cx="646430" cy="733425"/>
                              </a:xfrm>
                              <a:prstGeom prst="rect">
                                <a:avLst/>
                              </a:prstGeom>
                              <a:noFill/>
                            </wps:spPr>
                            <wps:txbx>
                              <w:txbxContent>
                                <w:p w:rsidR="00D7734E" w:rsidRDefault="00D7734E"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452062370" name="مربع نص 18"/>
                            <wps:cNvSpPr txBox="1"/>
                            <wps:spPr>
                              <a:xfrm>
                                <a:off x="1174097" y="1187402"/>
                                <a:ext cx="1877396" cy="747723"/>
                              </a:xfrm>
                              <a:prstGeom prst="rect">
                                <a:avLst/>
                              </a:prstGeom>
                              <a:noFill/>
                            </wps:spPr>
                            <wps:txbx>
                              <w:txbxContent>
                                <w:p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بالعلاقات في بيئة العمل  </w:t>
                                  </w:r>
                                </w:p>
                                <w:p w:rsidR="00D7734E" w:rsidRDefault="00D7734E"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71" name="Group 1452062371"/>
                          <wpg:cNvGrpSpPr/>
                          <wpg:grpSpPr>
                            <a:xfrm>
                              <a:off x="0" y="0"/>
                              <a:ext cx="1357308" cy="1934830"/>
                              <a:chOff x="0" y="0"/>
                              <a:chExt cx="1357308" cy="1934830"/>
                            </a:xfrm>
                          </wpg:grpSpPr>
                          <wps:wsp>
                            <wps:cNvPr id="1452062372" name="Freeform: Shape 1452062372"/>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73" name="TextBox 6"/>
                            <wps:cNvSpPr txBox="1"/>
                            <wps:spPr>
                              <a:xfrm>
                                <a:off x="402378" y="0"/>
                                <a:ext cx="646430" cy="733425"/>
                              </a:xfrm>
                              <a:prstGeom prst="rect">
                                <a:avLst/>
                              </a:prstGeom>
                              <a:noFill/>
                            </wps:spPr>
                            <wps:txbx>
                              <w:txbxContent>
                                <w:p w:rsidR="00D7734E" w:rsidRDefault="00D7734E"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452062374" name="مربع نص 18"/>
                            <wps:cNvSpPr txBox="1"/>
                            <wps:spPr>
                              <a:xfrm>
                                <a:off x="0" y="1187502"/>
                                <a:ext cx="1357308" cy="747328"/>
                              </a:xfrm>
                              <a:prstGeom prst="rect">
                                <a:avLst/>
                              </a:prstGeom>
                              <a:noFill/>
                            </wps:spPr>
                            <wps:txbx>
                              <w:txbxContent>
                                <w:p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بالتنظيم والإدارة  </w:t>
                                  </w:r>
                                </w:p>
                                <w:p w:rsidR="00D7734E" w:rsidRDefault="00D7734E" w:rsidP="00D7734E">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فنية</w:t>
                                  </w:r>
                                </w:p>
                              </w:txbxContent>
                            </wps:txbx>
                            <wps:bodyPr wrap="square" rtlCol="1">
                              <a:noAutofit/>
                            </wps:bodyPr>
                          </wps:wsp>
                        </wpg:grpSp>
                      </wpg:grpSp>
                      <wpg:grpSp>
                        <wpg:cNvPr id="1452062375" name="Group 1452062375"/>
                        <wpg:cNvGrpSpPr/>
                        <wpg:grpSpPr>
                          <a:xfrm>
                            <a:off x="2873882" y="1983425"/>
                            <a:ext cx="1357308" cy="1900193"/>
                            <a:chOff x="2873882" y="1983425"/>
                            <a:chExt cx="1357308" cy="1900193"/>
                          </a:xfrm>
                        </wpg:grpSpPr>
                        <wps:wsp>
                          <wps:cNvPr id="1452062376" name="Freeform: Shape 1452062376"/>
                          <wps:cNvSpPr/>
                          <wps:spPr>
                            <a:xfrm>
                              <a:off x="2990270"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77" name="TextBox 6"/>
                          <wps:cNvSpPr txBox="1"/>
                          <wps:spPr>
                            <a:xfrm>
                              <a:off x="3276259" y="1983425"/>
                              <a:ext cx="785495" cy="733425"/>
                            </a:xfrm>
                            <a:prstGeom prst="rect">
                              <a:avLst/>
                            </a:prstGeom>
                            <a:noFill/>
                          </wps:spPr>
                          <wps:txbx>
                            <w:txbxContent>
                              <w:p w:rsidR="00D7734E" w:rsidRDefault="00D7734E"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square" rtlCol="0">
                            <a:spAutoFit/>
                          </wps:bodyPr>
                        </wps:wsp>
                        <wps:wsp>
                          <wps:cNvPr id="1452062378" name="مربع نص 18"/>
                          <wps:cNvSpPr txBox="1"/>
                          <wps:spPr>
                            <a:xfrm>
                              <a:off x="2873882" y="3171009"/>
                              <a:ext cx="1357308" cy="712609"/>
                            </a:xfrm>
                            <a:prstGeom prst="rect">
                              <a:avLst/>
                            </a:prstGeom>
                            <a:noFill/>
                          </wps:spPr>
                          <wps:txbx>
                            <w:txbxContent>
                              <w:p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بالبيئة المادية للعمل  </w:t>
                                </w:r>
                              </w:p>
                              <w:p w:rsidR="00D7734E" w:rsidRDefault="00D7734E"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79" name="Group 1452062379"/>
                        <wpg:cNvGrpSpPr/>
                        <wpg:grpSpPr>
                          <a:xfrm>
                            <a:off x="1270113" y="1983095"/>
                            <a:ext cx="1685740" cy="1876040"/>
                            <a:chOff x="1270113" y="1983095"/>
                            <a:chExt cx="1685740" cy="1876040"/>
                          </a:xfrm>
                        </wpg:grpSpPr>
                        <wps:wsp>
                          <wps:cNvPr id="1452062380" name="Freeform: Shape 1452062380"/>
                          <wps:cNvSpPr/>
                          <wps:spPr>
                            <a:xfrm>
                              <a:off x="1550476"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81" name="TextBox 6"/>
                          <wps:cNvSpPr txBox="1"/>
                          <wps:spPr>
                            <a:xfrm>
                              <a:off x="1836163" y="1983095"/>
                              <a:ext cx="646430" cy="733425"/>
                            </a:xfrm>
                            <a:prstGeom prst="rect">
                              <a:avLst/>
                            </a:prstGeom>
                            <a:noFill/>
                          </wps:spPr>
                          <wps:txbx>
                            <w:txbxContent>
                              <w:p w:rsidR="00D7734E" w:rsidRDefault="00D7734E"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05</w:t>
                                </w:r>
                              </w:p>
                            </w:txbxContent>
                          </wps:txbx>
                          <wps:bodyPr wrap="none" rtlCol="0">
                            <a:spAutoFit/>
                          </wps:bodyPr>
                        </wps:wsp>
                        <wps:wsp>
                          <wps:cNvPr id="1452062382" name="مربع نص 18"/>
                          <wps:cNvSpPr txBox="1"/>
                          <wps:spPr>
                            <a:xfrm>
                              <a:off x="1270113" y="3170305"/>
                              <a:ext cx="1685740" cy="688830"/>
                            </a:xfrm>
                            <a:prstGeom prst="rect">
                              <a:avLst/>
                            </a:prstGeom>
                            <a:noFill/>
                          </wps:spPr>
                          <wps:txbx>
                            <w:txbxContent>
                              <w:p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بالحياة المهنية والشخصية  </w:t>
                                </w:r>
                              </w:p>
                              <w:p w:rsidR="00D7734E" w:rsidRDefault="00D7734E"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452062383" name="Group 1452062383"/>
                        <wpg:cNvGrpSpPr/>
                        <wpg:grpSpPr>
                          <a:xfrm>
                            <a:off x="-159511" y="1982930"/>
                            <a:ext cx="1676250" cy="1964240"/>
                            <a:chOff x="-159511" y="1982930"/>
                            <a:chExt cx="1676250" cy="1964240"/>
                          </a:xfrm>
                        </wpg:grpSpPr>
                        <wps:wsp>
                          <wps:cNvPr id="1452062384" name="Freeform: Shape 1452062384"/>
                          <wps:cNvSpPr/>
                          <wps:spPr>
                            <a:xfrm>
                              <a:off x="115996"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52062385" name="TextBox 6"/>
                          <wps:cNvSpPr txBox="1"/>
                          <wps:spPr>
                            <a:xfrm>
                              <a:off x="402213" y="1982930"/>
                              <a:ext cx="646430" cy="733425"/>
                            </a:xfrm>
                            <a:prstGeom prst="rect">
                              <a:avLst/>
                            </a:prstGeom>
                            <a:noFill/>
                          </wps:spPr>
                          <wps:txbx>
                            <w:txbxContent>
                              <w:p w:rsidR="00D7734E" w:rsidRDefault="00D7734E"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06</w:t>
                                </w:r>
                              </w:p>
                            </w:txbxContent>
                          </wps:txbx>
                          <wps:bodyPr wrap="none" rtlCol="0">
                            <a:spAutoFit/>
                          </wps:bodyPr>
                        </wps:wsp>
                        <wps:wsp>
                          <wps:cNvPr id="1452062386" name="مربع نص 18"/>
                          <wps:cNvSpPr txBox="1"/>
                          <wps:spPr>
                            <a:xfrm>
                              <a:off x="-159511" y="3170545"/>
                              <a:ext cx="1676250" cy="776625"/>
                            </a:xfrm>
                            <a:prstGeom prst="rect">
                              <a:avLst/>
                            </a:prstGeom>
                            <a:noFill/>
                          </wps:spPr>
                          <wps:txbx>
                            <w:txbxContent>
                              <w:p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بالأهداف والتوقعات  </w:t>
                                </w:r>
                              </w:p>
                              <w:p w:rsidR="00D7734E" w:rsidRDefault="00D7734E" w:rsidP="00D7734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24C1019" id="Group 7" o:spid="_x0000_s2164" style="width:345.7pt;height:310.8pt;mso-position-horizontal-relative:char;mso-position-vertical-relative:line" coordorigin="-1595" coordsize="43907,39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">
                <v:group id="Group 1452062362" o:spid="_x0000_s2165" style="position:absolute;width:42311;height:19351" coordsize="42311,19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">
                  <v:group id="Group 1452062363" o:spid="_x0000_s2166" style="position:absolute;left:28738;width:13573;height:19138" coordorigin="28738" coordsize="13573,19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">
                    <v:shape id="Freeform: Shape 1452062364" o:spid="_x0000_s2167" style="position:absolute;left:29902;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168" type="#_x0000_t202" style="position:absolute;left:32762;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" filled="f" stroked="f">
                      <v:textbox style="mso-fit-shape-to-text:t">
                        <w:txbxContent>
                          <w:p w14:paraId="66036ED4" w14:textId="77777777" w:rsidR="00D7734E" w:rsidRDefault="00D7734E"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169" type="#_x0000_t202" style="position:absolute;left:28738;top:11875;width:13573;height:7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" filled="f" stroked="f">
                      <v:textbox>
                        <w:txbxContent>
                          <w:p w14:paraId="74652A26" w14:textId="77777777"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بطبيعة العمل  </w:t>
                            </w:r>
                          </w:p>
                          <w:p w14:paraId="4E0EB819" w14:textId="5EA82A21" w:rsidR="00D7734E" w:rsidRDefault="00D7734E" w:rsidP="00D7734E">
                            <w:pPr>
                              <w:bidi w:val="0"/>
                              <w:jc w:val="center"/>
                              <w:rPr>
                                <w:rFonts w:ascii="Adobe Arabic" w:hAnsi="Adobe Arabic" w:cs="Adobe Arabic"/>
                                <w:b/>
                                <w:bCs/>
                                <w:color w:val="000000"/>
                                <w:kern w:val="24"/>
                                <w:sz w:val="40"/>
                                <w:szCs w:val="40"/>
                                <w:lang w:bidi="ar-SY"/>
                              </w:rPr>
                            </w:pPr>
                          </w:p>
                        </w:txbxContent>
                      </v:textbox>
                    </v:shape>
                  </v:group>
                  <v:group id="Group 1452062367" o:spid="_x0000_s2170" style="position:absolute;left:11740;width:18774;height:19351" coordorigin="11740" coordsize="18773,19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">
                    <v:shape id="Freeform: Shape 1452062368" o:spid="_x0000_s2171" style="position:absolute;left:15504;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172" type="#_x0000_t202" style="position:absolute;left:1836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" filled="f" stroked="f">
                      <v:textbox style="mso-fit-shape-to-text:t">
                        <w:txbxContent>
                          <w:p w14:paraId="5897E39A" w14:textId="77777777" w:rsidR="00D7734E" w:rsidRDefault="00D7734E"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173" type="#_x0000_t202" style="position:absolute;left:11740;top:11874;width:18774;height:7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" filled="f" stroked="f">
                      <v:textbox>
                        <w:txbxContent>
                          <w:p w14:paraId="47B02BE6" w14:textId="77777777"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بالعلاقات في بيئة العمل  </w:t>
                            </w:r>
                          </w:p>
                          <w:p w14:paraId="5AA02BCE" w14:textId="4CB7F148" w:rsidR="00D7734E" w:rsidRDefault="00D7734E" w:rsidP="00D7734E">
                            <w:pPr>
                              <w:bidi w:val="0"/>
                              <w:jc w:val="center"/>
                              <w:rPr>
                                <w:rFonts w:ascii="Adobe Arabic" w:hAnsi="Adobe Arabic" w:cs="Adobe Arabic"/>
                                <w:b/>
                                <w:bCs/>
                                <w:color w:val="000000"/>
                                <w:kern w:val="24"/>
                                <w:sz w:val="40"/>
                                <w:szCs w:val="40"/>
                                <w:lang w:bidi="ar-SY"/>
                              </w:rPr>
                            </w:pPr>
                          </w:p>
                        </w:txbxContent>
                      </v:textbox>
                    </v:shape>
                  </v:group>
                  <v:group id="Group 1452062371" o:spid="_x0000_s2174" style="position:absolute;width:13573;height:19348" coordsize="13573,19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">
                    <v:shape id="Freeform: Shape 1452062372" o:spid="_x0000_s2175"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176" type="#_x0000_t202" style="position:absolute;left:4023;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" filled="f" stroked="f">
                      <v:textbox style="mso-fit-shape-to-text:t">
                        <w:txbxContent>
                          <w:p w14:paraId="7341005F" w14:textId="77777777" w:rsidR="00D7734E" w:rsidRDefault="00D7734E"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177" type="#_x0000_t202" style="position:absolute;top:11875;width:13573;height:7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" filled="f" stroked="f">
                      <v:textbox>
                        <w:txbxContent>
                          <w:p w14:paraId="312F5CFC" w14:textId="77777777"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بالتنظيم والإدارة  </w:t>
                            </w:r>
                          </w:p>
                          <w:p w14:paraId="78297F3B" w14:textId="56D214ED" w:rsidR="00D7734E" w:rsidRDefault="00D7734E" w:rsidP="00D7734E">
                            <w:pPr>
                              <w:bidi w:val="0"/>
                              <w:jc w:val="center"/>
                              <w:rPr>
                                <w:rFonts w:ascii="Adobe Arabic" w:hAnsi="Adobe Arabic" w:cs="Adobe Arabic"/>
                                <w:b/>
                                <w:bCs/>
                                <w:color w:val="000000"/>
                                <w:kern w:val="24"/>
                                <w:sz w:val="40"/>
                                <w:szCs w:val="40"/>
                                <w:lang w:bidi="ar-SY"/>
                              </w:rPr>
                            </w:pPr>
                            <w:r>
                              <w:rPr>
                                <w:rFonts w:ascii="Adobe Arabic" w:hAnsi="Adobe Arabic" w:cs="Adobe Arabic"/>
                                <w:b/>
                                <w:bCs/>
                                <w:color w:val="000000"/>
                                <w:kern w:val="24"/>
                                <w:sz w:val="40"/>
                                <w:szCs w:val="40"/>
                                <w:rtl/>
                                <w:lang w:bidi="ar-SY"/>
                              </w:rPr>
                              <w:t>فنية</w:t>
                            </w:r>
                          </w:p>
                        </w:txbxContent>
                      </v:textbox>
                    </v:shape>
                  </v:group>
                </v:group>
                <v:group id="Group 1452062375" o:spid="_x0000_s2178" style="position:absolute;left:28738;top:19834;width:13573;height:19002" coordorigin="28738,19834" coordsize="13573,1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">
                  <v:shape id="Freeform: Shape 1452062376" o:spid="_x0000_s2179" style="position:absolute;left:29902;top:25024;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180" type="#_x0000_t202" style="position:absolute;left:32762;top:19834;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" filled="f" stroked="f">
                    <v:textbox style="mso-fit-shape-to-text:t">
                      <w:txbxContent>
                        <w:p w14:paraId="69735245" w14:textId="4A69F778" w:rsidR="00D7734E" w:rsidRDefault="00D7734E" w:rsidP="00D7734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2181" type="#_x0000_t202" style="position:absolute;left:28738;top:31710;width:13573;height:7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" filled="f" stroked="f">
                    <v:textbox>
                      <w:txbxContent>
                        <w:p w14:paraId="21354E08" w14:textId="77777777"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بالبيئة المادية للعمل  </w:t>
                          </w:r>
                        </w:p>
                        <w:p w14:paraId="0657A854" w14:textId="076DFAA5" w:rsidR="00D7734E" w:rsidRDefault="00D7734E" w:rsidP="00D7734E">
                          <w:pPr>
                            <w:bidi w:val="0"/>
                            <w:jc w:val="center"/>
                            <w:rPr>
                              <w:rFonts w:ascii="Adobe Arabic" w:hAnsi="Adobe Arabic" w:cs="Adobe Arabic"/>
                              <w:b/>
                              <w:bCs/>
                              <w:color w:val="000000"/>
                              <w:kern w:val="24"/>
                              <w:sz w:val="40"/>
                              <w:szCs w:val="40"/>
                              <w:lang w:bidi="ar-SY"/>
                            </w:rPr>
                          </w:pPr>
                        </w:p>
                      </w:txbxContent>
                    </v:textbox>
                  </v:shape>
                </v:group>
                <v:group id="Group 1452062379" o:spid="_x0000_s2182" style="position:absolute;left:12701;top:19830;width:16857;height:18761" coordorigin="12701,19830" coordsize="16857,18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">
                  <v:shape id="Freeform: Shape 1452062380" o:spid="_x0000_s2183" style="position:absolute;left:15504;top:25024;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184" type="#_x0000_t202" style="position:absolute;left:18361;top:19830;width:6464;height:73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" filled="f" stroked="f">
                    <v:textbox style="mso-fit-shape-to-text:t">
                      <w:txbxContent>
                        <w:p w14:paraId="3EDC85E5" w14:textId="522233C1" w:rsidR="00D7734E" w:rsidRDefault="00D7734E" w:rsidP="00D7734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05</w:t>
                          </w:r>
                        </w:p>
                      </w:txbxContent>
                    </v:textbox>
                  </v:shape>
                  <v:shape id="مربع نص 18" o:spid="_x0000_s2185" type="#_x0000_t202" style="position:absolute;left:12701;top:31703;width:16857;height:6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" filled="f" stroked="f">
                    <v:textbox>
                      <w:txbxContent>
                        <w:p w14:paraId="249A909C" w14:textId="77777777"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بالحياة المهنية والشخصية  </w:t>
                          </w:r>
                        </w:p>
                        <w:p w14:paraId="5CDA33C1" w14:textId="119F3AAC" w:rsidR="00D7734E" w:rsidRDefault="00D7734E" w:rsidP="00D7734E">
                          <w:pPr>
                            <w:bidi w:val="0"/>
                            <w:jc w:val="center"/>
                            <w:rPr>
                              <w:rFonts w:ascii="Adobe Arabic" w:hAnsi="Adobe Arabic" w:cs="Adobe Arabic"/>
                              <w:b/>
                              <w:bCs/>
                              <w:color w:val="000000"/>
                              <w:kern w:val="24"/>
                              <w:sz w:val="40"/>
                              <w:szCs w:val="40"/>
                              <w:lang w:bidi="ar-SY"/>
                            </w:rPr>
                          </w:pPr>
                        </w:p>
                      </w:txbxContent>
                    </v:textbox>
                  </v:shape>
                </v:group>
                <v:group id="Group 1452062383" o:spid="_x0000_s2186" style="position:absolute;left:-1595;top:19829;width:16762;height:19642" coordorigin="-1595,19829" coordsize="16762,19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">
                  <v:shape id="Freeform: Shape 1452062384" o:spid="_x0000_s2187" style="position:absolute;left:1159;top:25024;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188" type="#_x0000_t202" style="position:absolute;left:4022;top:19829;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" filled="f" stroked="f">
                    <v:textbox style="mso-fit-shape-to-text:t">
                      <w:txbxContent>
                        <w:p w14:paraId="39C5B09B" w14:textId="5EA558E6" w:rsidR="00D7734E" w:rsidRDefault="00D7734E" w:rsidP="00D7734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06</w:t>
                          </w:r>
                        </w:p>
                      </w:txbxContent>
                    </v:textbox>
                  </v:shape>
                  <v:shape id="مربع نص 18" o:spid="_x0000_s2189" type="#_x0000_t202" style="position:absolute;left:-1595;top:31705;width:16762;height:7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" filled="f" stroked="f">
                    <v:textbox>
                      <w:txbxContent>
                        <w:p w14:paraId="6CC0B938" w14:textId="77777777" w:rsidR="00D7734E" w:rsidRPr="00D7734E" w:rsidRDefault="00D7734E" w:rsidP="00D7734E">
                          <w:pPr>
                            <w:bidi w:val="0"/>
                            <w:jc w:val="center"/>
                            <w:rPr>
                              <w:rFonts w:ascii="Adobe Arabic" w:hAnsi="Adobe Arabic" w:cs="Adobe Arabic"/>
                              <w:b/>
                              <w:bCs/>
                              <w:color w:val="000000"/>
                              <w:kern w:val="24"/>
                              <w:sz w:val="40"/>
                              <w:szCs w:val="40"/>
                              <w:lang w:bidi="ar-SY"/>
                            </w:rPr>
                          </w:pPr>
                          <w:r w:rsidRPr="00D7734E">
                            <w:rPr>
                              <w:rFonts w:ascii="Adobe Arabic" w:hAnsi="Adobe Arabic" w:cs="Adobe Arabic"/>
                              <w:b/>
                              <w:bCs/>
                              <w:color w:val="000000"/>
                              <w:kern w:val="24"/>
                              <w:sz w:val="40"/>
                              <w:szCs w:val="40"/>
                              <w:rtl/>
                              <w:lang w:bidi="ar-SY"/>
                            </w:rPr>
                            <w:t xml:space="preserve">ضغوط متعلقة بالأهداف والتوقعات  </w:t>
                          </w:r>
                        </w:p>
                        <w:p w14:paraId="6F0291DB" w14:textId="56328FBA" w:rsidR="00D7734E" w:rsidRDefault="00D7734E" w:rsidP="00D7734E">
                          <w:pPr>
                            <w:bidi w:val="0"/>
                            <w:jc w:val="center"/>
                            <w:rPr>
                              <w:rFonts w:ascii="Adobe Arabic" w:hAnsi="Adobe Arabic" w:cs="Adobe Arabic"/>
                              <w:b/>
                              <w:bCs/>
                              <w:color w:val="000000"/>
                              <w:kern w:val="24"/>
                              <w:sz w:val="40"/>
                              <w:szCs w:val="40"/>
                              <w:lang w:bidi="ar-SY"/>
                            </w:rPr>
                          </w:pPr>
                        </w:p>
                      </w:txbxContent>
                    </v:textbox>
                  </v:shape>
                </v:group>
                <w10:anchorlock/>
              </v:group>
            </w:pict>
          </mc:Fallback>
        </mc:AlternateContent>
      </w:r>
      <w:r>
        <w:rPr>
          <w:b/>
          <w:bCs/>
          <w:color w:val="168489"/>
        </w:rPr>
        <w:t xml:space="preserve">      </w:t>
      </w:r>
    </w:p>
    <w:p w:rsidR="00084372" w:rsidRPr="003A6645" w:rsidRDefault="00084372" w:rsidP="00084372">
      <w:pPr>
        <w:rPr>
          <w:b/>
          <w:bCs/>
        </w:rPr>
      </w:pPr>
      <w:r w:rsidRPr="002A078C">
        <w:rPr>
          <w:rFonts w:ascii="Sakkal Majalla" w:hAnsi="Sakkal Majalla"/>
          <w:noProof/>
          <w:sz w:val="34"/>
        </w:rPr>
        <mc:AlternateContent>
          <mc:Choice Requires="wpg">
            <w:drawing>
              <wp:inline distT="0" distB="0" distL="0" distR="0" wp14:anchorId="5D3EE9E0" wp14:editId="6C7BD55A">
                <wp:extent cx="5731510" cy="892088"/>
                <wp:effectExtent l="0" t="0" r="2540" b="22860"/>
                <wp:docPr id="16086916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30" name="مجموعة 47"/>
                        <wpg:cNvGrpSpPr/>
                        <wpg:grpSpPr>
                          <a:xfrm>
                            <a:off x="0" y="0"/>
                            <a:ext cx="5731510" cy="895351"/>
                            <a:chOff x="0" y="0"/>
                            <a:chExt cx="5878196" cy="918845"/>
                          </a:xfrm>
                        </wpg:grpSpPr>
                        <wpg:grpSp>
                          <wpg:cNvPr id="1608691631" name="مجموعة 48"/>
                          <wpg:cNvGrpSpPr/>
                          <wpg:grpSpPr>
                            <a:xfrm>
                              <a:off x="0" y="0"/>
                              <a:ext cx="5878196" cy="918845"/>
                              <a:chOff x="0" y="0"/>
                              <a:chExt cx="6240348" cy="919070"/>
                            </a:xfrm>
                          </wpg:grpSpPr>
                          <wpg:grpSp>
                            <wpg:cNvPr id="1608691632" name="مجموعة 49"/>
                            <wpg:cNvGrpSpPr/>
                            <wpg:grpSpPr>
                              <a:xfrm>
                                <a:off x="0" y="169208"/>
                                <a:ext cx="5433072" cy="580613"/>
                                <a:chOff x="0" y="169208"/>
                                <a:chExt cx="5433072" cy="580613"/>
                              </a:xfrm>
                            </wpg:grpSpPr>
                            <wps:wsp>
                              <wps:cNvPr id="16086916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36" name="مربع نص 41"/>
                          <wps:cNvSpPr txBox="1"/>
                          <wps:spPr>
                            <a:xfrm>
                              <a:off x="204466" y="256739"/>
                              <a:ext cx="4615440" cy="389157"/>
                            </a:xfrm>
                            <a:prstGeom prst="rect">
                              <a:avLst/>
                            </a:prstGeom>
                            <a:noFill/>
                          </wps:spPr>
                          <wps:txbx>
                            <w:txbxContent>
                              <w:p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بطبيعة العمل  </w:t>
                                </w:r>
                              </w:p>
                            </w:txbxContent>
                          </wps:txbx>
                          <wps:bodyPr wrap="square" rtlCol="1">
                            <a:spAutoFit/>
                          </wps:bodyPr>
                        </wps:wsp>
                      </wpg:grpSp>
                      <pic:pic xmlns:pic="http://schemas.openxmlformats.org/drawingml/2006/picture">
                        <pic:nvPicPr>
                          <pic:cNvPr id="160869163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D3EE9E0" id="_x0000_s21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ad2g+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1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">
                  <v:group id="مجموعة 48" o:spid="_x0000_s21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">
                    <v:group id="مجموعة 49" o:spid="_x0000_s21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">
                      <v:shape id="شكل حر 50" o:spid="_x0000_s21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" fillcolor="#a5a5a5 [2092]" stroked="f" strokeweight="1pt">
                        <v:stroke joinstyle="miter"/>
                      </v:roundrect>
                    </v:group>
                    <v:oval id="شكل بيضاوي 52" o:spid="_x0000_s21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" filled="f" strokecolor="#168489" strokeweight="1pt">
                      <v:stroke joinstyle="miter"/>
                    </v:oval>
                  </v:group>
                  <v:shape id="مربع نص 41" o:spid="_x0000_s21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" filled="f" stroked="f">
                    <v:textbox style="mso-fit-shape-to-text:t">
                      <w:txbxContent>
                        <w:p w14:paraId="71BE5236" w14:textId="05811E95"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بطبيعة العمل  </w:t>
                          </w:r>
                        </w:p>
                      </w:txbxContent>
                    </v:textbox>
                  </v:shape>
                </v:group>
                <v:shape id="صورة 54" o:spid="_x0000_s21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-عبء العمل الزائد: تكليف الموظف بمهام أكثر من قدرته أو وقت عمله، مما يسبب الإرهاق.  </w:t>
      </w:r>
    </w:p>
    <w:p w:rsidR="007C6591" w:rsidRPr="00DD2A38" w:rsidRDefault="007C6591" w:rsidP="00084372">
      <w:r w:rsidRPr="00DD2A38">
        <w:rPr>
          <w:rtl/>
        </w:rPr>
        <w:t xml:space="preserve">   -الروتين الممل: أداء مهام مكررة أو غير محفزة يؤدي إلى شعور بالملل وفقدان الحافز.  </w:t>
      </w:r>
    </w:p>
    <w:p w:rsidR="007C6591" w:rsidRPr="00DD2A38" w:rsidRDefault="007C6591" w:rsidP="00084372">
      <w:r w:rsidRPr="00DD2A38">
        <w:rPr>
          <w:rtl/>
        </w:rPr>
        <w:t xml:space="preserve">   -ساعات العمل الطويلة: العمل لساعات إضافية دون وقت كافٍ للراحة يؤثر على الصحة النفسية والجسدية.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1E0CC75B" wp14:editId="30964B89">
                <wp:extent cx="5731510" cy="892088"/>
                <wp:effectExtent l="0" t="0" r="2540" b="22860"/>
                <wp:docPr id="16086916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21" name="مجموعة 47"/>
                        <wpg:cNvGrpSpPr/>
                        <wpg:grpSpPr>
                          <a:xfrm>
                            <a:off x="0" y="0"/>
                            <a:ext cx="5731510" cy="895351"/>
                            <a:chOff x="0" y="0"/>
                            <a:chExt cx="5878196" cy="918845"/>
                          </a:xfrm>
                        </wpg:grpSpPr>
                        <wpg:grpSp>
                          <wpg:cNvPr id="1608691622" name="مجموعة 48"/>
                          <wpg:cNvGrpSpPr/>
                          <wpg:grpSpPr>
                            <a:xfrm>
                              <a:off x="0" y="0"/>
                              <a:ext cx="5878196" cy="918845"/>
                              <a:chOff x="0" y="0"/>
                              <a:chExt cx="6240348" cy="919070"/>
                            </a:xfrm>
                          </wpg:grpSpPr>
                          <wpg:grpSp>
                            <wpg:cNvPr id="1608691623" name="مجموعة 49"/>
                            <wpg:cNvGrpSpPr/>
                            <wpg:grpSpPr>
                              <a:xfrm>
                                <a:off x="0" y="169208"/>
                                <a:ext cx="5433072" cy="580613"/>
                                <a:chOff x="0" y="169208"/>
                                <a:chExt cx="5433072" cy="580613"/>
                              </a:xfrm>
                            </wpg:grpSpPr>
                            <wps:wsp>
                              <wps:cNvPr id="16086916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27" name="مربع نص 41"/>
                          <wps:cNvSpPr txBox="1"/>
                          <wps:spPr>
                            <a:xfrm>
                              <a:off x="204466" y="256739"/>
                              <a:ext cx="4615440" cy="389157"/>
                            </a:xfrm>
                            <a:prstGeom prst="rect">
                              <a:avLst/>
                            </a:prstGeom>
                            <a:noFill/>
                          </wps:spPr>
                          <wps:txbx>
                            <w:txbxContent>
                              <w:p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بالعلاقات في بيئة العمل  </w:t>
                                </w:r>
                              </w:p>
                            </w:txbxContent>
                          </wps:txbx>
                          <wps:bodyPr wrap="square" rtlCol="1">
                            <a:spAutoFit/>
                          </wps:bodyPr>
                        </wps:wsp>
                      </wpg:grpSp>
                      <pic:pic xmlns:pic="http://schemas.openxmlformats.org/drawingml/2006/picture">
                        <pic:nvPicPr>
                          <pic:cNvPr id="160869162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0CC75B" id="_x0000_s21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vDQkdg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YvDQk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2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">
                  <v:group id="مجموعة 48" o:spid="_x0000_s22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">
                    <v:group id="مجموعة 49" o:spid="_x0000_s22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">
                      <v:shape id="شكل حر 50" o:spid="_x0000_s22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" fillcolor="#a5a5a5 [2092]" stroked="f" strokeweight="1pt">
                        <v:stroke joinstyle="miter"/>
                      </v:roundrect>
                    </v:group>
                    <v:oval id="شكل بيضاوي 52" o:spid="_x0000_s22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" filled="f" strokecolor="#168489" strokeweight="1pt">
                      <v:stroke joinstyle="miter"/>
                    </v:oval>
                  </v:group>
                  <v:shape id="مربع نص 41" o:spid="_x0000_s22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" filled="f" stroked="f">
                    <v:textbox style="mso-fit-shape-to-text:t">
                      <w:txbxContent>
                        <w:p w14:paraId="7958D1F6" w14:textId="4F133CCA"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بالعلاقات في بيئة العمل  </w:t>
                          </w:r>
                        </w:p>
                      </w:txbxContent>
                    </v:textbox>
                  </v:shape>
                </v:group>
                <v:shape id="صورة 54" o:spid="_x0000_s22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t xml:space="preserve">   -الصراعات مع الزملاء: الخلافات أو ضعف التعاون بين الزملاء يزيد التوتر.  </w:t>
      </w:r>
    </w:p>
    <w:p w:rsidR="007C6591" w:rsidRPr="00DD2A38" w:rsidRDefault="007C6591" w:rsidP="00084372">
      <w:r w:rsidRPr="00DD2A38">
        <w:rPr>
          <w:rtl/>
        </w:rPr>
        <w:t xml:space="preserve">   -ضعف العلاقة مع المدير: غياب الدعم أو التقدير من المدير قد يُشعر الموظف بالإحباط.  </w:t>
      </w:r>
    </w:p>
    <w:p w:rsidR="007C6591" w:rsidRPr="00DD2A38" w:rsidRDefault="007C6591" w:rsidP="00084372">
      <w:r w:rsidRPr="00DD2A38">
        <w:rPr>
          <w:rtl/>
        </w:rPr>
        <w:t xml:space="preserve">   -التنافس غير الصحي: البيئة التي تحفز المنافسة السلبية قد تخلق صراعات وضغوط</w:t>
      </w:r>
      <w:r>
        <w:rPr>
          <w:rFonts w:hint="cs"/>
          <w:rtl/>
        </w:rPr>
        <w:t>اً</w:t>
      </w:r>
      <w:r w:rsidRPr="00DD2A38">
        <w:rPr>
          <w:rtl/>
        </w:rPr>
        <w:t xml:space="preserve"> إضافية.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4FECF0A4" wp14:editId="08C143F5">
                <wp:extent cx="5731510" cy="892088"/>
                <wp:effectExtent l="0" t="0" r="2540" b="22860"/>
                <wp:docPr id="16086916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12" name="مجموعة 47"/>
                        <wpg:cNvGrpSpPr/>
                        <wpg:grpSpPr>
                          <a:xfrm>
                            <a:off x="0" y="0"/>
                            <a:ext cx="5731510" cy="895351"/>
                            <a:chOff x="0" y="0"/>
                            <a:chExt cx="5878196" cy="918845"/>
                          </a:xfrm>
                        </wpg:grpSpPr>
                        <wpg:grpSp>
                          <wpg:cNvPr id="1608691613" name="مجموعة 48"/>
                          <wpg:cNvGrpSpPr/>
                          <wpg:grpSpPr>
                            <a:xfrm>
                              <a:off x="0" y="0"/>
                              <a:ext cx="5878196" cy="918845"/>
                              <a:chOff x="0" y="0"/>
                              <a:chExt cx="6240348" cy="919070"/>
                            </a:xfrm>
                          </wpg:grpSpPr>
                          <wpg:grpSp>
                            <wpg:cNvPr id="1608691614" name="مجموعة 49"/>
                            <wpg:cNvGrpSpPr/>
                            <wpg:grpSpPr>
                              <a:xfrm>
                                <a:off x="0" y="169208"/>
                                <a:ext cx="5433072" cy="580613"/>
                                <a:chOff x="0" y="169208"/>
                                <a:chExt cx="5433072" cy="580613"/>
                              </a:xfrm>
                            </wpg:grpSpPr>
                            <wps:wsp>
                              <wps:cNvPr id="16086916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18" name="مربع نص 41"/>
                          <wps:cNvSpPr txBox="1"/>
                          <wps:spPr>
                            <a:xfrm>
                              <a:off x="204466" y="256739"/>
                              <a:ext cx="4615440" cy="389157"/>
                            </a:xfrm>
                            <a:prstGeom prst="rect">
                              <a:avLst/>
                            </a:prstGeom>
                            <a:noFill/>
                          </wps:spPr>
                          <wps:txbx>
                            <w:txbxContent>
                              <w:p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بالتنظيم والإدارة  </w:t>
                                </w:r>
                              </w:p>
                            </w:txbxContent>
                          </wps:txbx>
                          <wps:bodyPr wrap="square" rtlCol="1">
                            <a:spAutoFit/>
                          </wps:bodyPr>
                        </wps:wsp>
                      </wpg:grpSp>
                      <pic:pic xmlns:pic="http://schemas.openxmlformats.org/drawingml/2006/picture">
                        <pic:nvPicPr>
                          <pic:cNvPr id="160869161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FECF0A4" id="_x0000_s22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8Biz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3wGLN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2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">
                  <v:group id="مجموعة 48" o:spid="_x0000_s22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">
                    <v:group id="مجموعة 49" o:spid="_x0000_s22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">
                      <v:shape id="شكل حر 50" o:spid="_x0000_s22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" fillcolor="#a5a5a5 [2092]" stroked="f" strokeweight="1pt">
                        <v:stroke joinstyle="miter"/>
                      </v:roundrect>
                    </v:group>
                    <v:oval id="شكل بيضاوي 52" o:spid="_x0000_s22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" filled="f" strokecolor="#168489" strokeweight="1pt">
                      <v:stroke joinstyle="miter"/>
                    </v:oval>
                  </v:group>
                  <v:shape id="مربع نص 41" o:spid="_x0000_s221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" filled="f" stroked="f">
                    <v:textbox style="mso-fit-shape-to-text:t">
                      <w:txbxContent>
                        <w:p w14:paraId="4B11FFDF" w14:textId="7430D662"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بالتنظيم والإدارة  </w:t>
                          </w:r>
                        </w:p>
                      </w:txbxContent>
                    </v:textbox>
                  </v:shape>
                </v:group>
                <v:shape id="صورة 54" o:spid="_x0000_s22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-عدم وضوح الأدوار: عندما لا يكون الموظف متأكدا</w:t>
      </w:r>
      <w:r>
        <w:rPr>
          <w:rFonts w:hint="cs"/>
          <w:rtl/>
        </w:rPr>
        <w:t>ً</w:t>
      </w:r>
      <w:r w:rsidRPr="00DD2A38">
        <w:rPr>
          <w:rtl/>
        </w:rPr>
        <w:t xml:space="preserve"> من مسؤولياته أو توقعات الإدارة.  </w:t>
      </w:r>
    </w:p>
    <w:p w:rsidR="007C6591" w:rsidRPr="00DD2A38" w:rsidRDefault="007C6591" w:rsidP="00084372">
      <w:r w:rsidRPr="00DD2A38">
        <w:rPr>
          <w:rtl/>
        </w:rPr>
        <w:t xml:space="preserve">   -ضعف القيادة: غياب التوجيه أو القرارات غير الواضحة من الإدارة يسبب الإحباط.  </w:t>
      </w:r>
    </w:p>
    <w:p w:rsidR="007C6591" w:rsidRPr="00DD2A38" w:rsidRDefault="007C6591" w:rsidP="00084372">
      <w:r w:rsidRPr="00DD2A38">
        <w:rPr>
          <w:rtl/>
        </w:rPr>
        <w:t xml:space="preserve">   -التغيرات التنظيمية: مثل إعادة الهيكلة أو دمج الأقسام أو تغييرات في سياسات العمل.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825E23A" wp14:editId="47455D1D">
                <wp:extent cx="5731510" cy="892088"/>
                <wp:effectExtent l="0" t="0" r="2540" b="22860"/>
                <wp:docPr id="16086916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03" name="مجموعة 47"/>
                        <wpg:cNvGrpSpPr/>
                        <wpg:grpSpPr>
                          <a:xfrm>
                            <a:off x="0" y="0"/>
                            <a:ext cx="5731510" cy="895351"/>
                            <a:chOff x="0" y="0"/>
                            <a:chExt cx="5878196" cy="918845"/>
                          </a:xfrm>
                        </wpg:grpSpPr>
                        <wpg:grpSp>
                          <wpg:cNvPr id="1608691604" name="مجموعة 48"/>
                          <wpg:cNvGrpSpPr/>
                          <wpg:grpSpPr>
                            <a:xfrm>
                              <a:off x="0" y="0"/>
                              <a:ext cx="5878196" cy="918845"/>
                              <a:chOff x="0" y="0"/>
                              <a:chExt cx="6240348" cy="919070"/>
                            </a:xfrm>
                          </wpg:grpSpPr>
                          <wpg:grpSp>
                            <wpg:cNvPr id="1608691605" name="مجموعة 49"/>
                            <wpg:cNvGrpSpPr/>
                            <wpg:grpSpPr>
                              <a:xfrm>
                                <a:off x="0" y="169208"/>
                                <a:ext cx="5433072" cy="580613"/>
                                <a:chOff x="0" y="169208"/>
                                <a:chExt cx="5433072" cy="580613"/>
                              </a:xfrm>
                            </wpg:grpSpPr>
                            <wps:wsp>
                              <wps:cNvPr id="16086916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09" name="مربع نص 41"/>
                          <wps:cNvSpPr txBox="1"/>
                          <wps:spPr>
                            <a:xfrm>
                              <a:off x="204466" y="256739"/>
                              <a:ext cx="4615440" cy="389157"/>
                            </a:xfrm>
                            <a:prstGeom prst="rect">
                              <a:avLst/>
                            </a:prstGeom>
                            <a:noFill/>
                          </wps:spPr>
                          <wps:txbx>
                            <w:txbxContent>
                              <w:p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بالبيئة المادية للعمل  </w:t>
                                </w:r>
                              </w:p>
                            </w:txbxContent>
                          </wps:txbx>
                          <wps:bodyPr wrap="square" rtlCol="1">
                            <a:spAutoFit/>
                          </wps:bodyPr>
                        </wps:wsp>
                      </wpg:grpSp>
                      <pic:pic xmlns:pic="http://schemas.openxmlformats.org/drawingml/2006/picture">
                        <pic:nvPicPr>
                          <pic:cNvPr id="160869161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25E23A" id="_x0000_s22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JuaYQ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2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">
                  <v:group id="مجموعة 48" o:spid="_x0000_s22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">
                    <v:group id="مجموعة 49" o:spid="_x0000_s22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">
                      <v:shape id="شكل حر 50" o:spid="_x0000_s22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" fillcolor="#a5a5a5 [2092]" stroked="f" strokeweight="1pt">
                        <v:stroke joinstyle="miter"/>
                      </v:roundrect>
                    </v:group>
                    <v:oval id="شكل بيضاوي 52" o:spid="_x0000_s22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" filled="f" strokecolor="#168489" strokeweight="1pt">
                      <v:stroke joinstyle="miter"/>
                    </v:oval>
                  </v:group>
                  <v:shape id="مربع نص 41" o:spid="_x0000_s222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" filled="f" stroked="f">
                    <v:textbox style="mso-fit-shape-to-text:t">
                      <w:txbxContent>
                        <w:p w14:paraId="2308EBA3" w14:textId="7A1DFDC0"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بالبيئة المادية للعمل  </w:t>
                          </w:r>
                        </w:p>
                      </w:txbxContent>
                    </v:textbox>
                  </v:shape>
                </v:group>
                <v:shape id="صورة 54" o:spid="_x0000_s22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">
                  <v:imagedata r:id="rId78" o:title=""/>
                </v:shape>
                <w10:anchorlock/>
              </v:group>
            </w:pict>
          </mc:Fallback>
        </mc:AlternateContent>
      </w:r>
    </w:p>
    <w:p w:rsidR="007C6591" w:rsidRPr="00DD2A38" w:rsidRDefault="007C6591" w:rsidP="00084372">
      <w:r w:rsidRPr="00DD2A38">
        <w:rPr>
          <w:rtl/>
        </w:rPr>
        <w:t xml:space="preserve">   -بيئة عمل غير </w:t>
      </w:r>
      <w:r>
        <w:rPr>
          <w:rFonts w:hint="cs"/>
          <w:rtl/>
        </w:rPr>
        <w:t>ال</w:t>
      </w:r>
      <w:r w:rsidRPr="00DD2A38">
        <w:rPr>
          <w:rtl/>
        </w:rPr>
        <w:t xml:space="preserve">مريحة: مثل الضوضاء، الإضاءة السيئة، أو المكاتب المزدحمة.  </w:t>
      </w:r>
    </w:p>
    <w:p w:rsidR="007C6591" w:rsidRPr="00DD2A38" w:rsidRDefault="007C6591" w:rsidP="00084372">
      <w:r w:rsidRPr="00DD2A38">
        <w:rPr>
          <w:rtl/>
        </w:rPr>
        <w:t xml:space="preserve">   -نقص الموارد: عدم توفر الأدوات أو المعدات اللازمة لإتمام المهام بكفاءة.  </w:t>
      </w:r>
    </w:p>
    <w:p w:rsidR="007C6591" w:rsidRPr="00DD2A38" w:rsidRDefault="007C6591" w:rsidP="00084372">
      <w:r w:rsidRPr="00DD2A38">
        <w:rPr>
          <w:rtl/>
        </w:rPr>
        <w:t xml:space="preserve">   -ب</w:t>
      </w:r>
      <w:r>
        <w:rPr>
          <w:rFonts w:hint="cs"/>
          <w:rtl/>
        </w:rPr>
        <w:t>ُ</w:t>
      </w:r>
      <w:r w:rsidRPr="00DD2A38">
        <w:rPr>
          <w:rtl/>
        </w:rPr>
        <w:t xml:space="preserve">عد المسافة: طول المسافة بين مكان العمل ومكان الإقامة قد يزيد من التعب.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0C04DE77" wp14:editId="434AAE2E">
                <wp:extent cx="5731510" cy="892088"/>
                <wp:effectExtent l="0" t="0" r="2540" b="22860"/>
                <wp:docPr id="16086915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94" name="مجموعة 47"/>
                        <wpg:cNvGrpSpPr/>
                        <wpg:grpSpPr>
                          <a:xfrm>
                            <a:off x="0" y="0"/>
                            <a:ext cx="5731510" cy="895351"/>
                            <a:chOff x="0" y="0"/>
                            <a:chExt cx="5878196" cy="918845"/>
                          </a:xfrm>
                        </wpg:grpSpPr>
                        <wpg:grpSp>
                          <wpg:cNvPr id="1608691595" name="مجموعة 48"/>
                          <wpg:cNvGrpSpPr/>
                          <wpg:grpSpPr>
                            <a:xfrm>
                              <a:off x="0" y="0"/>
                              <a:ext cx="5878196" cy="918845"/>
                              <a:chOff x="0" y="0"/>
                              <a:chExt cx="6240348" cy="919070"/>
                            </a:xfrm>
                          </wpg:grpSpPr>
                          <wpg:grpSp>
                            <wpg:cNvPr id="1608691596" name="مجموعة 49"/>
                            <wpg:cNvGrpSpPr/>
                            <wpg:grpSpPr>
                              <a:xfrm>
                                <a:off x="0" y="169208"/>
                                <a:ext cx="5433072" cy="580613"/>
                                <a:chOff x="0" y="169208"/>
                                <a:chExt cx="5433072" cy="580613"/>
                              </a:xfrm>
                            </wpg:grpSpPr>
                            <wps:wsp>
                              <wps:cNvPr id="16086915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00" name="مربع نص 41"/>
                          <wps:cNvSpPr txBox="1"/>
                          <wps:spPr>
                            <a:xfrm>
                              <a:off x="204466" y="256739"/>
                              <a:ext cx="4615440" cy="389157"/>
                            </a:xfrm>
                            <a:prstGeom prst="rect">
                              <a:avLst/>
                            </a:prstGeom>
                            <a:noFill/>
                          </wps:spPr>
                          <wps:txbx>
                            <w:txbxContent>
                              <w:p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بالحياة المهنية والشخصية  </w:t>
                                </w:r>
                              </w:p>
                            </w:txbxContent>
                          </wps:txbx>
                          <wps:bodyPr wrap="square" rtlCol="1">
                            <a:spAutoFit/>
                          </wps:bodyPr>
                        </wps:wsp>
                      </wpg:grpSp>
                      <pic:pic xmlns:pic="http://schemas.openxmlformats.org/drawingml/2006/picture">
                        <pic:nvPicPr>
                          <pic:cNvPr id="160869160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C04DE77" id="_x0000_s22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wuPdw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ZU8Lj3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2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">
                  <v:group id="مجموعة 48" o:spid="_x0000_s22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">
                    <v:group id="مجموعة 49" o:spid="_x0000_s22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">
                      <v:shape id="شكل حر 50" o:spid="_x0000_s22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" fillcolor="#a5a5a5 [2092]" stroked="f" strokeweight="1pt">
                        <v:stroke joinstyle="miter"/>
                      </v:roundrect>
                    </v:group>
                    <v:oval id="شكل بيضاوي 52" o:spid="_x0000_s22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" filled="f" strokecolor="#168489" strokeweight="1pt">
                      <v:stroke joinstyle="miter"/>
                    </v:oval>
                  </v:group>
                  <v:shape id="مربع نص 41" o:spid="_x0000_s22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" filled="f" stroked="f">
                    <v:textbox style="mso-fit-shape-to-text:t">
                      <w:txbxContent>
                        <w:p w14:paraId="2BFD0287" w14:textId="7DFF9A3E"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بالحياة المهنية والشخصية  </w:t>
                          </w:r>
                        </w:p>
                      </w:txbxContent>
                    </v:textbox>
                  </v:shape>
                </v:group>
                <v:shape id="صورة 54" o:spid="_x0000_s22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-غياب التوازن بين العمل والحياة: عدم القدرة على تخصيص وقت كافٍ للأسرة أو الأنشطة الشخصية.  </w:t>
      </w:r>
    </w:p>
    <w:p w:rsidR="007C6591" w:rsidRPr="00DD2A38" w:rsidRDefault="007C6591" w:rsidP="00084372">
      <w:r w:rsidRPr="00DD2A38">
        <w:rPr>
          <w:rtl/>
        </w:rPr>
        <w:t xml:space="preserve">   -الخوف من فقدان الوظيفة: القلق من الاستغناء عن العمل أو عدم الاستقرار الوظيفي.  </w:t>
      </w:r>
    </w:p>
    <w:p w:rsidR="007C6591" w:rsidRPr="00DD2A38" w:rsidRDefault="007C6591" w:rsidP="00084372">
      <w:r w:rsidRPr="00DD2A38">
        <w:rPr>
          <w:rtl/>
        </w:rPr>
        <w:t xml:space="preserve">   -غياب التقدير: عدم الاعتراف بإنجازات الموظف أو مكافأته بشكل مناسب.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AA052E" wp14:editId="2A4B7610">
                <wp:extent cx="5731510" cy="892088"/>
                <wp:effectExtent l="0" t="0" r="2540" b="22860"/>
                <wp:docPr id="16086915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585" name="مجموعة 47"/>
                        <wpg:cNvGrpSpPr/>
                        <wpg:grpSpPr>
                          <a:xfrm>
                            <a:off x="0" y="0"/>
                            <a:ext cx="5731510" cy="895351"/>
                            <a:chOff x="0" y="0"/>
                            <a:chExt cx="5878196" cy="918845"/>
                          </a:xfrm>
                        </wpg:grpSpPr>
                        <wpg:grpSp>
                          <wpg:cNvPr id="1608691586" name="مجموعة 48"/>
                          <wpg:cNvGrpSpPr/>
                          <wpg:grpSpPr>
                            <a:xfrm>
                              <a:off x="0" y="0"/>
                              <a:ext cx="5878196" cy="918845"/>
                              <a:chOff x="0" y="0"/>
                              <a:chExt cx="6240348" cy="919070"/>
                            </a:xfrm>
                          </wpg:grpSpPr>
                          <wpg:grpSp>
                            <wpg:cNvPr id="1608691587" name="مجموعة 49"/>
                            <wpg:cNvGrpSpPr/>
                            <wpg:grpSpPr>
                              <a:xfrm>
                                <a:off x="0" y="169208"/>
                                <a:ext cx="5433072" cy="580613"/>
                                <a:chOff x="0" y="169208"/>
                                <a:chExt cx="5433072" cy="580613"/>
                              </a:xfrm>
                            </wpg:grpSpPr>
                            <wps:wsp>
                              <wps:cNvPr id="16086915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5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591" name="مربع نص 41"/>
                          <wps:cNvSpPr txBox="1"/>
                          <wps:spPr>
                            <a:xfrm>
                              <a:off x="204466" y="256739"/>
                              <a:ext cx="4615440" cy="389157"/>
                            </a:xfrm>
                            <a:prstGeom prst="rect">
                              <a:avLst/>
                            </a:prstGeom>
                            <a:noFill/>
                          </wps:spPr>
                          <wps:txbx>
                            <w:txbxContent>
                              <w:p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بالأهداف والتوقعات  </w:t>
                                </w:r>
                              </w:p>
                            </w:txbxContent>
                          </wps:txbx>
                          <wps:bodyPr wrap="square" rtlCol="1">
                            <a:spAutoFit/>
                          </wps:bodyPr>
                        </wps:wsp>
                      </wpg:grpSp>
                      <pic:pic xmlns:pic="http://schemas.openxmlformats.org/drawingml/2006/picture">
                        <pic:nvPicPr>
                          <pic:cNvPr id="160869159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0AA052E" id="_x0000_s22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1TNDdA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dUzQ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2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">
                  <v:group id="مجموعة 48" o:spid="_x0000_s22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">
                    <v:group id="مجموعة 49" o:spid="_x0000_s22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">
                      <v:shape id="شكل حر 50" o:spid="_x0000_s22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" fillcolor="#a5a5a5 [2092]" stroked="f" strokeweight="1pt">
                        <v:stroke joinstyle="miter"/>
                      </v:roundrect>
                    </v:group>
                    <v:oval id="شكل بيضاوي 52" o:spid="_x0000_s22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" filled="f" strokecolor="#168489" strokeweight="1pt">
                      <v:stroke joinstyle="miter"/>
                    </v:oval>
                  </v:group>
                  <v:shape id="مربع نص 41" o:spid="_x0000_s22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" filled="f" stroked="f">
                    <v:textbox style="mso-fit-shape-to-text:t">
                      <w:txbxContent>
                        <w:p w14:paraId="543213B3" w14:textId="3E90C4B8" w:rsidR="00084372" w:rsidRDefault="00D7734E" w:rsidP="00084372">
                          <w:pPr>
                            <w:rPr>
                              <w:rFonts w:eastAsia="Calibri" w:hAnsi="Adobe Arabic" w:cs="Adobe Arabic"/>
                              <w:b/>
                              <w:bCs/>
                              <w:color w:val="FFFFFF"/>
                              <w:kern w:val="24"/>
                              <w:sz w:val="36"/>
                              <w:szCs w:val="36"/>
                              <w:lang w:bidi="ar-EG"/>
                            </w:rPr>
                          </w:pPr>
                          <w:r w:rsidRPr="00D7734E">
                            <w:rPr>
                              <w:rFonts w:eastAsia="Calibri" w:hAnsi="Adobe Arabic" w:cs="Adobe Arabic"/>
                              <w:b/>
                              <w:bCs/>
                              <w:color w:val="FFFFFF"/>
                              <w:kern w:val="24"/>
                              <w:sz w:val="36"/>
                              <w:szCs w:val="36"/>
                              <w:rtl/>
                              <w:lang w:bidi="ar-EG"/>
                            </w:rPr>
                            <w:t xml:space="preserve">ضغوط متعلقة بالأهداف والتوقعات  </w:t>
                          </w:r>
                        </w:p>
                      </w:txbxContent>
                    </v:textbox>
                  </v:shape>
                </v:group>
                <v:shape id="صورة 54" o:spid="_x0000_s22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6Fb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Z4tJnD7KQAgV38AAAD//wMAUEsBAi0AFAAGAAgAAAAhANvh9svuAAAAhQEAABMAAAAA&#10;AAAAAAAAAAAAAAAAAFtDb250ZW50X1R5cGVzXS54bWxQSwECLQAUAAYACAAAACEAWvQsW78AAAAV&#10;AQAACwAAAAAAAAAAAAAAAAAfAQAAX3JlbHMvLnJlbHNQSwECLQAUAAYACAAAACEAcNuhW8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w:t>
      </w:r>
      <w:r>
        <w:rPr>
          <w:rFonts w:hint="cs"/>
          <w:rtl/>
        </w:rPr>
        <w:t>ال</w:t>
      </w:r>
      <w:r w:rsidRPr="00DD2A38">
        <w:rPr>
          <w:rtl/>
        </w:rPr>
        <w:t xml:space="preserve">توقعات غير </w:t>
      </w:r>
      <w:r>
        <w:rPr>
          <w:rFonts w:hint="cs"/>
          <w:rtl/>
        </w:rPr>
        <w:t>ال</w:t>
      </w:r>
      <w:r w:rsidRPr="00DD2A38">
        <w:rPr>
          <w:rtl/>
        </w:rPr>
        <w:t xml:space="preserve">واقعية: عندما تكون الأهداف صعبة التحقيق أو غير واضحة.  </w:t>
      </w:r>
    </w:p>
    <w:p w:rsidR="007C6591" w:rsidRPr="00DD2A38" w:rsidRDefault="007C6591" w:rsidP="00084372">
      <w:r w:rsidRPr="00DD2A38">
        <w:rPr>
          <w:rtl/>
        </w:rPr>
        <w:t xml:space="preserve">   -الضغط لتحقيق نتائج: الشعور المستمر بالضغط لتحقيق أداء عالٍ أو إنجاز سريع.  </w:t>
      </w:r>
    </w:p>
    <w:p w:rsidR="007C6591" w:rsidRPr="00DD2A38" w:rsidRDefault="007C6591" w:rsidP="00084372">
      <w:r w:rsidRPr="00DD2A38">
        <w:rPr>
          <w:rtl/>
        </w:rPr>
        <w:t xml:space="preserve">   -الخوف من الفشل: القلق من عدم تحقيق نتائج مرضية أو ارتكاب الأخطاء.  </w:t>
      </w:r>
    </w:p>
    <w:p w:rsidR="007C6591" w:rsidRPr="00DD2A38" w:rsidRDefault="007C6591" w:rsidP="00084372"/>
    <w:p w:rsidR="007C6591" w:rsidRPr="00D7734E" w:rsidRDefault="007C6591" w:rsidP="00084372">
      <w:pPr>
        <w:rPr>
          <w:b/>
          <w:bCs/>
          <w:color w:val="168489"/>
        </w:rPr>
      </w:pPr>
      <w:r w:rsidRPr="00D7734E">
        <w:rPr>
          <w:b/>
          <w:bCs/>
          <w:color w:val="168489"/>
          <w:rtl/>
        </w:rPr>
        <w:lastRenderedPageBreak/>
        <w:t>أثر الضغوط المهنية على الموظف</w:t>
      </w:r>
    </w:p>
    <w:p w:rsidR="007C6591" w:rsidRPr="00DD2A38" w:rsidRDefault="007C6591" w:rsidP="00084372">
      <w:r w:rsidRPr="00DD2A38">
        <w:rPr>
          <w:rtl/>
        </w:rPr>
        <w:t>-نفسيا</w:t>
      </w:r>
      <w:r>
        <w:rPr>
          <w:rFonts w:hint="cs"/>
          <w:rtl/>
        </w:rPr>
        <w:t>ً</w:t>
      </w:r>
      <w:r w:rsidRPr="00DD2A38">
        <w:rPr>
          <w:rtl/>
        </w:rPr>
        <w:t xml:space="preserve">: قلق، اكتئاب، فقدان الحافز، أو فقدان الثقة بالنفس.  </w:t>
      </w:r>
    </w:p>
    <w:p w:rsidR="007C6591" w:rsidRPr="00DD2A38" w:rsidRDefault="007C6591" w:rsidP="00084372">
      <w:r w:rsidRPr="00DD2A38">
        <w:rPr>
          <w:rtl/>
        </w:rPr>
        <w:t>-جسديا</w:t>
      </w:r>
      <w:r>
        <w:rPr>
          <w:rFonts w:hint="cs"/>
          <w:rtl/>
        </w:rPr>
        <w:t>ً</w:t>
      </w:r>
      <w:r w:rsidRPr="00DD2A38">
        <w:rPr>
          <w:rtl/>
        </w:rPr>
        <w:t xml:space="preserve">: إرهاق مزمن، صداع، اضطرابات النوم، أو مشكلات صحية طويلة الأمد.  </w:t>
      </w:r>
    </w:p>
    <w:p w:rsidR="007C6591" w:rsidRPr="00DD2A38" w:rsidRDefault="007C6591" w:rsidP="00D7734E">
      <w:r w:rsidRPr="00DD2A38">
        <w:rPr>
          <w:rtl/>
        </w:rPr>
        <w:t>-مهنيا</w:t>
      </w:r>
      <w:r>
        <w:rPr>
          <w:rFonts w:hint="cs"/>
          <w:rtl/>
        </w:rPr>
        <w:t>ً</w:t>
      </w:r>
      <w:r w:rsidRPr="00DD2A38">
        <w:rPr>
          <w:rtl/>
        </w:rPr>
        <w:t xml:space="preserve">: انخفاض الإنتاجية، ضعف التركيز، زيادة الأخطاء، أو الرغبة في ترك العمل.  </w:t>
      </w:r>
    </w:p>
    <w:p w:rsidR="007C6591" w:rsidRPr="00D7734E" w:rsidRDefault="00D7734E" w:rsidP="00084372">
      <w:pPr>
        <w:rPr>
          <w:b/>
          <w:bCs/>
          <w:color w:val="168489"/>
        </w:rPr>
      </w:pPr>
      <w:r>
        <w:rPr>
          <w:noProof/>
        </w:rPr>
        <w:drawing>
          <wp:anchor distT="0" distB="0" distL="114300" distR="114300" simplePos="0" relativeHeight="252815360" behindDoc="0" locked="0" layoutInCell="1" allowOverlap="1" wp14:anchorId="6D277B30" wp14:editId="1FE3824A">
            <wp:simplePos x="0" y="0"/>
            <wp:positionH relativeFrom="margin">
              <wp:align>left</wp:align>
            </wp:positionH>
            <wp:positionV relativeFrom="paragraph">
              <wp:posOffset>5080</wp:posOffset>
            </wp:positionV>
            <wp:extent cx="1861185" cy="1861185"/>
            <wp:effectExtent l="0" t="0" r="0" b="5715"/>
            <wp:wrapSquare wrapText="bothSides"/>
            <wp:docPr id="1452062387" name="Picture 145206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61185" cy="18611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D7734E">
        <w:rPr>
          <w:b/>
          <w:bCs/>
          <w:color w:val="168489"/>
          <w:rtl/>
        </w:rPr>
        <w:t>دور المؤسسات في تقليل الضغوط المهنية</w:t>
      </w:r>
    </w:p>
    <w:p w:rsidR="007C6591" w:rsidRPr="00DD2A38" w:rsidRDefault="007C6591" w:rsidP="00084372">
      <w:r w:rsidRPr="00DD2A38">
        <w:rPr>
          <w:rtl/>
        </w:rPr>
        <w:t xml:space="preserve">-توفير بيئة عمل مريحة وداعمة.  </w:t>
      </w:r>
    </w:p>
    <w:p w:rsidR="007C6591" w:rsidRPr="00DD2A38" w:rsidRDefault="007C6591" w:rsidP="00084372">
      <w:r w:rsidRPr="00DD2A38">
        <w:rPr>
          <w:rtl/>
        </w:rPr>
        <w:t xml:space="preserve">-تشجيع التوازن بين العمل والحياة الشخصية.  </w:t>
      </w:r>
    </w:p>
    <w:p w:rsidR="007C6591" w:rsidRPr="00DD2A38" w:rsidRDefault="007C6591" w:rsidP="00084372">
      <w:r w:rsidRPr="00DD2A38">
        <w:rPr>
          <w:rtl/>
        </w:rPr>
        <w:t xml:space="preserve">-تقديم برامج دعم نفسي واجتماعي.  </w:t>
      </w:r>
    </w:p>
    <w:p w:rsidR="007C6591" w:rsidRPr="00DD2A38" w:rsidRDefault="007C6591" w:rsidP="00084372">
      <w:r w:rsidRPr="00DD2A38">
        <w:rPr>
          <w:rtl/>
        </w:rPr>
        <w:t xml:space="preserve">-إشراك الموظفين في اتخاذ القرارات المتعلقة بالعمل.  </w:t>
      </w:r>
    </w:p>
    <w:p w:rsidR="007C6591" w:rsidRPr="00DD2A38" w:rsidRDefault="007C6591" w:rsidP="00084372">
      <w:r w:rsidRPr="00DD2A38">
        <w:rPr>
          <w:rtl/>
        </w:rPr>
        <w:t xml:space="preserve">-تقدير الموظفين ومكافأتهم على إنجازاتهم.  </w:t>
      </w:r>
    </w:p>
    <w:p w:rsidR="007C6591" w:rsidRPr="00DD2A38" w:rsidRDefault="007C6591" w:rsidP="00084372">
      <w:r>
        <w:rPr>
          <w:rFonts w:hint="cs"/>
          <w:rtl/>
        </w:rPr>
        <w:t xml:space="preserve">خلاصة القول، </w:t>
      </w:r>
      <w:r w:rsidRPr="00DD2A38">
        <w:rPr>
          <w:rtl/>
        </w:rPr>
        <w:t>التعر</w:t>
      </w:r>
      <w:r>
        <w:rPr>
          <w:rFonts w:hint="cs"/>
          <w:rtl/>
        </w:rPr>
        <w:t>ّ</w:t>
      </w:r>
      <w:r w:rsidRPr="00DD2A38">
        <w:rPr>
          <w:rtl/>
        </w:rPr>
        <w:t>ف على مصادر الضغوط المهنية هو الخطوة الأولى نحو إيجاد حلول فعّالة للتعامل معها. فهم هذه الضغوط يساعد الموظفين والمؤسسات على تحسين بيئة العمل، مما يعزز من رفاهية الموظفين ويزيد من إنتاجيتهم. من خلال التعاون بين الموظفين والإدارة، يمكن تقليل الآثار السلبية للضغوط وتحقيق بيئة عمل أكثر إيجابية وصحة.</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61468DA4" wp14:editId="2275A27F">
                <wp:extent cx="5731510" cy="895350"/>
                <wp:effectExtent l="0" t="0" r="21590" b="19050"/>
                <wp:docPr id="208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5"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86" name="مجموعة 39"/>
                        <wpg:cNvGrpSpPr/>
                        <wpg:grpSpPr>
                          <a:xfrm>
                            <a:off x="0" y="0"/>
                            <a:ext cx="5731510" cy="895350"/>
                            <a:chOff x="0" y="0"/>
                            <a:chExt cx="5878196" cy="918845"/>
                          </a:xfrm>
                        </wpg:grpSpPr>
                        <wpg:grpSp>
                          <wpg:cNvPr id="2087" name="مجموعة 40"/>
                          <wpg:cNvGrpSpPr/>
                          <wpg:grpSpPr>
                            <a:xfrm>
                              <a:off x="0" y="0"/>
                              <a:ext cx="5878196" cy="918845"/>
                              <a:chOff x="0" y="0"/>
                              <a:chExt cx="6240348" cy="919070"/>
                            </a:xfrm>
                          </wpg:grpSpPr>
                          <wpg:grpSp>
                            <wpg:cNvPr id="2088" name="مجموعة 41"/>
                            <wpg:cNvGrpSpPr/>
                            <wpg:grpSpPr>
                              <a:xfrm>
                                <a:off x="0" y="169208"/>
                                <a:ext cx="5433072" cy="580613"/>
                                <a:chOff x="0" y="169208"/>
                                <a:chExt cx="5433072" cy="580613"/>
                              </a:xfrm>
                            </wpg:grpSpPr>
                            <wps:wsp>
                              <wps:cNvPr id="208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2" name="مربع نص 41"/>
                          <wps:cNvSpPr txBox="1"/>
                          <wps:spPr>
                            <a:xfrm>
                              <a:off x="204484" y="256985"/>
                              <a:ext cx="4616071" cy="387740"/>
                            </a:xfrm>
                            <a:prstGeom prst="rect">
                              <a:avLst/>
                            </a:prstGeom>
                            <a:noFill/>
                          </wps:spPr>
                          <wps:txbx>
                            <w:txbxContent>
                              <w:p w:rsidR="00084372" w:rsidRPr="003C3BDA" w:rsidRDefault="003C3BDA" w:rsidP="003C3BDA">
                                <w:pPr>
                                  <w:rPr>
                                    <w:rFonts w:eastAsia="Calibri" w:hAnsi="Adobe Arabic" w:cs="Adobe Arabic"/>
                                    <w:b/>
                                    <w:bCs/>
                                    <w:color w:val="FFFFFF"/>
                                    <w:kern w:val="24"/>
                                    <w:sz w:val="36"/>
                                    <w:szCs w:val="36"/>
                                    <w:lang w:bidi="ar-EG"/>
                                  </w:rPr>
                                </w:pP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 xml:space="preserve">استراتيجيات </w:t>
                                </w: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فعّالة للتعامل مع الضغوط</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468DA4" id="_x0000_s224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eoq5nwHAACM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224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">
                  <v:imagedata r:id="rId69" o:title=""/>
                </v:shape>
                <v:group id="مجموعة 39" o:spid="_x0000_s22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">
                  <v:group id="مجموعة 40" o:spid="_x0000_s22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group id="مجموعة 41" o:spid="_x0000_s22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">
                      <v:shape id="شكل حر 42" o:spid="_x0000_s22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" fillcolor="#168489" stroked="f" strokeweight="1pt">
                        <v:stroke joinstyle="miter"/>
                      </v:roundrect>
                    </v:group>
                    <v:oval id="شكل بيضاوي 44" o:spid="_x0000_s22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" filled="f" strokecolor="#a5a5a5 [2092]" strokeweight="1pt">
                      <v:stroke joinstyle="miter"/>
                    </v:oval>
                  </v:group>
                  <v:shape id="مربع نص 41" o:spid="_x0000_s225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" filled="f" stroked="f">
                    <v:textbox style="mso-fit-shape-to-text:t">
                      <w:txbxContent>
                        <w:p w14:paraId="73FFAA55" w14:textId="199CFF64" w:rsidR="00084372" w:rsidRPr="003C3BDA" w:rsidRDefault="003C3BDA" w:rsidP="003C3BDA">
                          <w:pPr>
                            <w:rPr>
                              <w:rFonts w:eastAsia="Calibri" w:hAnsi="Adobe Arabic" w:cs="Adobe Arabic"/>
                              <w:b/>
                              <w:bCs/>
                              <w:color w:val="FFFFFF"/>
                              <w:kern w:val="24"/>
                              <w:sz w:val="36"/>
                              <w:szCs w:val="36"/>
                              <w:lang w:bidi="ar-EG"/>
                            </w:rPr>
                          </w:pP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 xml:space="preserve">استراتيجيات </w:t>
                          </w:r>
                          <w:r w:rsidRPr="003C3BDA">
                            <w:rPr>
                              <w:rFonts w:eastAsia="Calibri" w:hAnsi="Adobe Arabic" w:cs="Adobe Arabic" w:hint="cs"/>
                              <w:b/>
                              <w:bCs/>
                              <w:color w:val="FFFFFF"/>
                              <w:kern w:val="24"/>
                              <w:sz w:val="36"/>
                              <w:szCs w:val="36"/>
                              <w:rtl/>
                              <w:lang w:bidi="ar-EG"/>
                            </w:rPr>
                            <w:t>ال</w:t>
                          </w:r>
                          <w:r w:rsidRPr="003C3BDA">
                            <w:rPr>
                              <w:rFonts w:eastAsia="Calibri" w:hAnsi="Adobe Arabic" w:cs="Adobe Arabic"/>
                              <w:b/>
                              <w:bCs/>
                              <w:color w:val="FFFFFF"/>
                              <w:kern w:val="24"/>
                              <w:sz w:val="36"/>
                              <w:szCs w:val="36"/>
                              <w:rtl/>
                              <w:lang w:bidi="ar-EG"/>
                            </w:rPr>
                            <w:t>فعّالة للتعامل مع الضغوط</w:t>
                          </w:r>
                        </w:p>
                      </w:txbxContent>
                    </v:textbox>
                  </v:shape>
                </v:group>
                <w10:anchorlock/>
              </v:group>
            </w:pict>
          </mc:Fallback>
        </mc:AlternateContent>
      </w:r>
    </w:p>
    <w:p w:rsidR="007C6591" w:rsidRPr="00DD2A38" w:rsidRDefault="007C6591" w:rsidP="00084372">
      <w:r w:rsidRPr="00DD2A38">
        <w:rPr>
          <w:rtl/>
        </w:rPr>
        <w:t>الضغوط المهنية جزء طبيعي من الحياة العملية، ولكن عندما تتجاوز مستوياتها الحد الطبيعي، قد تؤثر سلبا</w:t>
      </w:r>
      <w:r>
        <w:rPr>
          <w:rFonts w:hint="cs"/>
          <w:rtl/>
        </w:rPr>
        <w:t>ً</w:t>
      </w:r>
      <w:r w:rsidRPr="00DD2A38">
        <w:rPr>
          <w:rtl/>
        </w:rPr>
        <w:t xml:space="preserve"> على الصحة النفسية والجسدية وكذلك على الأداء والإنتاجية. لذلك، من الضروري تبني استراتيجيات فعّالة للتعامل مع هذه الضغوط بطريقة صحية وبنّاءة.</w:t>
      </w:r>
    </w:p>
    <w:p w:rsidR="007C6591" w:rsidRDefault="007C6591" w:rsidP="003C3BDA">
      <w:pPr>
        <w:keepNext/>
        <w:rPr>
          <w:b/>
          <w:bCs/>
          <w:color w:val="168489"/>
        </w:rPr>
      </w:pPr>
      <w:r w:rsidRPr="003C3BDA">
        <w:rPr>
          <w:b/>
          <w:bCs/>
          <w:color w:val="C00000"/>
          <w:rtl/>
        </w:rPr>
        <w:lastRenderedPageBreak/>
        <w:t>أولا</w:t>
      </w:r>
      <w:r w:rsidRPr="003C3BDA">
        <w:rPr>
          <w:rFonts w:hint="cs"/>
          <w:b/>
          <w:bCs/>
          <w:color w:val="C00000"/>
          <w:rtl/>
        </w:rPr>
        <w:t>ً</w:t>
      </w:r>
      <w:r w:rsidRPr="003C3BDA">
        <w:rPr>
          <w:b/>
          <w:bCs/>
          <w:color w:val="C00000"/>
          <w:rtl/>
        </w:rPr>
        <w:t xml:space="preserve">: </w:t>
      </w:r>
      <w:r w:rsidRPr="003C3BDA">
        <w:rPr>
          <w:b/>
          <w:bCs/>
          <w:color w:val="168489"/>
          <w:rtl/>
        </w:rPr>
        <w:t>استراتيجيات فردية للتعامل مع الضغوط المهنية</w:t>
      </w:r>
    </w:p>
    <w:p w:rsidR="003C3BDA" w:rsidRDefault="003C3BDA" w:rsidP="003C3BDA">
      <w:pPr>
        <w:rPr>
          <w:b/>
          <w:bCs/>
          <w:rtl/>
        </w:rPr>
      </w:pPr>
      <w:r w:rsidRPr="003C3BDA">
        <w:rPr>
          <w:b/>
          <w:bCs/>
          <w:noProof/>
        </w:rPr>
        <mc:AlternateContent>
          <mc:Choice Requires="wpg">
            <w:drawing>
              <wp:inline distT="0" distB="0" distL="0" distR="0" wp14:anchorId="4F7BCB51" wp14:editId="7737107A">
                <wp:extent cx="5728532" cy="2314066"/>
                <wp:effectExtent l="152400" t="114300" r="139065" b="105410"/>
                <wp:docPr id="827658451" name="Group 42"/>
                <wp:cNvGraphicFramePr/>
                <a:graphic xmlns:a="http://schemas.openxmlformats.org/drawingml/2006/main">
                  <a:graphicData uri="http://schemas.microsoft.com/office/word/2010/wordprocessingGroup">
                    <wpg:wgp>
                      <wpg:cNvGrpSpPr/>
                      <wpg:grpSpPr>
                        <a:xfrm>
                          <a:off x="0" y="0"/>
                          <a:ext cx="5728532" cy="2314066"/>
                          <a:chOff x="0" y="0"/>
                          <a:chExt cx="5728532" cy="2314066"/>
                        </a:xfrm>
                      </wpg:grpSpPr>
                      <pic:pic xmlns:pic="http://schemas.openxmlformats.org/drawingml/2006/picture">
                        <pic:nvPicPr>
                          <pic:cNvPr id="827658452" name="Graphic 47" descr="Confused person with solid fill"/>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7"/>
                              </a:ext>
                            </a:extLst>
                          </a:blip>
                          <a:stretch>
                            <a:fillRect/>
                          </a:stretch>
                        </pic:blipFill>
                        <pic:spPr>
                          <a:xfrm>
                            <a:off x="4127941" y="1065526"/>
                            <a:ext cx="540772" cy="540772"/>
                          </a:xfrm>
                          <a:prstGeom prst="rect">
                            <a:avLst/>
                          </a:prstGeom>
                        </pic:spPr>
                      </pic:pic>
                      <pic:pic xmlns:pic="http://schemas.openxmlformats.org/drawingml/2006/picture">
                        <pic:nvPicPr>
                          <pic:cNvPr id="827658453" name="Graphic 11" descr="Clock with solid fill"/>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9"/>
                              </a:ext>
                            </a:extLst>
                          </a:blip>
                          <a:stretch>
                            <a:fillRect/>
                          </a:stretch>
                        </pic:blipFill>
                        <pic:spPr>
                          <a:xfrm>
                            <a:off x="4901954" y="90345"/>
                            <a:ext cx="458989" cy="458989"/>
                          </a:xfrm>
                          <a:prstGeom prst="rect">
                            <a:avLst/>
                          </a:prstGeom>
                        </pic:spPr>
                      </pic:pic>
                      <pic:pic xmlns:pic="http://schemas.openxmlformats.org/drawingml/2006/picture">
                        <pic:nvPicPr>
                          <pic:cNvPr id="827658454" name="رسم 18" descr="الاجتماع"/>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1"/>
                              </a:ext>
                            </a:extLst>
                          </a:blip>
                          <a:stretch>
                            <a:fillRect/>
                          </a:stretch>
                        </pic:blipFill>
                        <pic:spPr>
                          <a:xfrm>
                            <a:off x="284366" y="0"/>
                            <a:ext cx="530371" cy="530371"/>
                          </a:xfrm>
                          <a:prstGeom prst="rect">
                            <a:avLst/>
                          </a:prstGeom>
                        </pic:spPr>
                      </pic:pic>
                      <pic:pic xmlns:pic="http://schemas.openxmlformats.org/drawingml/2006/picture">
                        <pic:nvPicPr>
                          <pic:cNvPr id="827658455" name="Graphic 21" descr="Group brainstorm with solid fill"/>
                          <pic:cNvPicPr/>
                        </pic:nvPicPr>
                        <pic:blipFill>
                          <a:blip r:embed="rId14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3"/>
                              </a:ext>
                            </a:extLst>
                          </a:blip>
                          <a:stretch>
                            <a:fillRect/>
                          </a:stretch>
                        </pic:blipFill>
                        <pic:spPr>
                          <a:xfrm>
                            <a:off x="1027300" y="1011746"/>
                            <a:ext cx="636227" cy="629833"/>
                          </a:xfrm>
                          <a:prstGeom prst="rect">
                            <a:avLst/>
                          </a:prstGeom>
                        </pic:spPr>
                      </pic:pic>
                      <pic:pic xmlns:pic="http://schemas.openxmlformats.org/drawingml/2006/picture">
                        <pic:nvPicPr>
                          <pic:cNvPr id="827658456" name="Graphic 8" descr="Brain in head with solid fill"/>
                          <pic:cNvPicPr>
                            <a:picLocks noChangeAspect="1"/>
                          </pic:cNvPicPr>
                        </pic:nvPicPr>
                        <pic:blipFill>
                          <a:blip r:embed="rId14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5"/>
                              </a:ext>
                            </a:extLst>
                          </a:blip>
                          <a:stretch>
                            <a:fillRect/>
                          </a:stretch>
                        </pic:blipFill>
                        <pic:spPr>
                          <a:xfrm>
                            <a:off x="2647226" y="935570"/>
                            <a:ext cx="562089" cy="562089"/>
                          </a:xfrm>
                          <a:prstGeom prst="rect">
                            <a:avLst/>
                          </a:prstGeom>
                        </pic:spPr>
                      </pic:pic>
                      <wpg:grpSp>
                        <wpg:cNvPr id="827658457" name="Group 827658457"/>
                        <wpg:cNvGrpSpPr/>
                        <wpg:grpSpPr>
                          <a:xfrm>
                            <a:off x="753793" y="1101870"/>
                            <a:ext cx="4185651" cy="1212196"/>
                            <a:chOff x="753793" y="1101870"/>
                            <a:chExt cx="4185651" cy="1212196"/>
                          </a:xfrm>
                        </wpg:grpSpPr>
                        <wpg:grpSp>
                          <wpg:cNvPr id="827658458" name="مجموعة 93"/>
                          <wpg:cNvGrpSpPr/>
                          <wpg:grpSpPr>
                            <a:xfrm>
                              <a:off x="3799323" y="1101870"/>
                              <a:ext cx="1140121" cy="1140031"/>
                              <a:chOff x="3799323" y="1101870"/>
                              <a:chExt cx="1173956" cy="1173956"/>
                            </a:xfrm>
                          </wpg:grpSpPr>
                          <wps:wsp>
                            <wps:cNvPr id="827658459" name="مستطيل: زوايا مستديرة 100"/>
                            <wps:cNvSpPr/>
                            <wps:spPr>
                              <a:xfrm rot="18900000">
                                <a:off x="3799323" y="110187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0" name="مربع نص 163"/>
                            <wps:cNvSpPr txBox="1"/>
                            <wps:spPr>
                              <a:xfrm>
                                <a:off x="3808659" y="1505005"/>
                                <a:ext cx="1129844" cy="683976"/>
                              </a:xfrm>
                              <a:prstGeom prst="rect">
                                <a:avLst/>
                              </a:prstGeom>
                              <a:noFill/>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ممارسة تقنيات الاسترخاء</w:t>
                                  </w:r>
                                </w:p>
                              </w:txbxContent>
                            </wps:txbx>
                            <wps:bodyPr wrap="square" rtlCol="1">
                              <a:spAutoFit/>
                            </wps:bodyPr>
                          </wps:wsp>
                        </wpg:grpSp>
                        <wpg:grpSp>
                          <wpg:cNvPr id="827658461" name="مجموعة 94"/>
                          <wpg:cNvGrpSpPr/>
                          <wpg:grpSpPr>
                            <a:xfrm>
                              <a:off x="2305150" y="1101870"/>
                              <a:ext cx="1140122" cy="1212196"/>
                              <a:chOff x="2305150" y="1101870"/>
                              <a:chExt cx="1173956" cy="1248265"/>
                            </a:xfrm>
                          </wpg:grpSpPr>
                          <wps:wsp>
                            <wps:cNvPr id="827658462" name="مستطيل: زوايا مستديرة 98"/>
                            <wps:cNvSpPr/>
                            <wps:spPr>
                              <a:xfrm rot="18900000">
                                <a:off x="2305150" y="110187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3" name="مربع نص 166"/>
                            <wps:cNvSpPr txBox="1"/>
                            <wps:spPr>
                              <a:xfrm>
                                <a:off x="2318073" y="1371909"/>
                                <a:ext cx="1122650" cy="978226"/>
                              </a:xfrm>
                              <a:prstGeom prst="rect">
                                <a:avLst/>
                              </a:prstGeom>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الحفاظ على الصحة الجسدية</w:t>
                                  </w:r>
                                </w:p>
                              </w:txbxContent>
                            </wps:txbx>
                            <wps:bodyPr wrap="square" rtlCol="1">
                              <a:spAutoFit/>
                            </wps:bodyPr>
                          </wps:wsp>
                        </wpg:grpSp>
                        <wpg:grpSp>
                          <wpg:cNvPr id="827658464" name="مجموعة 95"/>
                          <wpg:cNvGrpSpPr/>
                          <wpg:grpSpPr>
                            <a:xfrm>
                              <a:off x="753793" y="1101870"/>
                              <a:ext cx="1242060" cy="1140033"/>
                              <a:chOff x="753792" y="1101870"/>
                              <a:chExt cx="1278920" cy="1173956"/>
                            </a:xfrm>
                          </wpg:grpSpPr>
                          <wps:wsp>
                            <wps:cNvPr id="827658465" name="مستطيل: زوايا مستديرة 96"/>
                            <wps:cNvSpPr/>
                            <wps:spPr>
                              <a:xfrm rot="18900000">
                                <a:off x="798159" y="1101870"/>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6" name="مربع نص 169"/>
                            <wps:cNvSpPr txBox="1"/>
                            <wps:spPr>
                              <a:xfrm>
                                <a:off x="753792" y="1505197"/>
                                <a:ext cx="1278920" cy="683974"/>
                              </a:xfrm>
                              <a:prstGeom prst="rect">
                                <a:avLst/>
                              </a:prstGeom>
                              <a:noFill/>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إعادة صياغة التفكير</w:t>
                                  </w:r>
                                </w:p>
                              </w:txbxContent>
                            </wps:txbx>
                            <wps:bodyPr wrap="square" rtlCol="1">
                              <a:spAutoFit/>
                            </wps:bodyPr>
                          </wps:wsp>
                        </wpg:grpSp>
                      </wpg:grpSp>
                      <wpg:grpSp>
                        <wpg:cNvPr id="827658467" name="مجموعة 89"/>
                        <wpg:cNvGrpSpPr/>
                        <wpg:grpSpPr>
                          <a:xfrm>
                            <a:off x="4475677" y="72274"/>
                            <a:ext cx="1252855" cy="1140035"/>
                            <a:chOff x="4475670" y="72274"/>
                            <a:chExt cx="1290035" cy="1173956"/>
                          </a:xfrm>
                        </wpg:grpSpPr>
                        <wps:wsp>
                          <wps:cNvPr id="827658468" name="مستطيل: زوايا مستديرة 108"/>
                          <wps:cNvSpPr/>
                          <wps:spPr>
                            <a:xfrm rot="18900000">
                              <a:off x="4549255"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69" name="مربع نص 150"/>
                          <wps:cNvSpPr txBox="1"/>
                          <wps:spPr>
                            <a:xfrm>
                              <a:off x="4475670" y="502136"/>
                              <a:ext cx="1290035" cy="683973"/>
                            </a:xfrm>
                            <a:prstGeom prst="rect">
                              <a:avLst/>
                            </a:prstGeom>
                            <a:noFill/>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إدارة الوقت بفعالية</w:t>
                                </w:r>
                              </w:p>
                            </w:txbxContent>
                          </wps:txbx>
                          <wps:bodyPr wrap="square" rtlCol="1">
                            <a:spAutoFit/>
                          </wps:bodyPr>
                        </wps:wsp>
                      </wpg:grpSp>
                      <wpg:grpSp>
                        <wpg:cNvPr id="827658470" name="مجموعة 90"/>
                        <wpg:cNvGrpSpPr/>
                        <wpg:grpSpPr>
                          <a:xfrm>
                            <a:off x="2936635" y="72274"/>
                            <a:ext cx="1322070" cy="1140030"/>
                            <a:chOff x="2936633" y="72274"/>
                            <a:chExt cx="1361305" cy="1173956"/>
                          </a:xfrm>
                        </wpg:grpSpPr>
                        <wps:wsp>
                          <wps:cNvPr id="827658471" name="مستطيل: زوايا مستديرة 106"/>
                          <wps:cNvSpPr/>
                          <wps:spPr>
                            <a:xfrm rot="18900000">
                              <a:off x="3041900"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72" name="مربع نص 154"/>
                          <wps:cNvSpPr txBox="1"/>
                          <wps:spPr>
                            <a:xfrm>
                              <a:off x="2936633" y="502139"/>
                              <a:ext cx="1361305" cy="683976"/>
                            </a:xfrm>
                            <a:prstGeom prst="rect">
                              <a:avLst/>
                            </a:prstGeom>
                            <a:noFill/>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تحديد مصادر الضغط</w:t>
                                </w:r>
                              </w:p>
                            </w:txbxContent>
                          </wps:txbx>
                          <wps:bodyPr wrap="square" rtlCol="1">
                            <a:spAutoFit/>
                          </wps:bodyPr>
                        </wps:wsp>
                      </wpg:grpSp>
                      <wpg:grpSp>
                        <wpg:cNvPr id="827658473" name="مجموعة 91"/>
                        <wpg:cNvGrpSpPr/>
                        <wpg:grpSpPr>
                          <a:xfrm>
                            <a:off x="1380655" y="72274"/>
                            <a:ext cx="1370330" cy="1140032"/>
                            <a:chOff x="1380653" y="72274"/>
                            <a:chExt cx="1410997" cy="1173956"/>
                          </a:xfrm>
                        </wpg:grpSpPr>
                        <wps:wsp>
                          <wps:cNvPr id="827658474" name="مستطيل: زوايا مستديرة 104"/>
                          <wps:cNvSpPr/>
                          <wps:spPr>
                            <a:xfrm rot="18900000">
                              <a:off x="1549565"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75" name="مربع نص 157"/>
                          <wps:cNvSpPr txBox="1"/>
                          <wps:spPr>
                            <a:xfrm>
                              <a:off x="1380653" y="502138"/>
                              <a:ext cx="1410997" cy="389068"/>
                            </a:xfrm>
                            <a:prstGeom prst="rect">
                              <a:avLst/>
                            </a:prstGeom>
                            <a:noFill/>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التواصل الفعّال</w:t>
                                </w:r>
                              </w:p>
                            </w:txbxContent>
                          </wps:txbx>
                          <wps:bodyPr wrap="square" rtlCol="1">
                            <a:spAutoFit/>
                          </wps:bodyPr>
                        </wps:wsp>
                      </wpg:grpSp>
                      <wpg:grpSp>
                        <wpg:cNvPr id="827658476" name="مجموعة 92"/>
                        <wpg:cNvGrpSpPr/>
                        <wpg:grpSpPr>
                          <a:xfrm>
                            <a:off x="0" y="72274"/>
                            <a:ext cx="1181100" cy="1267329"/>
                            <a:chOff x="0" y="72274"/>
                            <a:chExt cx="1216151" cy="1305041"/>
                          </a:xfrm>
                        </wpg:grpSpPr>
                        <wps:wsp>
                          <wps:cNvPr id="827658477" name="مستطيل: زوايا مستديرة 102"/>
                          <wps:cNvSpPr/>
                          <wps:spPr>
                            <a:xfrm rot="18900000">
                              <a:off x="37511" y="72274"/>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78" name="مربع نص 160"/>
                          <wps:cNvSpPr txBox="1"/>
                          <wps:spPr>
                            <a:xfrm>
                              <a:off x="0" y="399087"/>
                              <a:ext cx="1216151" cy="978228"/>
                            </a:xfrm>
                            <a:prstGeom prst="rect">
                              <a:avLst/>
                            </a:prstGeom>
                          </wps:spPr>
                          <wps:txbx>
                            <w:txbxContent>
                              <w:p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التوازن بين العمل والحياة الشخصية</w:t>
                                </w:r>
                              </w:p>
                            </w:txbxContent>
                          </wps:txbx>
                          <wps:bodyPr wrap="square" rtlCol="1">
                            <a:spAutoFit/>
                          </wps:bodyPr>
                        </wps:wsp>
                      </wpg:grpSp>
                      <pic:pic xmlns:pic="http://schemas.openxmlformats.org/drawingml/2006/picture">
                        <pic:nvPicPr>
                          <pic:cNvPr id="827658479" name="رسم 6" descr="مصافحة باليد"/>
                          <pic:cNvPicPr>
                            <a:picLocks noChangeAspect="1"/>
                          </pic:cNvPicPr>
                        </pic:nvPicPr>
                        <pic:blipFill>
                          <a:blip r:embed="rId14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7"/>
                              </a:ext>
                            </a:extLst>
                          </a:blip>
                          <a:stretch>
                            <a:fillRect/>
                          </a:stretch>
                        </pic:blipFill>
                        <pic:spPr>
                          <a:xfrm>
                            <a:off x="1812584" y="24741"/>
                            <a:ext cx="592024" cy="592024"/>
                          </a:xfrm>
                          <a:prstGeom prst="rect">
                            <a:avLst/>
                          </a:prstGeom>
                        </pic:spPr>
                      </pic:pic>
                      <pic:pic xmlns:pic="http://schemas.openxmlformats.org/drawingml/2006/picture">
                        <pic:nvPicPr>
                          <pic:cNvPr id="827658480" name="Graphic 2" descr="Books with solid fill"/>
                          <pic:cNvPicPr>
                            <a:picLocks noChangeAspect="1"/>
                          </pic:cNvPicPr>
                        </pic:nvPicPr>
                        <pic:blipFill>
                          <a:blip r:embed="rId14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9"/>
                              </a:ext>
                            </a:extLst>
                          </a:blip>
                          <a:stretch>
                            <a:fillRect/>
                          </a:stretch>
                        </pic:blipFill>
                        <pic:spPr>
                          <a:xfrm>
                            <a:off x="3396439" y="68992"/>
                            <a:ext cx="501264" cy="501264"/>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F7BCB51" id="_x0000_s2253" style="width:451.05pt;height:182.2pt;mso-position-horizontal-relative:char;mso-position-vertical-relative:line" coordsize="57285,2314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">
                <v:shape id="Graphic 47" o:spid="_x0000_s2254" type="#_x0000_t75" alt="Confused person with solid fill" style="position:absolute;left:41279;top:10655;width:5408;height:5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">
                  <v:imagedata r:id="rId150" o:title="Confused person with solid fill"/>
                </v:shape>
                <v:shape id="Graphic 11" o:spid="_x0000_s2255" type="#_x0000_t75" alt="Clock with solid fill" style="position:absolute;left:49019;top:903;width:4590;height:4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">
                  <v:imagedata r:id="rId151" o:title="Clock with solid fill"/>
                </v:shape>
                <v:shape id="رسم 18" o:spid="_x0000_s2256" type="#_x0000_t75" alt="الاجتماع" style="position:absolute;left:2843;width:5304;height:5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">
                  <v:imagedata r:id="rId152" o:title="الاجتماع"/>
                </v:shape>
                <v:shape id="Graphic 21" o:spid="_x0000_s2257" type="#_x0000_t75" alt="Group brainstorm with solid fill" style="position:absolute;left:10273;top:10117;width:6362;height:6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">
                  <v:imagedata r:id="rId153" o:title="Group brainstorm with solid fill"/>
                </v:shape>
                <v:shape id="Graphic 8" o:spid="_x0000_s2258" type="#_x0000_t75" alt="Brain in head with solid fill" style="position:absolute;left:26472;top:9355;width:5621;height:5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">
                  <v:imagedata r:id="rId154" o:title="Brain in head with solid fill"/>
                </v:shape>
                <v:group id="Group 827658457" o:spid="_x0000_s2259" style="position:absolute;left:7537;top:11018;width:41857;height:12122" coordorigin="7537,11018" coordsize="41856,1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">
                  <v:group id="مجموعة 93" o:spid="_x0000_s2260" style="position:absolute;left:37993;top:11018;width:11401;height:11401" coordorigin="37993,11018" coordsize="1173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">
                    <v:roundrect id="مستطيل: زوايا مستديرة 100" o:spid="_x0000_s2261" style="position:absolute;left:37993;top:11018;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" filled="f" strokecolor="#a0c9ca" strokeweight="2.25pt">
                      <v:stroke joinstyle="miter"/>
                    </v:roundrect>
                    <v:shape id="مربع نص 163" o:spid="_x0000_s2262" type="#_x0000_t202" style="position:absolute;left:38086;top:15050;width:11299;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" filled="f" stroked="f">
                      <v:textbox style="mso-fit-shape-to-text:t">
                        <w:txbxContent>
                          <w:p w14:paraId="6D7D56F8"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ممارسة تقنيات الاسترخاء</w:t>
                            </w:r>
                          </w:p>
                        </w:txbxContent>
                      </v:textbox>
                    </v:shape>
                  </v:group>
                  <v:group id="مجموعة 94" o:spid="_x0000_s2263" style="position:absolute;left:23051;top:11018;width:11401;height:12122" coordorigin="23051,11018" coordsize="11739,12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">
                    <v:roundrect id="مستطيل: زوايا مستديرة 98" o:spid="_x0000_s2264" style="position:absolute;left:23051;top:11018;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" filled="f" strokecolor="#a0c9ca" strokeweight="2.25pt">
                      <v:stroke joinstyle="miter"/>
                    </v:roundrect>
                    <v:shape id="مربع نص 166" o:spid="_x0000_s2265" type="#_x0000_t202" style="position:absolute;left:23180;top:13719;width:11227;height:9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" filled="f" stroked="f">
                      <v:textbox style="mso-fit-shape-to-text:t">
                        <w:txbxContent>
                          <w:p w14:paraId="7C7E67B1"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الحفاظ على الصحة الجسدية</w:t>
                            </w:r>
                          </w:p>
                        </w:txbxContent>
                      </v:textbox>
                    </v:shape>
                  </v:group>
                  <v:group id="مجموعة 95" o:spid="_x0000_s2266" style="position:absolute;left:7537;top:11018;width:12421;height:11401" coordorigin="7537,11018" coordsize="1278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">
                    <v:roundrect id="مستطيل: زوايا مستديرة 96" o:spid="_x0000_s2267" style="position:absolute;left:7981;top:11018;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" filled="f" strokecolor="#a0c9ca" strokeweight="2.25pt">
                      <v:stroke joinstyle="miter"/>
                    </v:roundrect>
                    <v:shape id="مربع نص 169" o:spid="_x0000_s2268" type="#_x0000_t202" style="position:absolute;left:7537;top:15051;width:12790;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" filled="f" stroked="f">
                      <v:textbox style="mso-fit-shape-to-text:t">
                        <w:txbxContent>
                          <w:p w14:paraId="185CFE65"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إعادة صياغة التفكير</w:t>
                            </w:r>
                          </w:p>
                        </w:txbxContent>
                      </v:textbox>
                    </v:shape>
                  </v:group>
                </v:group>
                <v:group id="مجموعة 89" o:spid="_x0000_s2269" style="position:absolute;left:44756;top:722;width:12529;height:11401" coordorigin="44756,722" coordsize="12900,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">
                  <v:roundrect id="مستطيل: زوايا مستديرة 108" o:spid="_x0000_s2270" style="position:absolute;left:45492;top:722;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" filled="f" strokecolor="#a0c9ca" strokeweight="2.25pt">
                    <v:stroke joinstyle="miter"/>
                  </v:roundrect>
                  <v:shape id="مربع نص 150" o:spid="_x0000_s2271" type="#_x0000_t202" style="position:absolute;left:44756;top:5021;width:12901;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" filled="f" stroked="f">
                    <v:textbox style="mso-fit-shape-to-text:t">
                      <w:txbxContent>
                        <w:p w14:paraId="42981D5E"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إدارة الوقت بفعالية</w:t>
                          </w:r>
                        </w:p>
                      </w:txbxContent>
                    </v:textbox>
                  </v:shape>
                </v:group>
                <v:group id="مجموعة 90" o:spid="_x0000_s2272" style="position:absolute;left:29366;top:722;width:13221;height:11401" coordorigin="29366,722" coordsize="13613,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">
                  <v:roundrect id="مستطيل: زوايا مستديرة 106" o:spid="_x0000_s2273" style="position:absolute;left:30419;top:722;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" filled="f" strokecolor="#a0c9ca" strokeweight="2.25pt">
                    <v:stroke joinstyle="miter"/>
                  </v:roundrect>
                  <v:shape id="مربع نص 154" o:spid="_x0000_s2274" type="#_x0000_t202" style="position:absolute;left:29366;top:5021;width:13613;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" filled="f" stroked="f">
                    <v:textbox style="mso-fit-shape-to-text:t">
                      <w:txbxContent>
                        <w:p w14:paraId="60AB6D39"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تحديد مصادر الضغط</w:t>
                          </w:r>
                        </w:p>
                      </w:txbxContent>
                    </v:textbox>
                  </v:shape>
                </v:group>
                <v:group id="مجموعة 91" o:spid="_x0000_s2275" style="position:absolute;left:13806;top:722;width:13703;height:11401" coordorigin="13806,722" coordsize="1410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">
                  <v:roundrect id="مستطيل: زوايا مستديرة 104" o:spid="_x0000_s2276" style="position:absolute;left:15495;top:722;width:11740;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" filled="f" strokecolor="#a0c9ca" strokeweight="2.25pt">
                    <v:stroke joinstyle="miter"/>
                  </v:roundrect>
                  <v:shape id="مربع نص 157" o:spid="_x0000_s2277" type="#_x0000_t202" style="position:absolute;left:13806;top:5021;width:14110;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" filled="f" stroked="f">
                    <v:textbox style="mso-fit-shape-to-text:t">
                      <w:txbxContent>
                        <w:p w14:paraId="2B8A07E3"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التواصل الفعّال</w:t>
                          </w:r>
                        </w:p>
                      </w:txbxContent>
                    </v:textbox>
                  </v:shape>
                </v:group>
                <v:group id="مجموعة 92" o:spid="_x0000_s2278" style="position:absolute;top:722;width:11811;height:12674" coordorigin=",722" coordsize="12161,1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">
                  <v:roundrect id="مستطيل: زوايا مستديرة 102" o:spid="_x0000_s2279" style="position:absolute;left:375;top:722;width:11739;height:11740;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" filled="f" strokecolor="#a0c9ca" strokeweight="2.25pt">
                    <v:stroke joinstyle="miter"/>
                  </v:roundrect>
                  <v:shape id="مربع نص 160" o:spid="_x0000_s2280" type="#_x0000_t202" style="position:absolute;top:3990;width:12161;height:9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" filled="f" stroked="f">
                    <v:textbox style="mso-fit-shape-to-text:t">
                      <w:txbxContent>
                        <w:p w14:paraId="695D63AF" w14:textId="77777777" w:rsidR="003C3BDA" w:rsidRDefault="003C3BDA" w:rsidP="003C3BDA">
                          <w:pPr>
                            <w:jc w:val="center"/>
                            <w:rPr>
                              <w:rFonts w:hAnsi="Adobe Arabic" w:cs="Adobe Arabic"/>
                              <w:b/>
                              <w:bCs/>
                              <w:kern w:val="24"/>
                              <w:sz w:val="36"/>
                              <w:szCs w:val="36"/>
                              <w:lang w:bidi="ar-EG"/>
                            </w:rPr>
                          </w:pPr>
                          <w:r>
                            <w:rPr>
                              <w:rFonts w:hAnsi="Adobe Arabic" w:cs="Adobe Arabic"/>
                              <w:b/>
                              <w:bCs/>
                              <w:kern w:val="24"/>
                              <w:sz w:val="36"/>
                              <w:szCs w:val="36"/>
                              <w:rtl/>
                              <w:lang w:bidi="ar-EG"/>
                            </w:rPr>
                            <w:t>التوازن بين العمل والحياة الشخصية</w:t>
                          </w:r>
                        </w:p>
                      </w:txbxContent>
                    </v:textbox>
                  </v:shape>
                </v:group>
                <v:shape id="رسم 6" o:spid="_x0000_s2281" type="#_x0000_t75" alt="مصافحة باليد" style="position:absolute;left:18125;top:247;width:5921;height:5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">
                  <v:imagedata r:id="rId155" o:title="مصافحة باليد"/>
                </v:shape>
                <v:shape id="Graphic 2" o:spid="_x0000_s2282" type="#_x0000_t75" alt="Books with solid fill" style="position:absolute;left:33964;top:689;width:5013;height:5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">
                  <v:imagedata r:id="rId156" o:title="Books with solid fill"/>
                </v:shape>
                <w10:anchorlock/>
              </v:group>
            </w:pict>
          </mc:Fallback>
        </mc:AlternateContent>
      </w:r>
    </w:p>
    <w:p w:rsidR="00084372" w:rsidRPr="004039DA" w:rsidRDefault="00084372" w:rsidP="00084372">
      <w:pPr>
        <w:rPr>
          <w:b/>
          <w:bCs/>
        </w:rPr>
      </w:pPr>
      <w:r w:rsidRPr="002A078C">
        <w:rPr>
          <w:rFonts w:ascii="Sakkal Majalla" w:hAnsi="Sakkal Majalla"/>
          <w:noProof/>
          <w:sz w:val="34"/>
        </w:rPr>
        <mc:AlternateContent>
          <mc:Choice Requires="wpg">
            <w:drawing>
              <wp:inline distT="0" distB="0" distL="0" distR="0" wp14:anchorId="3A4A4D5F" wp14:editId="0F910392">
                <wp:extent cx="5731510" cy="892088"/>
                <wp:effectExtent l="0" t="0" r="2540" b="22860"/>
                <wp:docPr id="16086917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38" name="مجموعة 47"/>
                        <wpg:cNvGrpSpPr/>
                        <wpg:grpSpPr>
                          <a:xfrm>
                            <a:off x="0" y="0"/>
                            <a:ext cx="5731510" cy="895351"/>
                            <a:chOff x="0" y="0"/>
                            <a:chExt cx="5878196" cy="918845"/>
                          </a:xfrm>
                        </wpg:grpSpPr>
                        <wpg:grpSp>
                          <wpg:cNvPr id="1608691739" name="مجموعة 48"/>
                          <wpg:cNvGrpSpPr/>
                          <wpg:grpSpPr>
                            <a:xfrm>
                              <a:off x="0" y="0"/>
                              <a:ext cx="5878196" cy="918845"/>
                              <a:chOff x="0" y="0"/>
                              <a:chExt cx="6240348" cy="919070"/>
                            </a:xfrm>
                          </wpg:grpSpPr>
                          <wpg:grpSp>
                            <wpg:cNvPr id="1608691740" name="مجموعة 49"/>
                            <wpg:cNvGrpSpPr/>
                            <wpg:grpSpPr>
                              <a:xfrm>
                                <a:off x="0" y="169208"/>
                                <a:ext cx="5433072" cy="580613"/>
                                <a:chOff x="0" y="169208"/>
                                <a:chExt cx="5433072" cy="580613"/>
                              </a:xfrm>
                            </wpg:grpSpPr>
                            <wps:wsp>
                              <wps:cNvPr id="16086917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44"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إدارة الوقت بفعالية</w:t>
                                </w:r>
                              </w:p>
                            </w:txbxContent>
                          </wps:txbx>
                          <wps:bodyPr wrap="square" rtlCol="1">
                            <a:spAutoFit/>
                          </wps:bodyPr>
                        </wps:wsp>
                      </wpg:grpSp>
                      <pic:pic xmlns:pic="http://schemas.openxmlformats.org/drawingml/2006/picture">
                        <pic:nvPicPr>
                          <pic:cNvPr id="160869174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A4A4D5F" id="_x0000_s22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hW22dQ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yFbbZ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2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NsD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">
                  <v:group id="مجموعة 48" o:spid="_x0000_s22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">
                    <v:group id="مجموعة 49" o:spid="_x0000_s22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">
                      <v:shape id="شكل حر 50" o:spid="_x0000_s22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" fillcolor="#a5a5a5 [2092]" stroked="f" strokeweight="1pt">
                        <v:stroke joinstyle="miter"/>
                      </v:roundrect>
                    </v:group>
                    <v:oval id="شكل بيضاوي 52" o:spid="_x0000_s22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" filled="f" strokecolor="#168489" strokeweight="1pt">
                      <v:stroke joinstyle="miter"/>
                    </v:oval>
                  </v:group>
                  <v:shape id="مربع نص 41" o:spid="_x0000_s229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" filled="f" stroked="f">
                    <v:textbox style="mso-fit-shape-to-text:t">
                      <w:txbxContent>
                        <w:p w14:paraId="371B3E2F" w14:textId="4C787563"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إدارة الوقت بفعالية</w:t>
                          </w:r>
                        </w:p>
                      </w:txbxContent>
                    </v:textbox>
                  </v:shape>
                </v:group>
                <v:shape id="صورة 54" o:spid="_x0000_s22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ضع قائمة بالمهام اليومية ورتبها حسب الأولوية.  </w:t>
      </w:r>
    </w:p>
    <w:p w:rsidR="007C6591" w:rsidRPr="00DD2A38" w:rsidRDefault="007C6591" w:rsidP="00084372">
      <w:r w:rsidRPr="00DD2A38">
        <w:rPr>
          <w:rtl/>
        </w:rPr>
        <w:t xml:space="preserve">   - تجن</w:t>
      </w:r>
      <w:r>
        <w:rPr>
          <w:rFonts w:hint="cs"/>
          <w:rtl/>
        </w:rPr>
        <w:t>ّ</w:t>
      </w:r>
      <w:r w:rsidRPr="00DD2A38">
        <w:rPr>
          <w:rtl/>
        </w:rPr>
        <w:t xml:space="preserve">ب التسويف وقسّم المهام الكبيرة إلى مهام صغيرة يسهل إنجازها.  </w:t>
      </w:r>
    </w:p>
    <w:p w:rsidR="007C6591" w:rsidRPr="00DD2A38" w:rsidRDefault="007C6591" w:rsidP="00084372">
      <w:r w:rsidRPr="00DD2A38">
        <w:rPr>
          <w:rtl/>
        </w:rPr>
        <w:t xml:space="preserve">   - خصص وقتا</w:t>
      </w:r>
      <w:r>
        <w:rPr>
          <w:rFonts w:hint="cs"/>
          <w:rtl/>
        </w:rPr>
        <w:t>ً</w:t>
      </w:r>
      <w:r w:rsidRPr="00DD2A38">
        <w:rPr>
          <w:rtl/>
        </w:rPr>
        <w:t xml:space="preserve"> محددا</w:t>
      </w:r>
      <w:r>
        <w:rPr>
          <w:rFonts w:hint="cs"/>
          <w:rtl/>
        </w:rPr>
        <w:t>ً</w:t>
      </w:r>
      <w:r w:rsidRPr="00DD2A38">
        <w:rPr>
          <w:rtl/>
        </w:rPr>
        <w:t xml:space="preserve"> لكل مهمة، مع ترك هامش للمهام الطارئة.  </w:t>
      </w:r>
    </w:p>
    <w:p w:rsidR="007C6591" w:rsidRPr="004039DA" w:rsidRDefault="00084372" w:rsidP="00084372">
      <w:r w:rsidRPr="002A078C">
        <w:rPr>
          <w:rFonts w:ascii="Sakkal Majalla" w:hAnsi="Sakkal Majalla"/>
          <w:noProof/>
          <w:sz w:val="34"/>
        </w:rPr>
        <mc:AlternateContent>
          <mc:Choice Requires="wpg">
            <w:drawing>
              <wp:inline distT="0" distB="0" distL="0" distR="0" wp14:anchorId="517EDCAC" wp14:editId="0CD4D697">
                <wp:extent cx="5731510" cy="892088"/>
                <wp:effectExtent l="0" t="0" r="2540" b="22860"/>
                <wp:docPr id="16086917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29" name="مجموعة 47"/>
                        <wpg:cNvGrpSpPr/>
                        <wpg:grpSpPr>
                          <a:xfrm>
                            <a:off x="0" y="0"/>
                            <a:ext cx="5731510" cy="895351"/>
                            <a:chOff x="0" y="0"/>
                            <a:chExt cx="5878196" cy="918845"/>
                          </a:xfrm>
                        </wpg:grpSpPr>
                        <wpg:grpSp>
                          <wpg:cNvPr id="1608691730" name="مجموعة 48"/>
                          <wpg:cNvGrpSpPr/>
                          <wpg:grpSpPr>
                            <a:xfrm>
                              <a:off x="0" y="0"/>
                              <a:ext cx="5878196" cy="918845"/>
                              <a:chOff x="0" y="0"/>
                              <a:chExt cx="6240348" cy="919070"/>
                            </a:xfrm>
                          </wpg:grpSpPr>
                          <wpg:grpSp>
                            <wpg:cNvPr id="1608691731" name="مجموعة 49"/>
                            <wpg:cNvGrpSpPr/>
                            <wpg:grpSpPr>
                              <a:xfrm>
                                <a:off x="0" y="169208"/>
                                <a:ext cx="5433072" cy="580613"/>
                                <a:chOff x="0" y="169208"/>
                                <a:chExt cx="5433072" cy="580613"/>
                              </a:xfrm>
                            </wpg:grpSpPr>
                            <wps:wsp>
                              <wps:cNvPr id="16086917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35"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تحديد مصادر الضغط</w:t>
                                </w:r>
                              </w:p>
                            </w:txbxContent>
                          </wps:txbx>
                          <wps:bodyPr wrap="square" rtlCol="1">
                            <a:spAutoFit/>
                          </wps:bodyPr>
                        </wps:wsp>
                      </wpg:grpSp>
                      <pic:pic xmlns:pic="http://schemas.openxmlformats.org/drawingml/2006/picture">
                        <pic:nvPicPr>
                          <pic:cNvPr id="160869173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7EDCAC" id="_x0000_s22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F2kP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2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">
                  <v:group id="مجموعة 48" o:spid="_x0000_s22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">
                    <v:group id="مجموعة 49" o:spid="_x0000_s22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">
                      <v:shape id="شكل حر 50" o:spid="_x0000_s22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" fillcolor="#a5a5a5 [2092]" stroked="f" strokeweight="1pt">
                        <v:stroke joinstyle="miter"/>
                      </v:roundrect>
                    </v:group>
                    <v:oval id="شكل بيضاوي 52" o:spid="_x0000_s22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" filled="f" strokecolor="#168489" strokeweight="1pt">
                      <v:stroke joinstyle="miter"/>
                    </v:oval>
                  </v:group>
                  <v:shape id="مربع نص 41" o:spid="_x0000_s229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" filled="f" stroked="f">
                    <v:textbox style="mso-fit-shape-to-text:t">
                      <w:txbxContent>
                        <w:p w14:paraId="6886DE04" w14:textId="1CD462E5"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تحديد مصادر الضغط</w:t>
                          </w:r>
                        </w:p>
                      </w:txbxContent>
                    </v:textbox>
                  </v:shape>
                </v:group>
                <v:shape id="صورة 54" o:spid="_x0000_s23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حدد الأسباب الرئيسية التي تسبب لك التوتر في العمل.  </w:t>
      </w:r>
    </w:p>
    <w:p w:rsidR="007C6591" w:rsidRPr="00DD2A38" w:rsidRDefault="007C6591" w:rsidP="00084372">
      <w:r w:rsidRPr="00DD2A38">
        <w:rPr>
          <w:rtl/>
        </w:rPr>
        <w:t xml:space="preserve">   - اسأل نفسك: هل الضغط ناتج عن عبء العمل، عدم وضوح الأدوار، أو العلاقات مع الزملاء؟  </w:t>
      </w:r>
    </w:p>
    <w:p w:rsidR="007C6591" w:rsidRPr="00DD2A38" w:rsidRDefault="007C6591" w:rsidP="00084372">
      <w:r w:rsidRPr="00DD2A38">
        <w:rPr>
          <w:rtl/>
        </w:rPr>
        <w:t xml:space="preserve">   - بمجرد تحديد المصدر، ابدأ في معالجته بشكل مباشر.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5DCE704" wp14:editId="2B654EA5">
                <wp:extent cx="5731510" cy="892088"/>
                <wp:effectExtent l="0" t="0" r="2540" b="22860"/>
                <wp:docPr id="16086917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20" name="مجموعة 47"/>
                        <wpg:cNvGrpSpPr/>
                        <wpg:grpSpPr>
                          <a:xfrm>
                            <a:off x="0" y="0"/>
                            <a:ext cx="5731510" cy="895351"/>
                            <a:chOff x="0" y="0"/>
                            <a:chExt cx="5878196" cy="918845"/>
                          </a:xfrm>
                        </wpg:grpSpPr>
                        <wpg:grpSp>
                          <wpg:cNvPr id="1608691721" name="مجموعة 48"/>
                          <wpg:cNvGrpSpPr/>
                          <wpg:grpSpPr>
                            <a:xfrm>
                              <a:off x="0" y="0"/>
                              <a:ext cx="5878196" cy="918845"/>
                              <a:chOff x="0" y="0"/>
                              <a:chExt cx="6240348" cy="919070"/>
                            </a:xfrm>
                          </wpg:grpSpPr>
                          <wpg:grpSp>
                            <wpg:cNvPr id="1608691722" name="مجموعة 49"/>
                            <wpg:cNvGrpSpPr/>
                            <wpg:grpSpPr>
                              <a:xfrm>
                                <a:off x="0" y="169208"/>
                                <a:ext cx="5433072" cy="580613"/>
                                <a:chOff x="0" y="169208"/>
                                <a:chExt cx="5433072" cy="580613"/>
                              </a:xfrm>
                            </wpg:grpSpPr>
                            <wps:wsp>
                              <wps:cNvPr id="16086917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26"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160869172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DCE704" id="_x0000_s23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HcK/d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3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HY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">
                  <v:group id="مجموعة 48" o:spid="_x0000_s23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RD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">
                    <v:group id="مجموعة 49" o:spid="_x0000_s23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o0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">
                      <v:shape id="شكل حر 50" o:spid="_x0000_s23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" fillcolor="#a5a5a5 [2092]" stroked="f" strokeweight="1pt">
                        <v:stroke joinstyle="miter"/>
                      </v:roundrect>
                    </v:group>
                    <v:oval id="شكل بيضاوي 52" o:spid="_x0000_s23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" filled="f" strokecolor="#168489" strokeweight="1pt">
                      <v:stroke joinstyle="miter"/>
                    </v:oval>
                  </v:group>
                  <v:shape id="مربع نص 41" o:spid="_x0000_s230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" filled="f" stroked="f">
                    <v:textbox style="mso-fit-shape-to-text:t">
                      <w:txbxContent>
                        <w:p w14:paraId="18428B13" w14:textId="6D060A63"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التواصل الفعّال</w:t>
                          </w:r>
                        </w:p>
                      </w:txbxContent>
                    </v:textbox>
                  </v:shape>
                </v:group>
                <v:shape id="صورة 54" o:spid="_x0000_s23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تحدث مع المدير أو الزملاء حول الضغوط التي تواجهها.  </w:t>
      </w:r>
    </w:p>
    <w:p w:rsidR="007C6591" w:rsidRPr="00DD2A38" w:rsidRDefault="007C6591" w:rsidP="00084372">
      <w:r w:rsidRPr="00DD2A38">
        <w:rPr>
          <w:rtl/>
        </w:rPr>
        <w:t xml:space="preserve">   - استخدم لغة واضحة ومهذبة للتعبير عن احتياجاتك أو اقتراح الحلول.  </w:t>
      </w:r>
    </w:p>
    <w:p w:rsidR="007C6591" w:rsidRPr="00DD2A38" w:rsidRDefault="007C6591" w:rsidP="00084372">
      <w:r w:rsidRPr="00DD2A38">
        <w:rPr>
          <w:rtl/>
        </w:rPr>
        <w:t xml:space="preserve">   - طلب المساعدة ليس علامة ضعف، بل خطوة نحو تحسين بيئة عملك.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0AD15DEB" wp14:editId="06236E13">
                <wp:extent cx="5731510" cy="892088"/>
                <wp:effectExtent l="0" t="0" r="2540" b="22860"/>
                <wp:docPr id="16086917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11" name="مجموعة 47"/>
                        <wpg:cNvGrpSpPr/>
                        <wpg:grpSpPr>
                          <a:xfrm>
                            <a:off x="0" y="0"/>
                            <a:ext cx="5731510" cy="895351"/>
                            <a:chOff x="0" y="0"/>
                            <a:chExt cx="5878196" cy="918845"/>
                          </a:xfrm>
                        </wpg:grpSpPr>
                        <wpg:grpSp>
                          <wpg:cNvPr id="1608691712" name="مجموعة 48"/>
                          <wpg:cNvGrpSpPr/>
                          <wpg:grpSpPr>
                            <a:xfrm>
                              <a:off x="0" y="0"/>
                              <a:ext cx="5878196" cy="918845"/>
                              <a:chOff x="0" y="0"/>
                              <a:chExt cx="6240348" cy="919070"/>
                            </a:xfrm>
                          </wpg:grpSpPr>
                          <wpg:grpSp>
                            <wpg:cNvPr id="1608691713" name="مجموعة 49"/>
                            <wpg:cNvGrpSpPr/>
                            <wpg:grpSpPr>
                              <a:xfrm>
                                <a:off x="0" y="169208"/>
                                <a:ext cx="5433072" cy="580613"/>
                                <a:chOff x="0" y="169208"/>
                                <a:chExt cx="5433072" cy="580613"/>
                              </a:xfrm>
                            </wpg:grpSpPr>
                            <wps:wsp>
                              <wps:cNvPr id="16086917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17"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التوازن بين العمل والحياة الشخصية</w:t>
                                </w:r>
                              </w:p>
                            </w:txbxContent>
                          </wps:txbx>
                          <wps:bodyPr wrap="square" rtlCol="1">
                            <a:spAutoFit/>
                          </wps:bodyPr>
                        </wps:wsp>
                      </wpg:grpSp>
                      <pic:pic xmlns:pic="http://schemas.openxmlformats.org/drawingml/2006/picture">
                        <pic:nvPicPr>
                          <pic:cNvPr id="160869171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AD15DEB" id="_x0000_s23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6/L/1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3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">
                  <v:group id="مجموعة 48" o:spid="_x0000_s23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bCJ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">
                    <v:group id="مجموعة 49" o:spid="_x0000_s23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">
                      <v:shape id="شكل حر 50" o:spid="_x0000_s23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" fillcolor="#a5a5a5 [2092]" stroked="f" strokeweight="1pt">
                        <v:stroke joinstyle="miter"/>
                      </v:roundrect>
                    </v:group>
                    <v:oval id="شكل بيضاوي 52" o:spid="_x0000_s23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" filled="f" strokecolor="#168489" strokeweight="1pt">
                      <v:stroke joinstyle="miter"/>
                    </v:oval>
                  </v:group>
                  <v:shape id="مربع نص 41" o:spid="_x0000_s231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" filled="f" stroked="f">
                    <v:textbox style="mso-fit-shape-to-text:t">
                      <w:txbxContent>
                        <w:p w14:paraId="00E2A7F1" w14:textId="1945B764"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التوازن بين العمل والحياة الشخصية</w:t>
                          </w:r>
                        </w:p>
                      </w:txbxContent>
                    </v:textbox>
                  </v:shape>
                </v:group>
                <v:shape id="صورة 54" o:spid="_x0000_s23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">
                  <v:imagedata r:id="rId78" o:title=""/>
                </v:shape>
                <w10:anchorlock/>
              </v:group>
            </w:pict>
          </mc:Fallback>
        </mc:AlternateContent>
      </w:r>
    </w:p>
    <w:p w:rsidR="007C6591" w:rsidRPr="00DD2A38" w:rsidRDefault="007C6591" w:rsidP="00084372">
      <w:r w:rsidRPr="00DD2A38">
        <w:rPr>
          <w:rtl/>
        </w:rPr>
        <w:t xml:space="preserve">   - خصص وقتا</w:t>
      </w:r>
      <w:r>
        <w:rPr>
          <w:rFonts w:hint="cs"/>
          <w:rtl/>
        </w:rPr>
        <w:t>ً</w:t>
      </w:r>
      <w:r w:rsidRPr="00DD2A38">
        <w:rPr>
          <w:rtl/>
        </w:rPr>
        <w:t xml:space="preserve"> لأنشطتك الشخصية وهواياتك خارج العمل.  </w:t>
      </w:r>
    </w:p>
    <w:p w:rsidR="007C6591" w:rsidRPr="00DD2A38" w:rsidRDefault="007C6591" w:rsidP="00084372">
      <w:r w:rsidRPr="00DD2A38">
        <w:rPr>
          <w:rtl/>
        </w:rPr>
        <w:t xml:space="preserve">   - حاول الالتزام بساعات العمل الرسمية وتجن</w:t>
      </w:r>
      <w:r>
        <w:rPr>
          <w:rFonts w:hint="cs"/>
          <w:rtl/>
        </w:rPr>
        <w:t>ّ</w:t>
      </w:r>
      <w:r w:rsidRPr="00DD2A38">
        <w:rPr>
          <w:rtl/>
        </w:rPr>
        <w:t xml:space="preserve">ب الانشغال المستمر بمهام العمل في أوقات الراحة.  </w:t>
      </w:r>
    </w:p>
    <w:p w:rsidR="007C6591" w:rsidRPr="00DD2A38" w:rsidRDefault="007C6591" w:rsidP="00084372">
      <w:r w:rsidRPr="00DD2A38">
        <w:rPr>
          <w:rtl/>
        </w:rPr>
        <w:t xml:space="preserve">   - تعلم قول "لا" عندما تكون المهام خارج قدراتك أو وقتك.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5972982" wp14:editId="60D25A64">
                <wp:extent cx="5731510" cy="892088"/>
                <wp:effectExtent l="0" t="0" r="2540" b="22860"/>
                <wp:docPr id="16086917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02" name="مجموعة 47"/>
                        <wpg:cNvGrpSpPr/>
                        <wpg:grpSpPr>
                          <a:xfrm>
                            <a:off x="0" y="0"/>
                            <a:ext cx="5731510" cy="895351"/>
                            <a:chOff x="0" y="0"/>
                            <a:chExt cx="5878196" cy="918845"/>
                          </a:xfrm>
                        </wpg:grpSpPr>
                        <wpg:grpSp>
                          <wpg:cNvPr id="1608691703" name="مجموعة 48"/>
                          <wpg:cNvGrpSpPr/>
                          <wpg:grpSpPr>
                            <a:xfrm>
                              <a:off x="0" y="0"/>
                              <a:ext cx="5878196" cy="918845"/>
                              <a:chOff x="0" y="0"/>
                              <a:chExt cx="6240348" cy="919070"/>
                            </a:xfrm>
                          </wpg:grpSpPr>
                          <wpg:grpSp>
                            <wpg:cNvPr id="1608691704" name="مجموعة 49"/>
                            <wpg:cNvGrpSpPr/>
                            <wpg:grpSpPr>
                              <a:xfrm>
                                <a:off x="0" y="169208"/>
                                <a:ext cx="5433072" cy="580613"/>
                                <a:chOff x="0" y="169208"/>
                                <a:chExt cx="5433072" cy="580613"/>
                              </a:xfrm>
                            </wpg:grpSpPr>
                            <wps:wsp>
                              <wps:cNvPr id="16086917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08"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ممارسة تقنيات الاسترخاء</w:t>
                                </w:r>
                              </w:p>
                            </w:txbxContent>
                          </wps:txbx>
                          <wps:bodyPr wrap="square" rtlCol="1">
                            <a:spAutoFit/>
                          </wps:bodyPr>
                        </wps:wsp>
                      </wpg:grpSp>
                      <pic:pic xmlns:pic="http://schemas.openxmlformats.org/drawingml/2006/picture">
                        <pic:nvPicPr>
                          <pic:cNvPr id="160869170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972982" id="_x0000_s23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W1t6c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ZbW3p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3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">
                  <v:group id="مجموعة 48" o:spid="_x0000_s23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">
                    <v:group id="مجموعة 49" o:spid="_x0000_s23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">
                      <v:shape id="شكل حر 50" o:spid="_x0000_s23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" fillcolor="#a5a5a5 [2092]" stroked="f" strokeweight="1pt">
                        <v:stroke joinstyle="miter"/>
                      </v:roundrect>
                    </v:group>
                    <v:oval id="شكل بيضاوي 52" o:spid="_x0000_s23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" filled="f" strokecolor="#168489" strokeweight="1pt">
                      <v:stroke joinstyle="miter"/>
                    </v:oval>
                  </v:group>
                  <v:shape id="مربع نص 41" o:spid="_x0000_s232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" filled="f" stroked="f">
                    <v:textbox style="mso-fit-shape-to-text:t">
                      <w:txbxContent>
                        <w:p w14:paraId="1834C6B3" w14:textId="346D9C73"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ممارسة تقنيات الاسترخاء</w:t>
                          </w:r>
                        </w:p>
                      </w:txbxContent>
                    </v:textbox>
                  </v:shape>
                </v:group>
                <v:shape id="صورة 54" o:spid="_x0000_s23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جر</w:t>
      </w:r>
      <w:r>
        <w:rPr>
          <w:rFonts w:hint="cs"/>
          <w:rtl/>
        </w:rPr>
        <w:t>ّ</w:t>
      </w:r>
      <w:r w:rsidRPr="00DD2A38">
        <w:rPr>
          <w:rtl/>
        </w:rPr>
        <w:t xml:space="preserve">ب تمارين التنفس العميق أو التأمل لخفض مستويات التوتر.  </w:t>
      </w:r>
    </w:p>
    <w:p w:rsidR="007C6591" w:rsidRPr="00DD2A38" w:rsidRDefault="007C6591" w:rsidP="00084372">
      <w:r w:rsidRPr="00DD2A38">
        <w:rPr>
          <w:rtl/>
        </w:rPr>
        <w:t xml:space="preserve">   - مارس الرياضة بانتظام، مثل المشي أو اليوغا، لتحفيز الجسم على إفراز هرمونات السعادة (الإندورفين).  </w:t>
      </w:r>
    </w:p>
    <w:p w:rsidR="007C6591" w:rsidRPr="00DD2A38" w:rsidRDefault="007C6591" w:rsidP="00084372">
      <w:r w:rsidRPr="00DD2A38">
        <w:rPr>
          <w:rtl/>
        </w:rPr>
        <w:t xml:space="preserve">   - خذ استراحات قصيرة خلال يوم العمل لتصفية ذهنك واستعادة النشاط.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7A6DFB" wp14:editId="1775AB2E">
                <wp:extent cx="5731510" cy="892088"/>
                <wp:effectExtent l="0" t="0" r="2540" b="22860"/>
                <wp:docPr id="16086916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93" name="مجموعة 47"/>
                        <wpg:cNvGrpSpPr/>
                        <wpg:grpSpPr>
                          <a:xfrm>
                            <a:off x="0" y="0"/>
                            <a:ext cx="5731510" cy="895351"/>
                            <a:chOff x="0" y="0"/>
                            <a:chExt cx="5878196" cy="918845"/>
                          </a:xfrm>
                        </wpg:grpSpPr>
                        <wpg:grpSp>
                          <wpg:cNvPr id="1608691694" name="مجموعة 48"/>
                          <wpg:cNvGrpSpPr/>
                          <wpg:grpSpPr>
                            <a:xfrm>
                              <a:off x="0" y="0"/>
                              <a:ext cx="5878196" cy="918845"/>
                              <a:chOff x="0" y="0"/>
                              <a:chExt cx="6240348" cy="919070"/>
                            </a:xfrm>
                          </wpg:grpSpPr>
                          <wpg:grpSp>
                            <wpg:cNvPr id="1608691695" name="مجموعة 49"/>
                            <wpg:cNvGrpSpPr/>
                            <wpg:grpSpPr>
                              <a:xfrm>
                                <a:off x="0" y="169208"/>
                                <a:ext cx="5433072" cy="580613"/>
                                <a:chOff x="0" y="169208"/>
                                <a:chExt cx="5433072" cy="580613"/>
                              </a:xfrm>
                            </wpg:grpSpPr>
                            <wps:wsp>
                              <wps:cNvPr id="16086916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99"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الحفاظ على الصحة الجسدية</w:t>
                                </w:r>
                              </w:p>
                            </w:txbxContent>
                          </wps:txbx>
                          <wps:bodyPr wrap="square" rtlCol="1">
                            <a:spAutoFit/>
                          </wps:bodyPr>
                        </wps:wsp>
                      </wpg:grpSp>
                      <pic:pic xmlns:pic="http://schemas.openxmlformats.org/drawingml/2006/picture">
                        <pic:nvPicPr>
                          <pic:cNvPr id="160869170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07A6DFB" id="_x0000_s23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Ke4wcg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sp7jB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23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">
                  <v:group id="مجموعة 48" o:spid="_x0000_s23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">
                    <v:group id="مجموعة 49" o:spid="_x0000_s23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">
                      <v:shape id="شكل حر 50" o:spid="_x0000_s23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" fillcolor="#a5a5a5 [2092]" stroked="f" strokeweight="1pt">
                        <v:stroke joinstyle="miter"/>
                      </v:roundrect>
                    </v:group>
                    <v:oval id="شكل بيضاوي 52" o:spid="_x0000_s23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" filled="f" strokecolor="#168489" strokeweight="1pt">
                      <v:stroke joinstyle="miter"/>
                    </v:oval>
                  </v:group>
                  <v:shape id="مربع نص 41" o:spid="_x0000_s233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" filled="f" stroked="f">
                    <v:textbox style="mso-fit-shape-to-text:t">
                      <w:txbxContent>
                        <w:p w14:paraId="15852002" w14:textId="5F8B087C"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الحفاظ على الصحة الجسدية</w:t>
                          </w:r>
                        </w:p>
                      </w:txbxContent>
                    </v:textbox>
                  </v:shape>
                </v:group>
                <v:shape id="صورة 54" o:spid="_x0000_s23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t xml:space="preserve">   - احرص على تناول طعام صحي ومتوازن لتحسين طاقتك وقدرتك على التركيز.  </w:t>
      </w:r>
    </w:p>
    <w:p w:rsidR="007C6591" w:rsidRPr="00DD2A38" w:rsidRDefault="007C6591" w:rsidP="00084372">
      <w:r w:rsidRPr="00DD2A38">
        <w:rPr>
          <w:rtl/>
        </w:rPr>
        <w:t xml:space="preserve">   - احصل على قسط كافٍ من النوم يوميا</w:t>
      </w:r>
      <w:r>
        <w:rPr>
          <w:rFonts w:hint="cs"/>
          <w:rtl/>
        </w:rPr>
        <w:t>ً</w:t>
      </w:r>
      <w:r w:rsidRPr="00DD2A38">
        <w:rPr>
          <w:rtl/>
        </w:rPr>
        <w:t xml:space="preserve">، لأن قلة النوم تزيد من التوتر.  </w:t>
      </w:r>
    </w:p>
    <w:p w:rsidR="007C6591" w:rsidRPr="00DD2A38" w:rsidRDefault="007C6591" w:rsidP="00084372">
      <w:r w:rsidRPr="00DD2A38">
        <w:rPr>
          <w:rtl/>
        </w:rPr>
        <w:t xml:space="preserve">   - تجن</w:t>
      </w:r>
      <w:r>
        <w:rPr>
          <w:rFonts w:hint="cs"/>
          <w:rtl/>
        </w:rPr>
        <w:t>ّ</w:t>
      </w:r>
      <w:r w:rsidRPr="00DD2A38">
        <w:rPr>
          <w:rtl/>
        </w:rPr>
        <w:t xml:space="preserve">ب الإفراط في تناول الكافيين والمنبهات، لأنها قد تزيد من القلق.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368F1130" wp14:editId="2EF8B003">
                <wp:extent cx="5731510" cy="892088"/>
                <wp:effectExtent l="0" t="0" r="2540" b="22860"/>
                <wp:docPr id="16086916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84" name="مجموعة 47"/>
                        <wpg:cNvGrpSpPr/>
                        <wpg:grpSpPr>
                          <a:xfrm>
                            <a:off x="0" y="0"/>
                            <a:ext cx="5731510" cy="895351"/>
                            <a:chOff x="0" y="0"/>
                            <a:chExt cx="5878196" cy="918845"/>
                          </a:xfrm>
                        </wpg:grpSpPr>
                        <wpg:grpSp>
                          <wpg:cNvPr id="1608691685" name="مجموعة 48"/>
                          <wpg:cNvGrpSpPr/>
                          <wpg:grpSpPr>
                            <a:xfrm>
                              <a:off x="0" y="0"/>
                              <a:ext cx="5878196" cy="918845"/>
                              <a:chOff x="0" y="0"/>
                              <a:chExt cx="6240348" cy="919070"/>
                            </a:xfrm>
                          </wpg:grpSpPr>
                          <wpg:grpSp>
                            <wpg:cNvPr id="1608691686" name="مجموعة 49"/>
                            <wpg:cNvGrpSpPr/>
                            <wpg:grpSpPr>
                              <a:xfrm>
                                <a:off x="0" y="169208"/>
                                <a:ext cx="5433072" cy="580613"/>
                                <a:chOff x="0" y="169208"/>
                                <a:chExt cx="5433072" cy="580613"/>
                              </a:xfrm>
                            </wpg:grpSpPr>
                            <wps:wsp>
                              <wps:cNvPr id="16086916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90"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إعادة صياغة التفكير</w:t>
                                </w:r>
                              </w:p>
                            </w:txbxContent>
                          </wps:txbx>
                          <wps:bodyPr wrap="square" rtlCol="1">
                            <a:spAutoFit/>
                          </wps:bodyPr>
                        </wps:wsp>
                      </wpg:grpSp>
                      <pic:pic xmlns:pic="http://schemas.openxmlformats.org/drawingml/2006/picture">
                        <pic:nvPicPr>
                          <pic:cNvPr id="160869169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68F1130" id="_x0000_s23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VR4Udg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eVR4U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3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">
                  <v:group id="مجموعة 48" o:spid="_x0000_s23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">
                    <v:group id="مجموعة 49" o:spid="_x0000_s23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">
                      <v:shape id="شكل حر 50" o:spid="_x0000_s23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" fillcolor="#a5a5a5 [2092]" stroked="f" strokeweight="1pt">
                        <v:stroke joinstyle="miter"/>
                      </v:roundrect>
                    </v:group>
                    <v:oval id="شكل بيضاوي 52" o:spid="_x0000_s23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" filled="f" strokecolor="#168489" strokeweight="1pt">
                      <v:stroke joinstyle="miter"/>
                    </v:oval>
                  </v:group>
                  <v:shape id="مربع نص 41" o:spid="_x0000_s234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" filled="f" stroked="f">
                    <v:textbox style="mso-fit-shape-to-text:t">
                      <w:txbxContent>
                        <w:p w14:paraId="129D6D6E" w14:textId="32A7A2AF"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إعادة صياغة التفكير</w:t>
                          </w:r>
                        </w:p>
                      </w:txbxContent>
                    </v:textbox>
                  </v:shape>
                </v:group>
                <v:shape id="صورة 54" o:spid="_x0000_s23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رك</w:t>
      </w:r>
      <w:r>
        <w:rPr>
          <w:rFonts w:hint="cs"/>
          <w:rtl/>
        </w:rPr>
        <w:t>ّ</w:t>
      </w:r>
      <w:r w:rsidRPr="00DD2A38">
        <w:rPr>
          <w:rtl/>
        </w:rPr>
        <w:t>ز على الجوانب الإيجابية في عملك بدلا</w:t>
      </w:r>
      <w:r>
        <w:rPr>
          <w:rFonts w:hint="cs"/>
          <w:rtl/>
        </w:rPr>
        <w:t>ً</w:t>
      </w:r>
      <w:r w:rsidRPr="00DD2A38">
        <w:rPr>
          <w:rtl/>
        </w:rPr>
        <w:t xml:space="preserve"> من التركيز على السلبيات.  </w:t>
      </w:r>
    </w:p>
    <w:p w:rsidR="007C6591" w:rsidRPr="00DD2A38" w:rsidRDefault="007C6591" w:rsidP="00084372">
      <w:r w:rsidRPr="00DD2A38">
        <w:rPr>
          <w:rtl/>
        </w:rPr>
        <w:t xml:space="preserve">   - اعتبر التحديات المهنية فرصة للنمو والتعلم بدلا</w:t>
      </w:r>
      <w:r>
        <w:rPr>
          <w:rFonts w:hint="cs"/>
          <w:rtl/>
        </w:rPr>
        <w:t>ً</w:t>
      </w:r>
      <w:r w:rsidRPr="00DD2A38">
        <w:rPr>
          <w:rtl/>
        </w:rPr>
        <w:t xml:space="preserve"> من كونها تهديدا</w:t>
      </w:r>
      <w:r>
        <w:rPr>
          <w:rFonts w:hint="cs"/>
          <w:rtl/>
        </w:rPr>
        <w:t>ً</w:t>
      </w:r>
      <w:r w:rsidRPr="00DD2A38">
        <w:rPr>
          <w:rtl/>
        </w:rPr>
        <w:t xml:space="preserve">.  </w:t>
      </w:r>
    </w:p>
    <w:p w:rsidR="007C6591" w:rsidRPr="00DD2A38" w:rsidRDefault="007C6591" w:rsidP="003C3BDA">
      <w:r w:rsidRPr="00DD2A38">
        <w:rPr>
          <w:rtl/>
        </w:rPr>
        <w:t xml:space="preserve">   - استخدم التفكير الواقعي: لا تسعَ للكمال في كل شيء.  </w:t>
      </w:r>
    </w:p>
    <w:p w:rsidR="007C6591" w:rsidRDefault="00AC742E" w:rsidP="00084372">
      <w:pPr>
        <w:rPr>
          <w:b/>
          <w:bCs/>
          <w:color w:val="168489"/>
        </w:rPr>
      </w:pPr>
      <w:hyperlink r:id="rId157" w:history="1">
        <w:r w:rsidR="007C6591" w:rsidRPr="00AC742E">
          <w:rPr>
            <w:rStyle w:val="Hyperlink"/>
            <w:b/>
            <w:bCs/>
            <w:rtl/>
          </w:rPr>
          <w:t>ثانيا</w:t>
        </w:r>
        <w:r w:rsidR="007C6591" w:rsidRPr="00AC742E">
          <w:rPr>
            <w:rStyle w:val="Hyperlink"/>
            <w:rFonts w:hint="cs"/>
            <w:b/>
            <w:bCs/>
            <w:rtl/>
          </w:rPr>
          <w:t>ً</w:t>
        </w:r>
        <w:r w:rsidR="007C6591" w:rsidRPr="00AC742E">
          <w:rPr>
            <w:rStyle w:val="Hyperlink"/>
            <w:b/>
            <w:bCs/>
            <w:rtl/>
          </w:rPr>
          <w:t>:</w:t>
        </w:r>
      </w:hyperlink>
      <w:r w:rsidR="007C6591" w:rsidRPr="003C3BDA">
        <w:rPr>
          <w:b/>
          <w:bCs/>
          <w:color w:val="C00000"/>
          <w:rtl/>
        </w:rPr>
        <w:t xml:space="preserve"> </w:t>
      </w:r>
      <w:r w:rsidR="007C6591" w:rsidRPr="003C3BDA">
        <w:rPr>
          <w:b/>
          <w:bCs/>
          <w:color w:val="168489"/>
          <w:rtl/>
        </w:rPr>
        <w:t>استراتيجيات جماعية في بيئة العمل</w:t>
      </w:r>
    </w:p>
    <w:p w:rsidR="00F77577" w:rsidRDefault="00F77577" w:rsidP="00F77577">
      <w:pPr>
        <w:rPr>
          <w:b/>
          <w:bCs/>
          <w:rtl/>
        </w:rPr>
      </w:pPr>
      <w:r w:rsidRPr="00F77577">
        <w:rPr>
          <w:b/>
          <w:bCs/>
          <w:noProof/>
        </w:rPr>
        <w:lastRenderedPageBreak/>
        <mc:AlternateContent>
          <mc:Choice Requires="wpg">
            <w:drawing>
              <wp:inline distT="0" distB="0" distL="0" distR="0" wp14:anchorId="6F888235" wp14:editId="72CD893F">
                <wp:extent cx="5819525" cy="1252094"/>
                <wp:effectExtent l="0" t="0" r="10160" b="24765"/>
                <wp:docPr id="827658481" name="Group 2"/>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827658482" name="Group 827658482"/>
                        <wpg:cNvGrpSpPr/>
                        <wpg:grpSpPr>
                          <a:xfrm>
                            <a:off x="0" y="0"/>
                            <a:ext cx="1132732" cy="1252094"/>
                            <a:chOff x="0" y="0"/>
                            <a:chExt cx="2120066" cy="1805054"/>
                          </a:xfrm>
                        </wpg:grpSpPr>
                        <wpg:grpSp>
                          <wpg:cNvPr id="827658483" name="Group 827658483"/>
                          <wpg:cNvGrpSpPr/>
                          <wpg:grpSpPr>
                            <a:xfrm>
                              <a:off x="0" y="0"/>
                              <a:ext cx="2120066" cy="1805054"/>
                              <a:chOff x="0" y="0"/>
                              <a:chExt cx="2809460" cy="2392014"/>
                            </a:xfrm>
                          </wpg:grpSpPr>
                          <wps:wsp>
                            <wps:cNvPr id="827658484" name="Freeform: Shape 827658484"/>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85" name="Freeform: Shape 827658485"/>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86" name="TextBox 126"/>
                          <wps:cNvSpPr txBox="1">
                            <a:spLocks noChangeArrowheads="1"/>
                          </wps:cNvSpPr>
                          <wps:spPr bwMode="auto">
                            <a:xfrm flipV="1">
                              <a:off x="104870" y="413982"/>
                              <a:ext cx="1831839" cy="963764"/>
                            </a:xfrm>
                            <a:prstGeom prst="rect">
                              <a:avLst/>
                            </a:prstGeom>
                          </wps:spPr>
                          <wps:txbx>
                            <w:txbxContent>
                              <w:p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التعاون في حل المشكلات</w:t>
                                </w:r>
                              </w:p>
                              <w:p w:rsidR="00F77577" w:rsidRDefault="00F77577" w:rsidP="00F77577">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827658487" name="Group 827658487"/>
                        <wpg:cNvGrpSpPr/>
                        <wpg:grpSpPr>
                          <a:xfrm>
                            <a:off x="1170601" y="0"/>
                            <a:ext cx="1132732" cy="1252094"/>
                            <a:chOff x="1170601" y="0"/>
                            <a:chExt cx="2120066" cy="1805054"/>
                          </a:xfrm>
                        </wpg:grpSpPr>
                        <wpg:grpSp>
                          <wpg:cNvPr id="827658488" name="Group 827658488"/>
                          <wpg:cNvGrpSpPr/>
                          <wpg:grpSpPr>
                            <a:xfrm>
                              <a:off x="1170601" y="0"/>
                              <a:ext cx="2120066" cy="1805054"/>
                              <a:chOff x="1170601" y="0"/>
                              <a:chExt cx="2809460" cy="2392014"/>
                            </a:xfrm>
                          </wpg:grpSpPr>
                          <wps:wsp>
                            <wps:cNvPr id="827658489" name="Freeform: Shape 827658489"/>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90" name="Freeform: Shape 827658490"/>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27658491" name="TextBox 153"/>
                          <wps:cNvSpPr txBox="1">
                            <a:spLocks noChangeArrowheads="1"/>
                          </wps:cNvSpPr>
                          <wps:spPr bwMode="auto">
                            <a:xfrm flipV="1">
                              <a:off x="1275319" y="229161"/>
                              <a:ext cx="1831839" cy="1429912"/>
                            </a:xfrm>
                            <a:prstGeom prst="rect">
                              <a:avLst/>
                            </a:prstGeom>
                          </wps:spPr>
                          <wps:txbx>
                            <w:txbxContent>
                              <w:p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المشاركة في برامج الدعم المؤسسي</w:t>
                                </w:r>
                              </w:p>
                              <w:p w:rsidR="00F77577" w:rsidRDefault="00F77577" w:rsidP="00F77577">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827658492" name="Group 827658492"/>
                        <wpg:cNvGrpSpPr/>
                        <wpg:grpSpPr>
                          <a:xfrm>
                            <a:off x="3511166" y="0"/>
                            <a:ext cx="1132732" cy="1252094"/>
                            <a:chOff x="3511166" y="0"/>
                            <a:chExt cx="2120066" cy="1805054"/>
                          </a:xfrm>
                        </wpg:grpSpPr>
                        <wpg:grpSp>
                          <wpg:cNvPr id="827658493" name="Group 827658493"/>
                          <wpg:cNvGrpSpPr/>
                          <wpg:grpSpPr>
                            <a:xfrm>
                              <a:off x="3511166" y="0"/>
                              <a:ext cx="2120066" cy="1805054"/>
                              <a:chOff x="3511166" y="0"/>
                              <a:chExt cx="2809460" cy="2392014"/>
                            </a:xfrm>
                          </wpg:grpSpPr>
                          <wps:wsp>
                            <wps:cNvPr id="827658494" name="Freeform: Shape 827658494"/>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27658495" name="Freeform: Shape 827658495"/>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2672" name="TextBox 144"/>
                          <wps:cNvSpPr txBox="1">
                            <a:spLocks noChangeArrowheads="1"/>
                          </wps:cNvSpPr>
                          <wps:spPr bwMode="auto">
                            <a:xfrm flipV="1">
                              <a:off x="3616036" y="399521"/>
                              <a:ext cx="1831839" cy="992685"/>
                            </a:xfrm>
                            <a:prstGeom prst="rect">
                              <a:avLst/>
                            </a:prstGeom>
                          </wps:spPr>
                          <wps:txbx>
                            <w:txbxContent>
                              <w:p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طلب المساعدة من الإدارة</w:t>
                                </w:r>
                              </w:p>
                              <w:p w:rsidR="00F77577" w:rsidRDefault="00F77577" w:rsidP="00F77577">
                                <w:pPr>
                                  <w:jc w:val="center"/>
                                  <w:rPr>
                                    <w:rFonts w:hAnsi="Adobe Arabic" w:cs="Adobe Arabic"/>
                                    <w:b/>
                                    <w:bCs/>
                                    <w:kern w:val="24"/>
                                    <w:sz w:val="36"/>
                                    <w:szCs w:val="36"/>
                                    <w:lang w:bidi="ar-EG"/>
                                  </w:rPr>
                                </w:pPr>
                                <w:r>
                                  <w:rPr>
                                    <w:rFonts w:hAnsi="Adobe Arabic" w:cs="Adobe Arabic"/>
                                    <w:b/>
                                    <w:bCs/>
                                    <w:kern w:val="24"/>
                                    <w:sz w:val="36"/>
                                    <w:szCs w:val="36"/>
                                    <w:rtl/>
                                    <w:lang w:bidi="ar-EG"/>
                                  </w:rPr>
                                  <w:t>الحنان والرحمة</w:t>
                                </w:r>
                              </w:p>
                            </w:txbxContent>
                          </wps:txbx>
                          <wps:bodyPr rot="0" vert="horz" wrap="square" lIns="0" tIns="45720" rIns="0" bIns="45720" anchor="b" anchorCtr="0" upright="1">
                            <a:noAutofit/>
                          </wps:bodyPr>
                        </wps:wsp>
                      </wpg:grpSp>
                      <wpg:grpSp>
                        <wpg:cNvPr id="1608692673" name="Group 1608692673"/>
                        <wpg:cNvGrpSpPr/>
                        <wpg:grpSpPr>
                          <a:xfrm>
                            <a:off x="2346228" y="0"/>
                            <a:ext cx="1132732" cy="1252094"/>
                            <a:chOff x="2346228" y="0"/>
                            <a:chExt cx="2120066" cy="1805054"/>
                          </a:xfrm>
                        </wpg:grpSpPr>
                        <wpg:grpSp>
                          <wpg:cNvPr id="1608692674" name="Group 1608692674"/>
                          <wpg:cNvGrpSpPr/>
                          <wpg:grpSpPr>
                            <a:xfrm>
                              <a:off x="2346228" y="0"/>
                              <a:ext cx="2120066" cy="1805054"/>
                              <a:chOff x="2346228" y="0"/>
                              <a:chExt cx="2809460" cy="2392014"/>
                            </a:xfrm>
                          </wpg:grpSpPr>
                          <wps:wsp>
                            <wps:cNvPr id="1608692675" name="Freeform: Shape 1608692675"/>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676" name="Freeform: Shape 1608692676"/>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2677" name="TextBox 148"/>
                          <wps:cNvSpPr txBox="1">
                            <a:spLocks noChangeArrowheads="1"/>
                          </wps:cNvSpPr>
                          <wps:spPr bwMode="auto">
                            <a:xfrm flipV="1">
                              <a:off x="2451098" y="425635"/>
                              <a:ext cx="1831839" cy="940459"/>
                            </a:xfrm>
                            <a:prstGeom prst="rect">
                              <a:avLst/>
                            </a:prstGeom>
                          </wps:spPr>
                          <wps:txbx>
                            <w:txbxContent>
                              <w:p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إنشاء مساحة عمل مريحة</w:t>
                                </w:r>
                              </w:p>
                              <w:p w:rsidR="00F77577" w:rsidRDefault="00F77577" w:rsidP="00F77577">
                                <w:pPr>
                                  <w:jc w:val="center"/>
                                  <w:rPr>
                                    <w:rFonts w:hAnsi="Adobe Arabic" w:cs="Adobe Arabic"/>
                                    <w:b/>
                                    <w:bCs/>
                                    <w:kern w:val="24"/>
                                    <w:sz w:val="36"/>
                                    <w:szCs w:val="36"/>
                                    <w:lang w:bidi="ar-EG"/>
                                  </w:rPr>
                                </w:pPr>
                              </w:p>
                            </w:txbxContent>
                          </wps:txbx>
                          <wps:bodyPr rot="0" vert="horz" wrap="square" lIns="0" tIns="45720" rIns="0" bIns="45720" anchor="b" anchorCtr="0" upright="1">
                            <a:noAutofit/>
                          </wps:bodyPr>
                        </wps:wsp>
                      </wpg:grpSp>
                      <wpg:grpSp>
                        <wpg:cNvPr id="1608692678" name="Group 1608692678"/>
                        <wpg:cNvGrpSpPr/>
                        <wpg:grpSpPr>
                          <a:xfrm>
                            <a:off x="4686793" y="0"/>
                            <a:ext cx="1132732" cy="1252094"/>
                            <a:chOff x="4686793" y="0"/>
                            <a:chExt cx="2120066" cy="1805054"/>
                          </a:xfrm>
                        </wpg:grpSpPr>
                        <wpg:grpSp>
                          <wpg:cNvPr id="1608692679" name="Group 1608692679"/>
                          <wpg:cNvGrpSpPr/>
                          <wpg:grpSpPr>
                            <a:xfrm>
                              <a:off x="4686793" y="0"/>
                              <a:ext cx="2120066" cy="1805054"/>
                              <a:chOff x="4686793" y="0"/>
                              <a:chExt cx="2809460" cy="2392014"/>
                            </a:xfrm>
                          </wpg:grpSpPr>
                          <wps:wsp>
                            <wps:cNvPr id="1608692680" name="Freeform: Shape 1608692680"/>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681" name="Freeform: Shape 1608692681"/>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2682" name="TextBox 140"/>
                          <wps:cNvSpPr txBox="1">
                            <a:spLocks noChangeArrowheads="1"/>
                          </wps:cNvSpPr>
                          <wps:spPr bwMode="auto">
                            <a:xfrm flipV="1">
                              <a:off x="4856182" y="229751"/>
                              <a:ext cx="1701620" cy="1362391"/>
                            </a:xfrm>
                            <a:prstGeom prst="rect">
                              <a:avLst/>
                            </a:prstGeom>
                          </wps:spPr>
                          <wps:txbx>
                            <w:txbxContent>
                              <w:p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بناء علاقات إيجابية مع الزملاء</w:t>
                                </w:r>
                              </w:p>
                              <w:p w:rsidR="00F77577" w:rsidRDefault="00F77577" w:rsidP="00F77577">
                                <w:pPr>
                                  <w:jc w:val="center"/>
                                  <w:rPr>
                                    <w:rFonts w:eastAsia="Calibri" w:hAnsi="Adobe Arabic" w:cs="Adobe Arabic"/>
                                    <w:b/>
                                    <w:bCs/>
                                    <w:kern w:val="24"/>
                                    <w:sz w:val="36"/>
                                    <w:szCs w:val="36"/>
                                    <w:lang w:bidi="ar-EG"/>
                                  </w:rPr>
                                </w:pPr>
                              </w:p>
                            </w:txbxContent>
                          </wps:txbx>
                          <wps:bodyPr rot="0" vert="horz" wrap="square" lIns="0" tIns="45720" rIns="0" bIns="45720" anchor="b" anchorCtr="0" upright="1">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888235" id="_x0000_s2346"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">
                <v:group id="Group 827658482" o:spid="_x0000_s2347"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">
                  <v:group id="Group 827658483" o:spid="_x0000_s2348"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">
                    <v:shape id="Freeform: Shape 827658484" o:spid="_x0000_s2349"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85" o:spid="_x0000_s2350"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2351" type="#_x0000_t202" style="position:absolute;left:1048;top:4139;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" filled="f" stroked="f">
                    <v:textbox inset="0,,0">
                      <w:txbxContent>
                        <w:p w14:paraId="011F73D2" w14:textId="77777777"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التعاون في حل المشكلات</w:t>
                          </w:r>
                        </w:p>
                        <w:p w14:paraId="55F50101" w14:textId="22A077C5" w:rsidR="00F77577" w:rsidRDefault="00F77577" w:rsidP="00F77577">
                          <w:pPr>
                            <w:jc w:val="center"/>
                            <w:rPr>
                              <w:rFonts w:hAnsi="Adobe Arabic" w:cs="Adobe Arabic"/>
                              <w:b/>
                              <w:bCs/>
                              <w:kern w:val="24"/>
                              <w:sz w:val="36"/>
                              <w:szCs w:val="36"/>
                              <w:lang w:bidi="ar-EG"/>
                            </w:rPr>
                          </w:pPr>
                        </w:p>
                      </w:txbxContent>
                    </v:textbox>
                  </v:shape>
                </v:group>
                <v:group id="Group 827658487" o:spid="_x0000_s2352"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">
                  <v:group id="Group 827658488" o:spid="_x0000_s2353"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">
                    <v:shape id="Freeform: Shape 827658489" o:spid="_x0000_s2354"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90" o:spid="_x0000_s2355"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&#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2356" type="#_x0000_t202" style="position:absolute;left:12753;top:2291;width:18318;height:14299;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" filled="f" stroked="f">
                    <v:textbox inset="0,,0">
                      <w:txbxContent>
                        <w:p w14:paraId="1DD606A9" w14:textId="77777777"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المشاركة في برامج الدعم المؤسسي</w:t>
                          </w:r>
                        </w:p>
                        <w:p w14:paraId="7B21E2F9" w14:textId="5F140378" w:rsidR="00F77577" w:rsidRDefault="00F77577" w:rsidP="00F77577">
                          <w:pPr>
                            <w:jc w:val="center"/>
                            <w:rPr>
                              <w:rFonts w:hAnsi="Adobe Arabic" w:cs="Adobe Arabic"/>
                              <w:b/>
                              <w:bCs/>
                              <w:kern w:val="24"/>
                              <w:sz w:val="36"/>
                              <w:szCs w:val="36"/>
                              <w:lang w:bidi="ar-EG"/>
                            </w:rPr>
                          </w:pPr>
                        </w:p>
                      </w:txbxContent>
                    </v:textbox>
                  </v:shape>
                </v:group>
                <v:group id="Group 827658492" o:spid="_x0000_s2357"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">
                  <v:group id="Group 827658493" o:spid="_x0000_s2358"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">
                    <v:shape id="Freeform: Shape 827658494" o:spid="_x0000_s2359"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827658495" o:spid="_x0000_s2360"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2361"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" filled="f" stroked="f">
                    <v:textbox inset="0,,0">
                      <w:txbxContent>
                        <w:p w14:paraId="76DD8BA9" w14:textId="77777777"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طلب المساعدة من الإدارة</w:t>
                          </w:r>
                        </w:p>
                        <w:p w14:paraId="42D5F1BF" w14:textId="6EB42E62" w:rsidR="00F77577" w:rsidRDefault="00F77577" w:rsidP="00F77577">
                          <w:pPr>
                            <w:jc w:val="center"/>
                            <w:rPr>
                              <w:rFonts w:hAnsi="Adobe Arabic" w:cs="Adobe Arabic"/>
                              <w:b/>
                              <w:bCs/>
                              <w:kern w:val="24"/>
                              <w:sz w:val="36"/>
                              <w:szCs w:val="36"/>
                              <w:lang w:bidi="ar-EG"/>
                            </w:rPr>
                          </w:pPr>
                          <w:r>
                            <w:rPr>
                              <w:rFonts w:hAnsi="Adobe Arabic" w:cs="Adobe Arabic"/>
                              <w:b/>
                              <w:bCs/>
                              <w:kern w:val="24"/>
                              <w:sz w:val="36"/>
                              <w:szCs w:val="36"/>
                              <w:rtl/>
                              <w:lang w:bidi="ar-EG"/>
                            </w:rPr>
                            <w:t>الحنان والرحمة</w:t>
                          </w:r>
                        </w:p>
                      </w:txbxContent>
                    </v:textbox>
                  </v:shape>
                </v:group>
                <v:group id="Group 1608692673" o:spid="_x0000_s2362"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">
                  <v:group id="Group 1608692674" o:spid="_x0000_s2363"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BpK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">
                    <v:shape id="Freeform: Shape 1608692675" o:spid="_x0000_s2364"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2676" o:spid="_x0000_s2365"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2366"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" filled="f" stroked="f">
                    <v:textbox inset="0,,0">
                      <w:txbxContent>
                        <w:p w14:paraId="399F32EE" w14:textId="77777777"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إنشاء مساحة عمل مريحة</w:t>
                          </w:r>
                        </w:p>
                        <w:p w14:paraId="5CE4122A" w14:textId="6AD2F21D" w:rsidR="00F77577" w:rsidRDefault="00F77577" w:rsidP="00F77577">
                          <w:pPr>
                            <w:jc w:val="center"/>
                            <w:rPr>
                              <w:rFonts w:hAnsi="Adobe Arabic" w:cs="Adobe Arabic"/>
                              <w:b/>
                              <w:bCs/>
                              <w:kern w:val="24"/>
                              <w:sz w:val="36"/>
                              <w:szCs w:val="36"/>
                              <w:lang w:bidi="ar-EG"/>
                            </w:rPr>
                          </w:pPr>
                        </w:p>
                      </w:txbxContent>
                    </v:textbox>
                  </v:shape>
                </v:group>
                <v:group id="Group 1608692678" o:spid="_x0000_s2367"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">
                  <v:group id="Group 1608692679" o:spid="_x0000_s2368"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">
                    <v:shape id="Freeform: Shape 1608692680" o:spid="_x0000_s2369"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2681" o:spid="_x0000_s2370"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2371" type="#_x0000_t202" style="position:absolute;left:48561;top:2297;width:17017;height:1362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" filled="f" stroked="f">
                    <v:textbox inset="0,,0">
                      <w:txbxContent>
                        <w:p w14:paraId="422CA69D" w14:textId="77777777"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بناء علاقات إيجابية مع الزملاء</w:t>
                          </w:r>
                        </w:p>
                        <w:p w14:paraId="07D93882" w14:textId="5D2A7DE5" w:rsidR="00F77577" w:rsidRDefault="00F77577" w:rsidP="00F77577">
                          <w:pPr>
                            <w:jc w:val="center"/>
                            <w:rPr>
                              <w:rFonts w:eastAsia="Calibri" w:hAnsi="Adobe Arabic" w:cs="Adobe Arabic"/>
                              <w:b/>
                              <w:bCs/>
                              <w:kern w:val="24"/>
                              <w:sz w:val="36"/>
                              <w:szCs w:val="36"/>
                              <w:lang w:bidi="ar-EG"/>
                            </w:rPr>
                          </w:pPr>
                        </w:p>
                      </w:txbxContent>
                    </v:textbox>
                  </v:shape>
                </v:group>
                <w10:anchorlock/>
              </v:group>
            </w:pict>
          </mc:Fallback>
        </mc:AlternateContent>
      </w:r>
    </w:p>
    <w:p w:rsidR="00084372" w:rsidRPr="004039DA" w:rsidRDefault="00084372" w:rsidP="00084372">
      <w:pPr>
        <w:rPr>
          <w:b/>
          <w:bCs/>
        </w:rPr>
      </w:pPr>
      <w:r w:rsidRPr="002A078C">
        <w:rPr>
          <w:rFonts w:ascii="Sakkal Majalla" w:hAnsi="Sakkal Majalla"/>
          <w:noProof/>
          <w:sz w:val="34"/>
        </w:rPr>
        <mc:AlternateContent>
          <mc:Choice Requires="wpg">
            <w:drawing>
              <wp:inline distT="0" distB="0" distL="0" distR="0" wp14:anchorId="30D739E9" wp14:editId="0FE9ACF8">
                <wp:extent cx="5731510" cy="892088"/>
                <wp:effectExtent l="0" t="0" r="2540" b="22860"/>
                <wp:docPr id="16086916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75" name="مجموعة 47"/>
                        <wpg:cNvGrpSpPr/>
                        <wpg:grpSpPr>
                          <a:xfrm>
                            <a:off x="0" y="0"/>
                            <a:ext cx="5731510" cy="895351"/>
                            <a:chOff x="0" y="0"/>
                            <a:chExt cx="5878196" cy="918845"/>
                          </a:xfrm>
                        </wpg:grpSpPr>
                        <wpg:grpSp>
                          <wpg:cNvPr id="1608691676" name="مجموعة 48"/>
                          <wpg:cNvGrpSpPr/>
                          <wpg:grpSpPr>
                            <a:xfrm>
                              <a:off x="0" y="0"/>
                              <a:ext cx="5878196" cy="918845"/>
                              <a:chOff x="0" y="0"/>
                              <a:chExt cx="6240348" cy="919070"/>
                            </a:xfrm>
                          </wpg:grpSpPr>
                          <wpg:grpSp>
                            <wpg:cNvPr id="1608691677" name="مجموعة 49"/>
                            <wpg:cNvGrpSpPr/>
                            <wpg:grpSpPr>
                              <a:xfrm>
                                <a:off x="0" y="169208"/>
                                <a:ext cx="5433072" cy="580613"/>
                                <a:chOff x="0" y="169208"/>
                                <a:chExt cx="5433072" cy="580613"/>
                              </a:xfrm>
                            </wpg:grpSpPr>
                            <wps:wsp>
                              <wps:cNvPr id="16086916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81"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بناء علاقات إيجابية مع الزملاء</w:t>
                                </w:r>
                              </w:p>
                            </w:txbxContent>
                          </wps:txbx>
                          <wps:bodyPr wrap="square" rtlCol="1">
                            <a:spAutoFit/>
                          </wps:bodyPr>
                        </wps:wsp>
                      </wpg:grpSp>
                      <pic:pic xmlns:pic="http://schemas.openxmlformats.org/drawingml/2006/picture">
                        <pic:nvPicPr>
                          <pic:cNvPr id="160869168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0D739E9" id="_x0000_s23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6NdwcAAP0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Sv+j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">
                  <v:group id="مجموعة 48" o:spid="_x0000_s2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">
                    <v:group id="مجموعة 49" o:spid="_x0000_s2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">
                      <v:shape id="شكل حر 50" o:spid="_x0000_s2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" fillcolor="#a5a5a5 [2092]" stroked="f" strokeweight="1pt">
                        <v:stroke joinstyle="miter"/>
                      </v:roundrect>
                    </v:group>
                    <v:oval id="شكل بيضاوي 52" o:spid="_x0000_s2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" filled="f" strokecolor="#168489" strokeweight="1pt">
                      <v:stroke joinstyle="miter"/>
                    </v:oval>
                  </v:group>
                  <v:shape id="مربع نص 41" o:spid="_x0000_s237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" filled="f" stroked="f">
                    <v:textbox style="mso-fit-shape-to-text:t">
                      <w:txbxContent>
                        <w:p w14:paraId="72F047A5" w14:textId="3BD50B4F"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بناء علاقات إيجابية مع الزملاء</w:t>
                          </w:r>
                        </w:p>
                      </w:txbxContent>
                    </v:textbox>
                  </v:shape>
                </v:group>
                <v:shape id="صورة 54" o:spid="_x0000_s2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حاول بناء شبكة دعم داخل بيئة العمل من خلال التعاون والتواصل المستمر مع الزملاء.  </w:t>
      </w:r>
    </w:p>
    <w:p w:rsidR="007C6591" w:rsidRPr="00DD2A38" w:rsidRDefault="007C6591" w:rsidP="00084372">
      <w:r w:rsidRPr="00DD2A38">
        <w:rPr>
          <w:rtl/>
        </w:rPr>
        <w:t xml:space="preserve">   - قد</w:t>
      </w:r>
      <w:r>
        <w:rPr>
          <w:rFonts w:hint="cs"/>
          <w:rtl/>
        </w:rPr>
        <w:t>ّ</w:t>
      </w:r>
      <w:r w:rsidRPr="00DD2A38">
        <w:rPr>
          <w:rtl/>
        </w:rPr>
        <w:t xml:space="preserve">م الدعم للآخرين، لأن العلاقات الجيدة تخلق بيئة عمل أكثر راحة.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44B3F0" wp14:editId="3D1DE7F2">
                <wp:extent cx="5731510" cy="892088"/>
                <wp:effectExtent l="0" t="0" r="2540" b="22860"/>
                <wp:docPr id="16086916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66" name="مجموعة 47"/>
                        <wpg:cNvGrpSpPr/>
                        <wpg:grpSpPr>
                          <a:xfrm>
                            <a:off x="0" y="0"/>
                            <a:ext cx="5731510" cy="895351"/>
                            <a:chOff x="0" y="0"/>
                            <a:chExt cx="5878196" cy="918845"/>
                          </a:xfrm>
                        </wpg:grpSpPr>
                        <wpg:grpSp>
                          <wpg:cNvPr id="1608691667" name="مجموعة 48"/>
                          <wpg:cNvGrpSpPr/>
                          <wpg:grpSpPr>
                            <a:xfrm>
                              <a:off x="0" y="0"/>
                              <a:ext cx="5878196" cy="918845"/>
                              <a:chOff x="0" y="0"/>
                              <a:chExt cx="6240348" cy="919070"/>
                            </a:xfrm>
                          </wpg:grpSpPr>
                          <wpg:grpSp>
                            <wpg:cNvPr id="1608691668" name="مجموعة 49"/>
                            <wpg:cNvGrpSpPr/>
                            <wpg:grpSpPr>
                              <a:xfrm>
                                <a:off x="0" y="169208"/>
                                <a:ext cx="5433072" cy="580613"/>
                                <a:chOff x="0" y="169208"/>
                                <a:chExt cx="5433072" cy="580613"/>
                              </a:xfrm>
                            </wpg:grpSpPr>
                            <wps:wsp>
                              <wps:cNvPr id="16086916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72"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طلب المساعدة من الإدارة</w:t>
                                </w:r>
                              </w:p>
                            </w:txbxContent>
                          </wps:txbx>
                          <wps:bodyPr wrap="square" rtlCol="1">
                            <a:spAutoFit/>
                          </wps:bodyPr>
                        </wps:wsp>
                      </wpg:grpSp>
                      <pic:pic xmlns:pic="http://schemas.openxmlformats.org/drawingml/2006/picture">
                        <pic:nvPicPr>
                          <pic:cNvPr id="160869167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044B3F0" id="_x0000_s23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cygE1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">
                  <v:group id="مجموعة 48" o:spid="_x0000_s2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">
                    <v:group id="مجموعة 49" o:spid="_x0000_s2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">
                      <v:shape id="شكل حر 50" o:spid="_x0000_s2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" fillcolor="#a5a5a5 [2092]" stroked="f" strokeweight="1pt">
                        <v:stroke joinstyle="miter"/>
                      </v:roundrect>
                    </v:group>
                    <v:oval id="شكل بيضاوي 52" o:spid="_x0000_s2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" filled="f" strokecolor="#168489" strokeweight="1pt">
                      <v:stroke joinstyle="miter"/>
                    </v:oval>
                  </v:group>
                  <v:shape id="مربع نص 41" o:spid="_x0000_s23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" filled="f" stroked="f">
                    <v:textbox style="mso-fit-shape-to-text:t">
                      <w:txbxContent>
                        <w:p w14:paraId="41F94C2F" w14:textId="5F03BAEE"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طلب المساعدة من الإدارة</w:t>
                          </w:r>
                        </w:p>
                      </w:txbxContent>
                    </v:textbox>
                  </v:shape>
                </v:group>
                <v:shape id="صورة 54" o:spid="_x0000_s2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إذا كنت تواجه ضغطا</w:t>
      </w:r>
      <w:r>
        <w:rPr>
          <w:rFonts w:hint="cs"/>
          <w:rtl/>
        </w:rPr>
        <w:t>ً</w:t>
      </w:r>
      <w:r w:rsidRPr="00DD2A38">
        <w:rPr>
          <w:rtl/>
        </w:rPr>
        <w:t xml:space="preserve"> مهنيا</w:t>
      </w:r>
      <w:r>
        <w:rPr>
          <w:rFonts w:hint="cs"/>
          <w:rtl/>
        </w:rPr>
        <w:t>ً</w:t>
      </w:r>
      <w:r w:rsidRPr="00DD2A38">
        <w:rPr>
          <w:rtl/>
        </w:rPr>
        <w:t xml:space="preserve"> كبيرا</w:t>
      </w:r>
      <w:r>
        <w:rPr>
          <w:rFonts w:hint="cs"/>
          <w:rtl/>
        </w:rPr>
        <w:t>ً</w:t>
      </w:r>
      <w:r w:rsidRPr="00DD2A38">
        <w:rPr>
          <w:rtl/>
        </w:rPr>
        <w:t xml:space="preserve">، ناقش الأمر مع مديرك المباشر.  </w:t>
      </w:r>
    </w:p>
    <w:p w:rsidR="007C6591" w:rsidRPr="00DD2A38" w:rsidRDefault="007C6591" w:rsidP="00084372">
      <w:r w:rsidRPr="00DD2A38">
        <w:rPr>
          <w:rtl/>
        </w:rPr>
        <w:t xml:space="preserve">   - اقترح حلولا</w:t>
      </w:r>
      <w:r>
        <w:rPr>
          <w:rFonts w:hint="cs"/>
          <w:rtl/>
        </w:rPr>
        <w:t>ً</w:t>
      </w:r>
      <w:r w:rsidRPr="00DD2A38">
        <w:rPr>
          <w:rtl/>
        </w:rPr>
        <w:t xml:space="preserve"> لتحسين بيئة العمل أو توزيع العبء الوظيفي بشكل أكثر عدلا</w:t>
      </w:r>
      <w:r>
        <w:rPr>
          <w:rFonts w:hint="cs"/>
          <w:rtl/>
        </w:rPr>
        <w:t>ً</w:t>
      </w:r>
      <w:r w:rsidRPr="00DD2A38">
        <w:rPr>
          <w:rtl/>
        </w:rPr>
        <w:t xml:space="preserve">.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F3AFE7E" wp14:editId="5529DC67">
                <wp:extent cx="5731510" cy="892088"/>
                <wp:effectExtent l="0" t="0" r="2540" b="22860"/>
                <wp:docPr id="16086916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57" name="مجموعة 47"/>
                        <wpg:cNvGrpSpPr/>
                        <wpg:grpSpPr>
                          <a:xfrm>
                            <a:off x="0" y="0"/>
                            <a:ext cx="5731510" cy="895351"/>
                            <a:chOff x="0" y="0"/>
                            <a:chExt cx="5878196" cy="918845"/>
                          </a:xfrm>
                        </wpg:grpSpPr>
                        <wpg:grpSp>
                          <wpg:cNvPr id="1608691658" name="مجموعة 48"/>
                          <wpg:cNvGrpSpPr/>
                          <wpg:grpSpPr>
                            <a:xfrm>
                              <a:off x="0" y="0"/>
                              <a:ext cx="5878196" cy="918845"/>
                              <a:chOff x="0" y="0"/>
                              <a:chExt cx="6240348" cy="919070"/>
                            </a:xfrm>
                          </wpg:grpSpPr>
                          <wpg:grpSp>
                            <wpg:cNvPr id="1608691659" name="مجموعة 49"/>
                            <wpg:cNvGrpSpPr/>
                            <wpg:grpSpPr>
                              <a:xfrm>
                                <a:off x="0" y="169208"/>
                                <a:ext cx="5433072" cy="580613"/>
                                <a:chOff x="0" y="169208"/>
                                <a:chExt cx="5433072" cy="580613"/>
                              </a:xfrm>
                            </wpg:grpSpPr>
                            <wps:wsp>
                              <wps:cNvPr id="16086916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63"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إنشاء مساحة عمل مريحة</w:t>
                                </w:r>
                              </w:p>
                            </w:txbxContent>
                          </wps:txbx>
                          <wps:bodyPr wrap="square" rtlCol="1">
                            <a:spAutoFit/>
                          </wps:bodyPr>
                        </wps:wsp>
                      </wpg:grpSp>
                      <pic:pic xmlns:pic="http://schemas.openxmlformats.org/drawingml/2006/picture">
                        <pic:nvPicPr>
                          <pic:cNvPr id="160869166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3AFE7E" id="_x0000_s23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hhGxf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2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">
                  <v:group id="مجموعة 48" o:spid="_x0000_s2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">
                    <v:group id="مجموعة 49" o:spid="_x0000_s2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">
                      <v:shape id="شكل حر 50" o:spid="_x0000_s2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" fillcolor="#a5a5a5 [2092]" stroked="f" strokeweight="1pt">
                        <v:stroke joinstyle="miter"/>
                      </v:roundrect>
                    </v:group>
                    <v:oval id="شكل بيضاوي 52" o:spid="_x0000_s2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" filled="f" strokecolor="#168489" strokeweight="1pt">
                      <v:stroke joinstyle="miter"/>
                    </v:oval>
                  </v:group>
                  <v:shape id="مربع نص 41" o:spid="_x0000_s239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" filled="f" stroked="f">
                    <v:textbox style="mso-fit-shape-to-text:t">
                      <w:txbxContent>
                        <w:p w14:paraId="7F233377" w14:textId="13BBFEE4"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إنشاء مساحة عمل مريحة</w:t>
                          </w:r>
                        </w:p>
                      </w:txbxContent>
                    </v:textbox>
                  </v:shape>
                </v:group>
                <v:shape id="صورة 54" o:spid="_x0000_s2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حافظ على تنظيم مكتبك وبيئة عملك لتقليل الشعور بالفوضى.  </w:t>
      </w:r>
    </w:p>
    <w:p w:rsidR="007C6591" w:rsidRPr="00DD2A38" w:rsidRDefault="007C6591" w:rsidP="00084372">
      <w:r w:rsidRPr="00DD2A38">
        <w:rPr>
          <w:rtl/>
        </w:rPr>
        <w:t xml:space="preserve">   - اجعل مساحتك الشخصية مريحة ومناسبة للإنتاجية.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AE4BF7B" wp14:editId="7E8994ED">
                <wp:extent cx="5731510" cy="892088"/>
                <wp:effectExtent l="0" t="0" r="2540" b="22860"/>
                <wp:docPr id="16086916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48" name="مجموعة 47"/>
                        <wpg:cNvGrpSpPr/>
                        <wpg:grpSpPr>
                          <a:xfrm>
                            <a:off x="0" y="0"/>
                            <a:ext cx="5731510" cy="895351"/>
                            <a:chOff x="0" y="0"/>
                            <a:chExt cx="5878196" cy="918845"/>
                          </a:xfrm>
                        </wpg:grpSpPr>
                        <wpg:grpSp>
                          <wpg:cNvPr id="1608691649" name="مجموعة 48"/>
                          <wpg:cNvGrpSpPr/>
                          <wpg:grpSpPr>
                            <a:xfrm>
                              <a:off x="0" y="0"/>
                              <a:ext cx="5878196" cy="918845"/>
                              <a:chOff x="0" y="0"/>
                              <a:chExt cx="6240348" cy="919070"/>
                            </a:xfrm>
                          </wpg:grpSpPr>
                          <wpg:grpSp>
                            <wpg:cNvPr id="1608691650" name="مجموعة 49"/>
                            <wpg:cNvGrpSpPr/>
                            <wpg:grpSpPr>
                              <a:xfrm>
                                <a:off x="0" y="169208"/>
                                <a:ext cx="5433072" cy="580613"/>
                                <a:chOff x="0" y="169208"/>
                                <a:chExt cx="5433072" cy="580613"/>
                              </a:xfrm>
                            </wpg:grpSpPr>
                            <wps:wsp>
                              <wps:cNvPr id="16086916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54"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المشاركة في برامج الدعم المؤسسي</w:t>
                                </w:r>
                              </w:p>
                            </w:txbxContent>
                          </wps:txbx>
                          <wps:bodyPr wrap="square" rtlCol="1">
                            <a:spAutoFit/>
                          </wps:bodyPr>
                        </wps:wsp>
                      </wpg:grpSp>
                      <pic:pic xmlns:pic="http://schemas.openxmlformats.org/drawingml/2006/picture">
                        <pic:nvPicPr>
                          <pic:cNvPr id="160869165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AE4BF7B" id="_x0000_s239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lD/hJ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">
                  <v:group id="مجموعة 48" o:spid="_x0000_s2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">
                    <v:group id="مجموعة 49" o:spid="_x0000_s2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">
                      <v:shape id="شكل حر 50" o:spid="_x0000_s2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" fillcolor="#a5a5a5 [2092]" stroked="f" strokeweight="1pt">
                        <v:stroke joinstyle="miter"/>
                      </v:roundrect>
                    </v:group>
                    <v:oval id="شكل بيضاوي 52" o:spid="_x0000_s2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" filled="f" strokecolor="#168489" strokeweight="1pt">
                      <v:stroke joinstyle="miter"/>
                    </v:oval>
                  </v:group>
                  <v:shape id="مربع نص 41" o:spid="_x0000_s240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" filled="f" stroked="f">
                    <v:textbox style="mso-fit-shape-to-text:t">
                      <w:txbxContent>
                        <w:p w14:paraId="7D970BB7" w14:textId="4B3AD470"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المشاركة في برامج الدعم المؤسسي</w:t>
                          </w:r>
                        </w:p>
                      </w:txbxContent>
                    </v:textbox>
                  </v:shape>
                </v:group>
                <v:shape id="صورة 54" o:spid="_x0000_s2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استفد من برامج الدعم النفسي أو المهني التي تقدمها المؤسسة.  </w:t>
      </w:r>
    </w:p>
    <w:p w:rsidR="007C6591" w:rsidRPr="00DD2A38" w:rsidRDefault="007C6591" w:rsidP="00084372">
      <w:r w:rsidRPr="00DD2A38">
        <w:rPr>
          <w:rtl/>
        </w:rPr>
        <w:t xml:space="preserve">   - إذا كانت الشركة توفر استشارات نفسية أو دورات تدريبية لإدارة الضغوط، احرص على المشاركة فيها.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6034882E" wp14:editId="5B2034D1">
                <wp:extent cx="5731510" cy="892088"/>
                <wp:effectExtent l="0" t="0" r="2540" b="22860"/>
                <wp:docPr id="16086916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639" name="مجموعة 47"/>
                        <wpg:cNvGrpSpPr/>
                        <wpg:grpSpPr>
                          <a:xfrm>
                            <a:off x="0" y="0"/>
                            <a:ext cx="5731510" cy="895351"/>
                            <a:chOff x="0" y="0"/>
                            <a:chExt cx="5878196" cy="918845"/>
                          </a:xfrm>
                        </wpg:grpSpPr>
                        <wpg:grpSp>
                          <wpg:cNvPr id="1608691640" name="مجموعة 48"/>
                          <wpg:cNvGrpSpPr/>
                          <wpg:grpSpPr>
                            <a:xfrm>
                              <a:off x="0" y="0"/>
                              <a:ext cx="5878196" cy="918845"/>
                              <a:chOff x="0" y="0"/>
                              <a:chExt cx="6240348" cy="919070"/>
                            </a:xfrm>
                          </wpg:grpSpPr>
                          <wpg:grpSp>
                            <wpg:cNvPr id="1608691641" name="مجموعة 49"/>
                            <wpg:cNvGrpSpPr/>
                            <wpg:grpSpPr>
                              <a:xfrm>
                                <a:off x="0" y="169208"/>
                                <a:ext cx="5433072" cy="580613"/>
                                <a:chOff x="0" y="169208"/>
                                <a:chExt cx="5433072" cy="580613"/>
                              </a:xfrm>
                            </wpg:grpSpPr>
                            <wps:wsp>
                              <wps:cNvPr id="16086916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6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645" name="مربع نص 41"/>
                          <wps:cNvSpPr txBox="1"/>
                          <wps:spPr>
                            <a:xfrm>
                              <a:off x="204466" y="256739"/>
                              <a:ext cx="4615440" cy="389157"/>
                            </a:xfrm>
                            <a:prstGeom prst="rect">
                              <a:avLst/>
                            </a:prstGeom>
                            <a:noFill/>
                          </wps:spPr>
                          <wps:txbx>
                            <w:txbxContent>
                              <w:p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التعاون في حل المشكلات</w:t>
                                </w:r>
                              </w:p>
                            </w:txbxContent>
                          </wps:txbx>
                          <wps:bodyPr wrap="square" rtlCol="1">
                            <a:spAutoFit/>
                          </wps:bodyPr>
                        </wps:wsp>
                      </wpg:grpSp>
                      <pic:pic xmlns:pic="http://schemas.openxmlformats.org/drawingml/2006/picture">
                        <pic:nvPicPr>
                          <pic:cNvPr id="160869164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34882E" id="_x0000_s24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0f7Qd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7R/tB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4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">
                  <v:group id="مجموعة 48" o:spid="_x0000_s24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">
                    <v:group id="مجموعة 49" o:spid="_x0000_s24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">
                      <v:shape id="شكل حر 50" o:spid="_x0000_s24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" fillcolor="#a5a5a5 [2092]" stroked="f" strokeweight="1pt">
                        <v:stroke joinstyle="miter"/>
                      </v:roundrect>
                    </v:group>
                    <v:oval id="شكل بيضاوي 52" o:spid="_x0000_s24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" filled="f" strokecolor="#168489" strokeweight="1pt">
                      <v:stroke joinstyle="miter"/>
                    </v:oval>
                  </v:group>
                  <v:shape id="مربع نص 41" o:spid="_x0000_s241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" filled="f" stroked="f">
                    <v:textbox style="mso-fit-shape-to-text:t">
                      <w:txbxContent>
                        <w:p w14:paraId="0378F1EF" w14:textId="401BF699" w:rsidR="00084372" w:rsidRDefault="003C3BDA" w:rsidP="00084372">
                          <w:pPr>
                            <w:rPr>
                              <w:rFonts w:eastAsia="Calibri" w:hAnsi="Adobe Arabic" w:cs="Adobe Arabic"/>
                              <w:b/>
                              <w:bCs/>
                              <w:color w:val="FFFFFF"/>
                              <w:kern w:val="24"/>
                              <w:sz w:val="36"/>
                              <w:szCs w:val="36"/>
                              <w:lang w:bidi="ar-EG"/>
                            </w:rPr>
                          </w:pPr>
                          <w:r w:rsidRPr="003C3BDA">
                            <w:rPr>
                              <w:rFonts w:eastAsia="Calibri" w:hAnsi="Adobe Arabic" w:cs="Adobe Arabic"/>
                              <w:b/>
                              <w:bCs/>
                              <w:color w:val="FFFFFF"/>
                              <w:kern w:val="24"/>
                              <w:sz w:val="36"/>
                              <w:szCs w:val="36"/>
                              <w:rtl/>
                              <w:lang w:bidi="ar-EG"/>
                            </w:rPr>
                            <w:t>التعاون في حل المشكلات</w:t>
                          </w:r>
                        </w:p>
                      </w:txbxContent>
                    </v:textbox>
                  </v:shape>
                </v:group>
                <v:shape id="صورة 54" o:spid="_x0000_s24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شارك الزملاء أو الفريق في حل المشكلات المهنية بدلاً من تحمل المسؤولية وحدك.  </w:t>
      </w:r>
    </w:p>
    <w:p w:rsidR="007C6591" w:rsidRPr="00DD2A38" w:rsidRDefault="007C6591" w:rsidP="00084372">
      <w:r w:rsidRPr="00DD2A38">
        <w:rPr>
          <w:rtl/>
        </w:rPr>
        <w:t xml:space="preserve">   - العمل الجماعي يخفف العبء عن الفرد ويزيد من فعالية الحلول.  </w:t>
      </w:r>
    </w:p>
    <w:p w:rsidR="007C6591" w:rsidRDefault="007C6591" w:rsidP="00084372">
      <w:pPr>
        <w:rPr>
          <w:rtl/>
        </w:rPr>
      </w:pPr>
      <w:r>
        <w:rPr>
          <w:rFonts w:hint="cs"/>
          <w:rtl/>
        </w:rPr>
        <w:t xml:space="preserve">باختصار، </w:t>
      </w:r>
      <w:r w:rsidRPr="00DD2A38">
        <w:rPr>
          <w:rtl/>
        </w:rPr>
        <w:t>التعامل مع الضغوط المهنية يتطلب جهدا</w:t>
      </w:r>
      <w:r>
        <w:rPr>
          <w:rFonts w:hint="cs"/>
          <w:rtl/>
        </w:rPr>
        <w:t>ً</w:t>
      </w:r>
      <w:r w:rsidRPr="00DD2A38">
        <w:rPr>
          <w:rtl/>
        </w:rPr>
        <w:t xml:space="preserve"> مشترك</w:t>
      </w:r>
      <w:r>
        <w:rPr>
          <w:rFonts w:hint="cs"/>
          <w:rtl/>
        </w:rPr>
        <w:t xml:space="preserve">اً </w:t>
      </w:r>
      <w:r w:rsidRPr="00DD2A38">
        <w:rPr>
          <w:rtl/>
        </w:rPr>
        <w:t>بين الأفراد والمؤسسات. من خلال تطبيق الاستراتيجيات الفردية والجماعية، يمكن تقليل آثار التوتر وتعزيز الصحة النفسية والمهنية. الموظف الذي يتمتع بصحة نفسية جيدة يكون أكثر إنتاجية، وأكثر قدرة على الإبداع، وأقل عرضة للإرهاق، مما ينعكس إيجابيا</w:t>
      </w:r>
      <w:r>
        <w:rPr>
          <w:rFonts w:hint="cs"/>
          <w:rtl/>
        </w:rPr>
        <w:t>ً</w:t>
      </w:r>
      <w:r w:rsidRPr="00DD2A38">
        <w:rPr>
          <w:rtl/>
        </w:rPr>
        <w:t xml:space="preserve"> على نجاح المؤسسة بأكملها.</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7ABE80AC" wp14:editId="56AC1384">
                <wp:extent cx="5731510" cy="895350"/>
                <wp:effectExtent l="0" t="0" r="21590" b="19050"/>
                <wp:docPr id="209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4"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95" name="مجموعة 39"/>
                        <wpg:cNvGrpSpPr/>
                        <wpg:grpSpPr>
                          <a:xfrm>
                            <a:off x="0" y="0"/>
                            <a:ext cx="5731510" cy="895350"/>
                            <a:chOff x="0" y="0"/>
                            <a:chExt cx="5878196" cy="918845"/>
                          </a:xfrm>
                        </wpg:grpSpPr>
                        <wpg:grpSp>
                          <wpg:cNvPr id="2096" name="مجموعة 40"/>
                          <wpg:cNvGrpSpPr/>
                          <wpg:grpSpPr>
                            <a:xfrm>
                              <a:off x="0" y="0"/>
                              <a:ext cx="5878196" cy="918845"/>
                              <a:chOff x="0" y="0"/>
                              <a:chExt cx="6240348" cy="919070"/>
                            </a:xfrm>
                          </wpg:grpSpPr>
                          <wpg:grpSp>
                            <wpg:cNvPr id="2097" name="مجموعة 41"/>
                            <wpg:cNvGrpSpPr/>
                            <wpg:grpSpPr>
                              <a:xfrm>
                                <a:off x="0" y="169208"/>
                                <a:ext cx="5433072" cy="580613"/>
                                <a:chOff x="0" y="169208"/>
                                <a:chExt cx="5433072" cy="580613"/>
                              </a:xfrm>
                            </wpg:grpSpPr>
                            <wps:wsp>
                              <wps:cNvPr id="20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1" name="مربع نص 41"/>
                          <wps:cNvSpPr txBox="1"/>
                          <wps:spPr>
                            <a:xfrm>
                              <a:off x="204484" y="256985"/>
                              <a:ext cx="4616071" cy="387740"/>
                            </a:xfrm>
                            <a:prstGeom prst="rect">
                              <a:avLst/>
                            </a:prstGeom>
                            <a:noFill/>
                          </wps:spPr>
                          <wps:txbx>
                            <w:txbxContent>
                              <w:p w:rsidR="00084372" w:rsidRPr="00F77577" w:rsidRDefault="00F77577"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الاسترخاء والتنفس العميق في تخفيف الضغوط</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BE80AC" id="_x0000_s241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myWZN6BwAAjB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241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">
                  <v:imagedata r:id="rId69" o:title=""/>
                </v:shape>
                <v:group id="مجموعة 39" o:spid="_x0000_s24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group id="مجموعة 40" o:spid="_x0000_s24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group id="مجموعة 41" o:spid="_x0000_s24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">
                      <v:shape id="شكل حر 42" o:spid="_x0000_s24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" fillcolor="#168489" stroked="f" strokeweight="1pt">
                        <v:stroke joinstyle="miter"/>
                      </v:roundrect>
                    </v:group>
                    <v:oval id="شكل بيضاوي 44" o:spid="_x0000_s24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" filled="f" strokecolor="#a5a5a5 [2092]" strokeweight="1pt">
                      <v:stroke joinstyle="miter"/>
                    </v:oval>
                  </v:group>
                  <v:shape id="مربع نص 41" o:spid="_x0000_s242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" filled="f" stroked="f">
                    <v:textbox style="mso-fit-shape-to-text:t">
                      <w:txbxContent>
                        <w:p w14:paraId="53D343E3" w14:textId="3463645B" w:rsidR="00084372" w:rsidRPr="00F77577" w:rsidRDefault="00F77577"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الاسترخاء والتنفس العميق في تخفيف الضغوط</w:t>
                          </w:r>
                        </w:p>
                      </w:txbxContent>
                    </v:textbox>
                  </v:shape>
                </v:group>
                <w10:anchorlock/>
              </v:group>
            </w:pict>
          </mc:Fallback>
        </mc:AlternateContent>
      </w:r>
    </w:p>
    <w:p w:rsidR="007C6591" w:rsidRPr="00DD2A38" w:rsidRDefault="007C6591" w:rsidP="00F77577">
      <w:r w:rsidRPr="00DD2A38">
        <w:rPr>
          <w:rtl/>
        </w:rPr>
        <w:t>أصبحت الضغوط اليومية والمهنية جزءا</w:t>
      </w:r>
      <w:r>
        <w:rPr>
          <w:rFonts w:hint="cs"/>
          <w:rtl/>
        </w:rPr>
        <w:t>ً</w:t>
      </w:r>
      <w:r w:rsidRPr="00DD2A38">
        <w:rPr>
          <w:rtl/>
        </w:rPr>
        <w:t xml:space="preserve"> لا يتجزأ من حياتنا. ومع ذلك، فإن التعرض المستمر لهذه الضغوط دون إيجاد طرق فعّالة للتعامل معها يمكن أن يؤدي إلى مشكلات نفسية وجسدية. من بين أكثر الأساليب شيوع</w:t>
      </w:r>
      <w:r>
        <w:rPr>
          <w:rFonts w:hint="cs"/>
          <w:rtl/>
        </w:rPr>
        <w:t>اً</w:t>
      </w:r>
      <w:r w:rsidRPr="00DD2A38">
        <w:rPr>
          <w:rtl/>
        </w:rPr>
        <w:t xml:space="preserve"> وبساطة لتخفيف التوتر والإجهاد هو</w:t>
      </w:r>
      <w:r>
        <w:rPr>
          <w:rFonts w:hint="cs"/>
          <w:rtl/>
        </w:rPr>
        <w:t xml:space="preserve"> </w:t>
      </w:r>
      <w:r w:rsidRPr="00DD2A38">
        <w:rPr>
          <w:rtl/>
        </w:rPr>
        <w:t>الاسترخاء والتنفس العميق، حيث أثبتت الدراسات أن هاتين الطريقتين تُسهمان بشكل كبير في تهدئة العقل والجسم وتعزيز الشعور بالراحة.</w:t>
      </w:r>
    </w:p>
    <w:p w:rsidR="007C6591" w:rsidRPr="00F77577" w:rsidRDefault="00F77577" w:rsidP="00084372">
      <w:pPr>
        <w:rPr>
          <w:b/>
          <w:bCs/>
          <w:color w:val="168489"/>
        </w:rPr>
      </w:pPr>
      <w:r>
        <w:rPr>
          <w:noProof/>
        </w:rPr>
        <w:drawing>
          <wp:anchor distT="0" distB="0" distL="114300" distR="114300" simplePos="0" relativeHeight="252817408" behindDoc="0" locked="0" layoutInCell="1" allowOverlap="1" wp14:anchorId="2AF3ADA8" wp14:editId="0D291187">
            <wp:simplePos x="0" y="0"/>
            <wp:positionH relativeFrom="margin">
              <wp:align>left</wp:align>
            </wp:positionH>
            <wp:positionV relativeFrom="paragraph">
              <wp:posOffset>123001</wp:posOffset>
            </wp:positionV>
            <wp:extent cx="1333500" cy="1294130"/>
            <wp:effectExtent l="0" t="0" r="0" b="1270"/>
            <wp:wrapSquare wrapText="bothSides"/>
            <wp:docPr id="1608692683" name="Picture 160869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7460" t="10153" r="8833" b="8621"/>
                    <a:stretch/>
                  </pic:blipFill>
                  <pic:spPr bwMode="auto">
                    <a:xfrm>
                      <a:off x="0" y="0"/>
                      <a:ext cx="1338604" cy="129891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6591" w:rsidRPr="00F77577">
        <w:rPr>
          <w:b/>
          <w:bCs/>
          <w:color w:val="168489"/>
          <w:rtl/>
        </w:rPr>
        <w:t>ما هو الاسترخاء؟</w:t>
      </w:r>
      <w:r w:rsidRPr="00F77577">
        <w:t xml:space="preserve"> </w:t>
      </w:r>
    </w:p>
    <w:p w:rsidR="007C6591" w:rsidRPr="00DD2A38" w:rsidRDefault="007C6591" w:rsidP="00084372">
      <w:r w:rsidRPr="004039DA">
        <w:rPr>
          <w:b/>
          <w:bCs/>
          <w:rtl/>
        </w:rPr>
        <w:t>الاسترخاء</w:t>
      </w:r>
      <w:r w:rsidRPr="00DD2A38">
        <w:rPr>
          <w:rtl/>
        </w:rPr>
        <w:t xml:space="preserve"> هو حالة من الراحة الجسدية والعقلية تهدف إلى تخفيف التوتر والإجهاد. تساعد تقنيات الاسترخاء على تهدئة الجهاز العصبي </w:t>
      </w:r>
      <w:r w:rsidR="00F77577" w:rsidRPr="00DD2A38">
        <w:rPr>
          <w:rtl/>
        </w:rPr>
        <w:t xml:space="preserve"> </w:t>
      </w:r>
      <w:r w:rsidRPr="00DD2A38">
        <w:rPr>
          <w:rtl/>
        </w:rPr>
        <w:t>وتقليل تأثير "استجابة الكر أو الفر"</w:t>
      </w:r>
      <w:r>
        <w:t>(</w:t>
      </w:r>
      <w:r w:rsidRPr="00DD2A38">
        <w:t xml:space="preserve">Fight-or-Flight Response) </w:t>
      </w:r>
      <w:r w:rsidRPr="00DD2A38">
        <w:rPr>
          <w:rtl/>
        </w:rPr>
        <w:t>التي تحدث نتيجة الضغوط.</w:t>
      </w:r>
    </w:p>
    <w:p w:rsidR="007C6591" w:rsidRPr="00F77577" w:rsidRDefault="00F77577" w:rsidP="00084372">
      <w:pPr>
        <w:rPr>
          <w:b/>
          <w:bCs/>
          <w:color w:val="168489"/>
        </w:rPr>
      </w:pPr>
      <w:r>
        <w:rPr>
          <w:noProof/>
        </w:rPr>
        <w:drawing>
          <wp:anchor distT="0" distB="0" distL="114300" distR="114300" simplePos="0" relativeHeight="252818432" behindDoc="0" locked="0" layoutInCell="1" allowOverlap="1" wp14:anchorId="52CEDA33" wp14:editId="2F55E46E">
            <wp:simplePos x="0" y="0"/>
            <wp:positionH relativeFrom="margin">
              <wp:align>left</wp:align>
            </wp:positionH>
            <wp:positionV relativeFrom="paragraph">
              <wp:posOffset>299209</wp:posOffset>
            </wp:positionV>
            <wp:extent cx="1329690" cy="1329690"/>
            <wp:effectExtent l="0" t="0" r="0" b="3810"/>
            <wp:wrapSquare wrapText="bothSides"/>
            <wp:docPr id="1608692684" name="Picture 160869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329690" cy="1329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F77577">
        <w:rPr>
          <w:b/>
          <w:bCs/>
          <w:color w:val="168489"/>
          <w:rtl/>
        </w:rPr>
        <w:t>ما هو التنفس العميق؟</w:t>
      </w:r>
    </w:p>
    <w:p w:rsidR="007C6591" w:rsidRPr="00DD2A38" w:rsidRDefault="007C6591" w:rsidP="00F77577">
      <w:r w:rsidRPr="004039DA">
        <w:rPr>
          <w:b/>
          <w:bCs/>
          <w:rtl/>
        </w:rPr>
        <w:t>التنفس العميق</w:t>
      </w:r>
      <w:r w:rsidRPr="00DD2A38">
        <w:rPr>
          <w:rtl/>
        </w:rPr>
        <w:t xml:space="preserve"> هو تقنية بسيطة تركز على أخذ أنفاس طويلة وبطيئة من الحجاب الحاجز بدلاً من التنفس السطحي من الصدر. يساعد </w:t>
      </w:r>
      <w:r w:rsidRPr="00DD2A38">
        <w:rPr>
          <w:rtl/>
        </w:rPr>
        <w:lastRenderedPageBreak/>
        <w:t>التنفس العمي</w:t>
      </w:r>
      <w:r w:rsidR="00F77577" w:rsidRPr="00F77577">
        <w:t xml:space="preserve"> </w:t>
      </w:r>
      <w:r w:rsidR="00F77577" w:rsidRPr="00DD2A38">
        <w:rPr>
          <w:rtl/>
        </w:rPr>
        <w:t xml:space="preserve"> </w:t>
      </w:r>
      <w:r w:rsidRPr="00DD2A38">
        <w:rPr>
          <w:rtl/>
        </w:rPr>
        <w:t>ق على تحسين كمية الأكسجين التي تصل إلى الجسم والمخ، مما يعزز الاسترخاء ويقلل من التوتر.</w:t>
      </w:r>
    </w:p>
    <w:p w:rsidR="007C6591" w:rsidRDefault="007C6591" w:rsidP="00084372">
      <w:pPr>
        <w:rPr>
          <w:b/>
          <w:bCs/>
          <w:color w:val="168489"/>
        </w:rPr>
      </w:pPr>
      <w:r w:rsidRPr="00F77577">
        <w:rPr>
          <w:b/>
          <w:bCs/>
          <w:color w:val="168489"/>
          <w:rtl/>
        </w:rPr>
        <w:t>أهمية الاسترخاء والتنفس العميق في تخفيف الضغوط</w:t>
      </w:r>
    </w:p>
    <w:p w:rsidR="00F77577" w:rsidRPr="00F77577" w:rsidRDefault="00F77577" w:rsidP="00F77577">
      <w:pPr>
        <w:rPr>
          <w:b/>
          <w:bCs/>
          <w:color w:val="168489"/>
          <w:rtl/>
        </w:rPr>
      </w:pPr>
      <w:r w:rsidRPr="00F77577">
        <w:rPr>
          <w:b/>
          <w:bCs/>
          <w:noProof/>
          <w:color w:val="168489"/>
        </w:rPr>
        <mc:AlternateContent>
          <mc:Choice Requires="wpg">
            <w:drawing>
              <wp:inline distT="0" distB="0" distL="0" distR="0" wp14:anchorId="359AD0D6" wp14:editId="44FCA4A7">
                <wp:extent cx="5751262" cy="2788977"/>
                <wp:effectExtent l="0" t="0" r="0" b="0"/>
                <wp:docPr id="1608692685" name="Group 1"/>
                <wp:cNvGraphicFramePr/>
                <a:graphic xmlns:a="http://schemas.openxmlformats.org/drawingml/2006/main">
                  <a:graphicData uri="http://schemas.microsoft.com/office/word/2010/wordprocessingGroup">
                    <wpg:wgp>
                      <wpg:cNvGrpSpPr/>
                      <wpg:grpSpPr>
                        <a:xfrm>
                          <a:off x="0" y="0"/>
                          <a:ext cx="5751262" cy="2788977"/>
                          <a:chOff x="-72169" y="-14302"/>
                          <a:chExt cx="11650483" cy="5652987"/>
                        </a:xfrm>
                      </wpg:grpSpPr>
                      <wps:wsp>
                        <wps:cNvPr id="1608692686" name="Freeform: Shape 1608692686"/>
                        <wps:cNvSpPr>
                          <a:spLocks/>
                        </wps:cNvSpPr>
                        <wps:spPr bwMode="auto">
                          <a:xfrm>
                            <a:off x="5367110" y="5278322"/>
                            <a:ext cx="1704975" cy="360363"/>
                          </a:xfrm>
                          <a:custGeom>
                            <a:avLst/>
                            <a:gdLst>
                              <a:gd name="connsiteX0" fmla="*/ 526118 w 1704975"/>
                              <a:gd name="connsiteY0" fmla="*/ 47625 h 360363"/>
                              <a:gd name="connsiteX1" fmla="*/ 509508 w 1704975"/>
                              <a:gd name="connsiteY1" fmla="*/ 49213 h 360363"/>
                              <a:gd name="connsiteX2" fmla="*/ 499864 w 1704975"/>
                              <a:gd name="connsiteY2" fmla="*/ 51329 h 360363"/>
                              <a:gd name="connsiteX3" fmla="*/ 499329 w 1704975"/>
                              <a:gd name="connsiteY3" fmla="*/ 52388 h 360363"/>
                              <a:gd name="connsiteX4" fmla="*/ 497721 w 1704975"/>
                              <a:gd name="connsiteY4" fmla="*/ 52917 h 360363"/>
                              <a:gd name="connsiteX5" fmla="*/ 490756 w 1704975"/>
                              <a:gd name="connsiteY5" fmla="*/ 57679 h 360363"/>
                              <a:gd name="connsiteX6" fmla="*/ 480576 w 1704975"/>
                              <a:gd name="connsiteY6" fmla="*/ 68792 h 360363"/>
                              <a:gd name="connsiteX7" fmla="*/ 473075 w 1704975"/>
                              <a:gd name="connsiteY7" fmla="*/ 91017 h 360363"/>
                              <a:gd name="connsiteX8" fmla="*/ 475218 w 1704975"/>
                              <a:gd name="connsiteY8" fmla="*/ 127529 h 360363"/>
                              <a:gd name="connsiteX9" fmla="*/ 485934 w 1704975"/>
                              <a:gd name="connsiteY9" fmla="*/ 164571 h 360363"/>
                              <a:gd name="connsiteX10" fmla="*/ 492899 w 1704975"/>
                              <a:gd name="connsiteY10" fmla="*/ 180975 h 360363"/>
                              <a:gd name="connsiteX11" fmla="*/ 496114 w 1704975"/>
                              <a:gd name="connsiteY11" fmla="*/ 179917 h 360363"/>
                              <a:gd name="connsiteX12" fmla="*/ 499864 w 1704975"/>
                              <a:gd name="connsiteY12" fmla="*/ 178329 h 360363"/>
                              <a:gd name="connsiteX13" fmla="*/ 513795 w 1704975"/>
                              <a:gd name="connsiteY13" fmla="*/ 174625 h 360363"/>
                              <a:gd name="connsiteX14" fmla="*/ 540048 w 1704975"/>
                              <a:gd name="connsiteY14" fmla="*/ 161925 h 360363"/>
                              <a:gd name="connsiteX15" fmla="*/ 551835 w 1704975"/>
                              <a:gd name="connsiteY15" fmla="*/ 152400 h 360363"/>
                              <a:gd name="connsiteX16" fmla="*/ 557729 w 1704975"/>
                              <a:gd name="connsiteY16" fmla="*/ 122767 h 360363"/>
                              <a:gd name="connsiteX17" fmla="*/ 558800 w 1704975"/>
                              <a:gd name="connsiteY17" fmla="*/ 89429 h 360363"/>
                              <a:gd name="connsiteX18" fmla="*/ 555586 w 1704975"/>
                              <a:gd name="connsiteY18" fmla="*/ 71967 h 360363"/>
                              <a:gd name="connsiteX19" fmla="*/ 548620 w 1704975"/>
                              <a:gd name="connsiteY19" fmla="*/ 59796 h 360363"/>
                              <a:gd name="connsiteX20" fmla="*/ 539512 w 1704975"/>
                              <a:gd name="connsiteY20" fmla="*/ 51329 h 360363"/>
                              <a:gd name="connsiteX21" fmla="*/ 1054345 w 1704975"/>
                              <a:gd name="connsiteY21" fmla="*/ 28575 h 360363"/>
                              <a:gd name="connsiteX22" fmla="*/ 1040729 w 1704975"/>
                              <a:gd name="connsiteY22" fmla="*/ 37103 h 360363"/>
                              <a:gd name="connsiteX23" fmla="*/ 1033920 w 1704975"/>
                              <a:gd name="connsiteY23" fmla="*/ 54159 h 360363"/>
                              <a:gd name="connsiteX24" fmla="*/ 1033920 w 1704975"/>
                              <a:gd name="connsiteY24" fmla="*/ 65352 h 360363"/>
                              <a:gd name="connsiteX25" fmla="*/ 1030255 w 1704975"/>
                              <a:gd name="connsiteY25" fmla="*/ 72280 h 360363"/>
                              <a:gd name="connsiteX26" fmla="*/ 1027112 w 1704975"/>
                              <a:gd name="connsiteY26" fmla="*/ 85605 h 360363"/>
                              <a:gd name="connsiteX27" fmla="*/ 1028683 w 1704975"/>
                              <a:gd name="connsiteY27" fmla="*/ 96798 h 360363"/>
                              <a:gd name="connsiteX28" fmla="*/ 1034444 w 1704975"/>
                              <a:gd name="connsiteY28" fmla="*/ 108524 h 360363"/>
                              <a:gd name="connsiteX29" fmla="*/ 1039681 w 1704975"/>
                              <a:gd name="connsiteY29" fmla="*/ 113321 h 360363"/>
                              <a:gd name="connsiteX30" fmla="*/ 1049108 w 1704975"/>
                              <a:gd name="connsiteY30" fmla="*/ 130909 h 360363"/>
                              <a:gd name="connsiteX31" fmla="*/ 1075294 w 1704975"/>
                              <a:gd name="connsiteY31" fmla="*/ 157026 h 360363"/>
                              <a:gd name="connsiteX32" fmla="*/ 1091005 w 1704975"/>
                              <a:gd name="connsiteY32" fmla="*/ 167685 h 360363"/>
                              <a:gd name="connsiteX33" fmla="*/ 1097813 w 1704975"/>
                              <a:gd name="connsiteY33" fmla="*/ 171949 h 360363"/>
                              <a:gd name="connsiteX34" fmla="*/ 1105669 w 1704975"/>
                              <a:gd name="connsiteY34" fmla="*/ 176213 h 360363"/>
                              <a:gd name="connsiteX35" fmla="*/ 1107240 w 1704975"/>
                              <a:gd name="connsiteY35" fmla="*/ 173548 h 360363"/>
                              <a:gd name="connsiteX36" fmla="*/ 1109335 w 1704975"/>
                              <a:gd name="connsiteY36" fmla="*/ 173015 h 360363"/>
                              <a:gd name="connsiteX37" fmla="*/ 1114572 w 1704975"/>
                              <a:gd name="connsiteY37" fmla="*/ 171416 h 360363"/>
                              <a:gd name="connsiteX38" fmla="*/ 1122951 w 1704975"/>
                              <a:gd name="connsiteY38" fmla="*/ 164487 h 360363"/>
                              <a:gd name="connsiteX39" fmla="*/ 1128712 w 1704975"/>
                              <a:gd name="connsiteY39" fmla="*/ 149031 h 360363"/>
                              <a:gd name="connsiteX40" fmla="*/ 1127141 w 1704975"/>
                              <a:gd name="connsiteY40" fmla="*/ 106925 h 360363"/>
                              <a:gd name="connsiteX41" fmla="*/ 1122951 w 1704975"/>
                              <a:gd name="connsiteY41" fmla="*/ 87737 h 360363"/>
                              <a:gd name="connsiteX42" fmla="*/ 1117714 w 1704975"/>
                              <a:gd name="connsiteY42" fmla="*/ 71214 h 360363"/>
                              <a:gd name="connsiteX43" fmla="*/ 1101479 w 1704975"/>
                              <a:gd name="connsiteY43" fmla="*/ 42433 h 360363"/>
                              <a:gd name="connsiteX44" fmla="*/ 1088910 w 1704975"/>
                              <a:gd name="connsiteY44" fmla="*/ 31773 h 360363"/>
                              <a:gd name="connsiteX45" fmla="*/ 1075294 w 1704975"/>
                              <a:gd name="connsiteY45" fmla="*/ 28575 h 360363"/>
                              <a:gd name="connsiteX46" fmla="*/ 1700213 w 1704975"/>
                              <a:gd name="connsiteY46" fmla="*/ 0 h 360363"/>
                              <a:gd name="connsiteX47" fmla="*/ 1704975 w 1704975"/>
                              <a:gd name="connsiteY47" fmla="*/ 4756 h 360363"/>
                              <a:gd name="connsiteX48" fmla="*/ 1703388 w 1704975"/>
                              <a:gd name="connsiteY48" fmla="*/ 6869 h 360363"/>
                              <a:gd name="connsiteX49" fmla="*/ 1679046 w 1704975"/>
                              <a:gd name="connsiteY49" fmla="*/ 33817 h 360363"/>
                              <a:gd name="connsiteX50" fmla="*/ 1624542 w 1704975"/>
                              <a:gd name="connsiteY50" fmla="*/ 82958 h 360363"/>
                              <a:gd name="connsiteX51" fmla="*/ 1564746 w 1704975"/>
                              <a:gd name="connsiteY51" fmla="*/ 127343 h 360363"/>
                              <a:gd name="connsiteX52" fmla="*/ 1499659 w 1704975"/>
                              <a:gd name="connsiteY52" fmla="*/ 164858 h 360363"/>
                              <a:gd name="connsiteX53" fmla="*/ 1431396 w 1704975"/>
                              <a:gd name="connsiteY53" fmla="*/ 195505 h 360363"/>
                              <a:gd name="connsiteX54" fmla="*/ 1359429 w 1704975"/>
                              <a:gd name="connsiteY54" fmla="*/ 216641 h 360363"/>
                              <a:gd name="connsiteX55" fmla="*/ 1287463 w 1704975"/>
                              <a:gd name="connsiteY55" fmla="*/ 227209 h 360363"/>
                              <a:gd name="connsiteX56" fmla="*/ 1213379 w 1704975"/>
                              <a:gd name="connsiteY56" fmla="*/ 226680 h 360363"/>
                              <a:gd name="connsiteX57" fmla="*/ 1176867 w 1704975"/>
                              <a:gd name="connsiteY57" fmla="*/ 220868 h 360363"/>
                              <a:gd name="connsiteX58" fmla="*/ 1159934 w 1704975"/>
                              <a:gd name="connsiteY58" fmla="*/ 216641 h 360363"/>
                              <a:gd name="connsiteX59" fmla="*/ 1123421 w 1704975"/>
                              <a:gd name="connsiteY59" fmla="*/ 204488 h 360363"/>
                              <a:gd name="connsiteX60" fmla="*/ 1105429 w 1704975"/>
                              <a:gd name="connsiteY60" fmla="*/ 197090 h 360363"/>
                              <a:gd name="connsiteX61" fmla="*/ 1083734 w 1704975"/>
                              <a:gd name="connsiteY61" fmla="*/ 220868 h 360363"/>
                              <a:gd name="connsiteX62" fmla="*/ 1035050 w 1704975"/>
                              <a:gd name="connsiteY62" fmla="*/ 264196 h 360363"/>
                              <a:gd name="connsiteX63" fmla="*/ 980546 w 1704975"/>
                              <a:gd name="connsiteY63" fmla="*/ 300655 h 360363"/>
                              <a:gd name="connsiteX64" fmla="*/ 920750 w 1704975"/>
                              <a:gd name="connsiteY64" fmla="*/ 329188 h 360363"/>
                              <a:gd name="connsiteX65" fmla="*/ 857779 w 1704975"/>
                              <a:gd name="connsiteY65" fmla="*/ 349795 h 360363"/>
                              <a:gd name="connsiteX66" fmla="*/ 792692 w 1704975"/>
                              <a:gd name="connsiteY66" fmla="*/ 360363 h 360363"/>
                              <a:gd name="connsiteX67" fmla="*/ 728134 w 1704975"/>
                              <a:gd name="connsiteY67" fmla="*/ 359835 h 360363"/>
                              <a:gd name="connsiteX68" fmla="*/ 664104 w 1704975"/>
                              <a:gd name="connsiteY68" fmla="*/ 348210 h 360363"/>
                              <a:gd name="connsiteX69" fmla="*/ 633942 w 1704975"/>
                              <a:gd name="connsiteY69" fmla="*/ 337114 h 360363"/>
                              <a:gd name="connsiteX70" fmla="*/ 610659 w 1704975"/>
                              <a:gd name="connsiteY70" fmla="*/ 327075 h 360363"/>
                              <a:gd name="connsiteX71" fmla="*/ 567267 w 1704975"/>
                              <a:gd name="connsiteY71" fmla="*/ 299598 h 360363"/>
                              <a:gd name="connsiteX72" fmla="*/ 529167 w 1704975"/>
                              <a:gd name="connsiteY72" fmla="*/ 266310 h 360363"/>
                              <a:gd name="connsiteX73" fmla="*/ 499004 w 1704975"/>
                              <a:gd name="connsiteY73" fmla="*/ 226152 h 360363"/>
                              <a:gd name="connsiteX74" fmla="*/ 486834 w 1704975"/>
                              <a:gd name="connsiteY74" fmla="*/ 202903 h 360363"/>
                              <a:gd name="connsiteX75" fmla="*/ 480484 w 1704975"/>
                              <a:gd name="connsiteY75" fmla="*/ 204488 h 360363"/>
                              <a:gd name="connsiteX76" fmla="*/ 474663 w 1704975"/>
                              <a:gd name="connsiteY76" fmla="*/ 206073 h 360363"/>
                              <a:gd name="connsiteX77" fmla="*/ 442384 w 1704975"/>
                              <a:gd name="connsiteY77" fmla="*/ 212942 h 360363"/>
                              <a:gd name="connsiteX78" fmla="*/ 377296 w 1704975"/>
                              <a:gd name="connsiteY78" fmla="*/ 221396 h 360363"/>
                              <a:gd name="connsiteX79" fmla="*/ 310621 w 1704975"/>
                              <a:gd name="connsiteY79" fmla="*/ 221396 h 360363"/>
                              <a:gd name="connsiteX80" fmla="*/ 245004 w 1704975"/>
                              <a:gd name="connsiteY80" fmla="*/ 213999 h 360363"/>
                              <a:gd name="connsiteX81" fmla="*/ 182563 w 1704975"/>
                              <a:gd name="connsiteY81" fmla="*/ 197619 h 360363"/>
                              <a:gd name="connsiteX82" fmla="*/ 123296 w 1704975"/>
                              <a:gd name="connsiteY82" fmla="*/ 171727 h 360363"/>
                              <a:gd name="connsiteX83" fmla="*/ 69321 w 1704975"/>
                              <a:gd name="connsiteY83" fmla="*/ 136854 h 360363"/>
                              <a:gd name="connsiteX84" fmla="*/ 22225 w 1704975"/>
                              <a:gd name="connsiteY84" fmla="*/ 91412 h 360363"/>
                              <a:gd name="connsiteX85" fmla="*/ 1588 w 1704975"/>
                              <a:gd name="connsiteY85" fmla="*/ 63936 h 360363"/>
                              <a:gd name="connsiteX86" fmla="*/ 0 w 1704975"/>
                              <a:gd name="connsiteY86" fmla="*/ 60237 h 360363"/>
                              <a:gd name="connsiteX87" fmla="*/ 1588 w 1704975"/>
                              <a:gd name="connsiteY87" fmla="*/ 54953 h 360363"/>
                              <a:gd name="connsiteX88" fmla="*/ 6879 w 1704975"/>
                              <a:gd name="connsiteY88" fmla="*/ 50197 h 360363"/>
                              <a:gd name="connsiteX89" fmla="*/ 12700 w 1704975"/>
                              <a:gd name="connsiteY89" fmla="*/ 50197 h 360363"/>
                              <a:gd name="connsiteX90" fmla="*/ 15346 w 1704975"/>
                              <a:gd name="connsiteY90" fmla="*/ 52839 h 360363"/>
                              <a:gd name="connsiteX91" fmla="*/ 38629 w 1704975"/>
                              <a:gd name="connsiteY91" fmla="*/ 80844 h 360363"/>
                              <a:gd name="connsiteX92" fmla="*/ 91546 w 1704975"/>
                              <a:gd name="connsiteY92" fmla="*/ 127871 h 360363"/>
                              <a:gd name="connsiteX93" fmla="*/ 151342 w 1704975"/>
                              <a:gd name="connsiteY93" fmla="*/ 163802 h 360363"/>
                              <a:gd name="connsiteX94" fmla="*/ 218017 w 1704975"/>
                              <a:gd name="connsiteY94" fmla="*/ 188636 h 360363"/>
                              <a:gd name="connsiteX95" fmla="*/ 252942 w 1704975"/>
                              <a:gd name="connsiteY95" fmla="*/ 195505 h 360363"/>
                              <a:gd name="connsiteX96" fmla="*/ 275696 w 1704975"/>
                              <a:gd name="connsiteY96" fmla="*/ 199204 h 360363"/>
                              <a:gd name="connsiteX97" fmla="*/ 321204 w 1704975"/>
                              <a:gd name="connsiteY97" fmla="*/ 202903 h 360363"/>
                              <a:gd name="connsiteX98" fmla="*/ 390525 w 1704975"/>
                              <a:gd name="connsiteY98" fmla="*/ 200261 h 360363"/>
                              <a:gd name="connsiteX99" fmla="*/ 436563 w 1704975"/>
                              <a:gd name="connsiteY99" fmla="*/ 193392 h 360363"/>
                              <a:gd name="connsiteX100" fmla="*/ 457200 w 1704975"/>
                              <a:gd name="connsiteY100" fmla="*/ 189693 h 360363"/>
                              <a:gd name="connsiteX101" fmla="*/ 477838 w 1704975"/>
                              <a:gd name="connsiteY101" fmla="*/ 184937 h 360363"/>
                              <a:gd name="connsiteX102" fmla="*/ 470959 w 1704975"/>
                              <a:gd name="connsiteY102" fmla="*/ 168029 h 360363"/>
                              <a:gd name="connsiteX103" fmla="*/ 460904 w 1704975"/>
                              <a:gd name="connsiteY103" fmla="*/ 127343 h 360363"/>
                              <a:gd name="connsiteX104" fmla="*/ 459317 w 1704975"/>
                              <a:gd name="connsiteY104" fmla="*/ 96167 h 360363"/>
                              <a:gd name="connsiteX105" fmla="*/ 462492 w 1704975"/>
                              <a:gd name="connsiteY105" fmla="*/ 77145 h 360363"/>
                              <a:gd name="connsiteX106" fmla="*/ 470959 w 1704975"/>
                              <a:gd name="connsiteY106" fmla="*/ 60237 h 360363"/>
                              <a:gd name="connsiteX107" fmla="*/ 483659 w 1704975"/>
                              <a:gd name="connsiteY107" fmla="*/ 47027 h 360363"/>
                              <a:gd name="connsiteX108" fmla="*/ 492654 w 1704975"/>
                              <a:gd name="connsiteY108" fmla="*/ 42800 h 360363"/>
                              <a:gd name="connsiteX109" fmla="*/ 495300 w 1704975"/>
                              <a:gd name="connsiteY109" fmla="*/ 42800 h 360363"/>
                              <a:gd name="connsiteX110" fmla="*/ 496888 w 1704975"/>
                              <a:gd name="connsiteY110" fmla="*/ 42800 h 360363"/>
                              <a:gd name="connsiteX111" fmla="*/ 511175 w 1704975"/>
                              <a:gd name="connsiteY111" fmla="*/ 38044 h 360363"/>
                              <a:gd name="connsiteX112" fmla="*/ 540809 w 1704975"/>
                              <a:gd name="connsiteY112" fmla="*/ 39630 h 360363"/>
                              <a:gd name="connsiteX113" fmla="*/ 566738 w 1704975"/>
                              <a:gd name="connsiteY113" fmla="*/ 53896 h 360363"/>
                              <a:gd name="connsiteX114" fmla="*/ 584200 w 1704975"/>
                              <a:gd name="connsiteY114" fmla="*/ 78202 h 360363"/>
                              <a:gd name="connsiteX115" fmla="*/ 587904 w 1704975"/>
                              <a:gd name="connsiteY115" fmla="*/ 94582 h 360363"/>
                              <a:gd name="connsiteX116" fmla="*/ 589492 w 1704975"/>
                              <a:gd name="connsiteY116" fmla="*/ 105150 h 360363"/>
                              <a:gd name="connsiteX117" fmla="*/ 587904 w 1704975"/>
                              <a:gd name="connsiteY117" fmla="*/ 124701 h 360363"/>
                              <a:gd name="connsiteX118" fmla="*/ 582613 w 1704975"/>
                              <a:gd name="connsiteY118" fmla="*/ 141609 h 360363"/>
                              <a:gd name="connsiteX119" fmla="*/ 572559 w 1704975"/>
                              <a:gd name="connsiteY119" fmla="*/ 156933 h 360363"/>
                              <a:gd name="connsiteX120" fmla="*/ 552979 w 1704975"/>
                              <a:gd name="connsiteY120" fmla="*/ 174898 h 360363"/>
                              <a:gd name="connsiteX121" fmla="*/ 518584 w 1704975"/>
                              <a:gd name="connsiteY121" fmla="*/ 192335 h 360363"/>
                              <a:gd name="connsiteX122" fmla="*/ 501121 w 1704975"/>
                              <a:gd name="connsiteY122" fmla="*/ 198675 h 360363"/>
                              <a:gd name="connsiteX123" fmla="*/ 502179 w 1704975"/>
                              <a:gd name="connsiteY123" fmla="*/ 200789 h 360363"/>
                              <a:gd name="connsiteX124" fmla="*/ 503238 w 1704975"/>
                              <a:gd name="connsiteY124" fmla="*/ 202903 h 360363"/>
                              <a:gd name="connsiteX125" fmla="*/ 514879 w 1704975"/>
                              <a:gd name="connsiteY125" fmla="*/ 221925 h 360363"/>
                              <a:gd name="connsiteX126" fmla="*/ 543984 w 1704975"/>
                              <a:gd name="connsiteY126" fmla="*/ 257855 h 360363"/>
                              <a:gd name="connsiteX127" fmla="*/ 560388 w 1704975"/>
                              <a:gd name="connsiteY127" fmla="*/ 273179 h 360363"/>
                              <a:gd name="connsiteX128" fmla="*/ 582613 w 1704975"/>
                              <a:gd name="connsiteY128" fmla="*/ 291144 h 360363"/>
                              <a:gd name="connsiteX129" fmla="*/ 632884 w 1704975"/>
                              <a:gd name="connsiteY129" fmla="*/ 318620 h 360363"/>
                              <a:gd name="connsiteX130" fmla="*/ 686859 w 1704975"/>
                              <a:gd name="connsiteY130" fmla="*/ 335529 h 360363"/>
                              <a:gd name="connsiteX131" fmla="*/ 744009 w 1704975"/>
                              <a:gd name="connsiteY131" fmla="*/ 342926 h 360363"/>
                              <a:gd name="connsiteX132" fmla="*/ 772584 w 1704975"/>
                              <a:gd name="connsiteY132" fmla="*/ 342398 h 360363"/>
                              <a:gd name="connsiteX133" fmla="*/ 796925 w 1704975"/>
                              <a:gd name="connsiteY133" fmla="*/ 340813 h 360363"/>
                              <a:gd name="connsiteX134" fmla="*/ 842434 w 1704975"/>
                              <a:gd name="connsiteY134" fmla="*/ 332887 h 360363"/>
                              <a:gd name="connsiteX135" fmla="*/ 885296 w 1704975"/>
                              <a:gd name="connsiteY135" fmla="*/ 320205 h 360363"/>
                              <a:gd name="connsiteX136" fmla="*/ 926042 w 1704975"/>
                              <a:gd name="connsiteY136" fmla="*/ 302769 h 360363"/>
                              <a:gd name="connsiteX137" fmla="*/ 983192 w 1704975"/>
                              <a:gd name="connsiteY137" fmla="*/ 270537 h 360363"/>
                              <a:gd name="connsiteX138" fmla="*/ 1057275 w 1704975"/>
                              <a:gd name="connsiteY138" fmla="*/ 218226 h 360363"/>
                              <a:gd name="connsiteX139" fmla="*/ 1093788 w 1704975"/>
                              <a:gd name="connsiteY139" fmla="*/ 190750 h 360363"/>
                              <a:gd name="connsiteX140" fmla="*/ 1077913 w 1704975"/>
                              <a:gd name="connsiteY140" fmla="*/ 181767 h 360363"/>
                              <a:gd name="connsiteX141" fmla="*/ 1050396 w 1704975"/>
                              <a:gd name="connsiteY141" fmla="*/ 160631 h 360363"/>
                              <a:gd name="connsiteX142" fmla="*/ 1029229 w 1704975"/>
                              <a:gd name="connsiteY142" fmla="*/ 134212 h 360363"/>
                              <a:gd name="connsiteX143" fmla="*/ 1015471 w 1704975"/>
                              <a:gd name="connsiteY143" fmla="*/ 103565 h 360363"/>
                              <a:gd name="connsiteX144" fmla="*/ 1012825 w 1704975"/>
                              <a:gd name="connsiteY144" fmla="*/ 86656 h 360363"/>
                              <a:gd name="connsiteX145" fmla="*/ 1012296 w 1704975"/>
                              <a:gd name="connsiteY145" fmla="*/ 71861 h 360363"/>
                              <a:gd name="connsiteX146" fmla="*/ 1022350 w 1704975"/>
                              <a:gd name="connsiteY146" fmla="*/ 45970 h 360363"/>
                              <a:gd name="connsiteX147" fmla="*/ 1041400 w 1704975"/>
                              <a:gd name="connsiteY147" fmla="*/ 26948 h 360363"/>
                              <a:gd name="connsiteX148" fmla="*/ 1065742 w 1704975"/>
                              <a:gd name="connsiteY148" fmla="*/ 18494 h 360363"/>
                              <a:gd name="connsiteX149" fmla="*/ 1079500 w 1704975"/>
                              <a:gd name="connsiteY149" fmla="*/ 20608 h 360363"/>
                              <a:gd name="connsiteX150" fmla="*/ 1079500 w 1704975"/>
                              <a:gd name="connsiteY150" fmla="*/ 20079 h 360363"/>
                              <a:gd name="connsiteX151" fmla="*/ 1080029 w 1704975"/>
                              <a:gd name="connsiteY151" fmla="*/ 20079 h 360363"/>
                              <a:gd name="connsiteX152" fmla="*/ 1081617 w 1704975"/>
                              <a:gd name="connsiteY152" fmla="*/ 20608 h 360363"/>
                              <a:gd name="connsiteX153" fmla="*/ 1083204 w 1704975"/>
                              <a:gd name="connsiteY153" fmla="*/ 21664 h 360363"/>
                              <a:gd name="connsiteX154" fmla="*/ 1086909 w 1704975"/>
                              <a:gd name="connsiteY154" fmla="*/ 22193 h 360363"/>
                              <a:gd name="connsiteX155" fmla="*/ 1090613 w 1704975"/>
                              <a:gd name="connsiteY155" fmla="*/ 24306 h 360363"/>
                              <a:gd name="connsiteX156" fmla="*/ 1102254 w 1704975"/>
                              <a:gd name="connsiteY156" fmla="*/ 30647 h 360363"/>
                              <a:gd name="connsiteX157" fmla="*/ 1120246 w 1704975"/>
                              <a:gd name="connsiteY157" fmla="*/ 48084 h 360363"/>
                              <a:gd name="connsiteX158" fmla="*/ 1132946 w 1704975"/>
                              <a:gd name="connsiteY158" fmla="*/ 70276 h 360363"/>
                              <a:gd name="connsiteX159" fmla="*/ 1140354 w 1704975"/>
                              <a:gd name="connsiteY159" fmla="*/ 95111 h 360363"/>
                              <a:gd name="connsiteX160" fmla="*/ 1142471 w 1704975"/>
                              <a:gd name="connsiteY160" fmla="*/ 108321 h 360363"/>
                              <a:gd name="connsiteX161" fmla="*/ 1145117 w 1704975"/>
                              <a:gd name="connsiteY161" fmla="*/ 128399 h 360363"/>
                              <a:gd name="connsiteX162" fmla="*/ 1141942 w 1704975"/>
                              <a:gd name="connsiteY162" fmla="*/ 161160 h 360363"/>
                              <a:gd name="connsiteX163" fmla="*/ 1132946 w 1704975"/>
                              <a:gd name="connsiteY163" fmla="*/ 178597 h 360363"/>
                              <a:gd name="connsiteX164" fmla="*/ 1124479 w 1704975"/>
                              <a:gd name="connsiteY164" fmla="*/ 184937 h 360363"/>
                              <a:gd name="connsiteX165" fmla="*/ 1147763 w 1704975"/>
                              <a:gd name="connsiteY165" fmla="*/ 193920 h 360363"/>
                              <a:gd name="connsiteX166" fmla="*/ 1173163 w 1704975"/>
                              <a:gd name="connsiteY166" fmla="*/ 200261 h 360363"/>
                              <a:gd name="connsiteX167" fmla="*/ 1196446 w 1704975"/>
                              <a:gd name="connsiteY167" fmla="*/ 204488 h 360363"/>
                              <a:gd name="connsiteX168" fmla="*/ 1245659 w 1704975"/>
                              <a:gd name="connsiteY168" fmla="*/ 208715 h 360363"/>
                              <a:gd name="connsiteX169" fmla="*/ 1294342 w 1704975"/>
                              <a:gd name="connsiteY169" fmla="*/ 205545 h 360363"/>
                              <a:gd name="connsiteX170" fmla="*/ 1341967 w 1704975"/>
                              <a:gd name="connsiteY170" fmla="*/ 197619 h 360363"/>
                              <a:gd name="connsiteX171" fmla="*/ 1365779 w 1704975"/>
                              <a:gd name="connsiteY171" fmla="*/ 192335 h 360363"/>
                              <a:gd name="connsiteX172" fmla="*/ 1412875 w 1704975"/>
                              <a:gd name="connsiteY172" fmla="*/ 179653 h 360363"/>
                              <a:gd name="connsiteX173" fmla="*/ 1502304 w 1704975"/>
                              <a:gd name="connsiteY173" fmla="*/ 143194 h 360363"/>
                              <a:gd name="connsiteX174" fmla="*/ 1585913 w 1704975"/>
                              <a:gd name="connsiteY174" fmla="*/ 95111 h 360363"/>
                              <a:gd name="connsiteX175" fmla="*/ 1662642 w 1704975"/>
                              <a:gd name="connsiteY175" fmla="*/ 35931 h 360363"/>
                              <a:gd name="connsiteX176" fmla="*/ 1698096 w 1704975"/>
                              <a:gd name="connsiteY176" fmla="*/ 1585 h 360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Lst>
                            <a:rect l="l" t="t" r="r" b="b"/>
                            <a:pathLst>
                              <a:path w="1704975" h="360363">
                                <a:moveTo>
                                  <a:pt x="526118" y="47625"/>
                                </a:moveTo>
                                <a:lnTo>
                                  <a:pt x="509508" y="49213"/>
                                </a:lnTo>
                                <a:lnTo>
                                  <a:pt x="499864" y="51329"/>
                                </a:lnTo>
                                <a:lnTo>
                                  <a:pt x="499329" y="52388"/>
                                </a:lnTo>
                                <a:lnTo>
                                  <a:pt x="497721" y="52917"/>
                                </a:lnTo>
                                <a:lnTo>
                                  <a:pt x="490756" y="57679"/>
                                </a:lnTo>
                                <a:lnTo>
                                  <a:pt x="480576" y="68792"/>
                                </a:lnTo>
                                <a:lnTo>
                                  <a:pt x="473075" y="91017"/>
                                </a:lnTo>
                                <a:lnTo>
                                  <a:pt x="475218" y="127529"/>
                                </a:lnTo>
                                <a:lnTo>
                                  <a:pt x="485934" y="164571"/>
                                </a:lnTo>
                                <a:lnTo>
                                  <a:pt x="492899" y="180975"/>
                                </a:lnTo>
                                <a:lnTo>
                                  <a:pt x="496114" y="179917"/>
                                </a:lnTo>
                                <a:lnTo>
                                  <a:pt x="499864" y="178329"/>
                                </a:lnTo>
                                <a:lnTo>
                                  <a:pt x="513795" y="174625"/>
                                </a:lnTo>
                                <a:lnTo>
                                  <a:pt x="540048" y="161925"/>
                                </a:lnTo>
                                <a:lnTo>
                                  <a:pt x="551835" y="152400"/>
                                </a:lnTo>
                                <a:lnTo>
                                  <a:pt x="557729" y="122767"/>
                                </a:lnTo>
                                <a:lnTo>
                                  <a:pt x="558800" y="89429"/>
                                </a:lnTo>
                                <a:lnTo>
                                  <a:pt x="555586" y="71967"/>
                                </a:lnTo>
                                <a:lnTo>
                                  <a:pt x="548620" y="59796"/>
                                </a:lnTo>
                                <a:lnTo>
                                  <a:pt x="539512" y="51329"/>
                                </a:lnTo>
                                <a:close/>
                                <a:moveTo>
                                  <a:pt x="1054345" y="28575"/>
                                </a:moveTo>
                                <a:lnTo>
                                  <a:pt x="1040729" y="37103"/>
                                </a:lnTo>
                                <a:lnTo>
                                  <a:pt x="1033920" y="54159"/>
                                </a:lnTo>
                                <a:lnTo>
                                  <a:pt x="1033920" y="65352"/>
                                </a:lnTo>
                                <a:lnTo>
                                  <a:pt x="1030255" y="72280"/>
                                </a:lnTo>
                                <a:lnTo>
                                  <a:pt x="1027112" y="85605"/>
                                </a:lnTo>
                                <a:lnTo>
                                  <a:pt x="1028683" y="96798"/>
                                </a:lnTo>
                                <a:lnTo>
                                  <a:pt x="1034444" y="108524"/>
                                </a:lnTo>
                                <a:lnTo>
                                  <a:pt x="1039681" y="113321"/>
                                </a:lnTo>
                                <a:lnTo>
                                  <a:pt x="1049108" y="130909"/>
                                </a:lnTo>
                                <a:lnTo>
                                  <a:pt x="1075294" y="157026"/>
                                </a:lnTo>
                                <a:lnTo>
                                  <a:pt x="1091005" y="167685"/>
                                </a:lnTo>
                                <a:lnTo>
                                  <a:pt x="1097813" y="171949"/>
                                </a:lnTo>
                                <a:lnTo>
                                  <a:pt x="1105669" y="176213"/>
                                </a:lnTo>
                                <a:lnTo>
                                  <a:pt x="1107240" y="173548"/>
                                </a:lnTo>
                                <a:lnTo>
                                  <a:pt x="1109335" y="173015"/>
                                </a:lnTo>
                                <a:lnTo>
                                  <a:pt x="1114572" y="171416"/>
                                </a:lnTo>
                                <a:lnTo>
                                  <a:pt x="1122951" y="164487"/>
                                </a:lnTo>
                                <a:lnTo>
                                  <a:pt x="1128712" y="149031"/>
                                </a:lnTo>
                                <a:lnTo>
                                  <a:pt x="1127141" y="106925"/>
                                </a:lnTo>
                                <a:lnTo>
                                  <a:pt x="1122951" y="87737"/>
                                </a:lnTo>
                                <a:lnTo>
                                  <a:pt x="1117714" y="71214"/>
                                </a:lnTo>
                                <a:lnTo>
                                  <a:pt x="1101479" y="42433"/>
                                </a:lnTo>
                                <a:lnTo>
                                  <a:pt x="1088910" y="31773"/>
                                </a:lnTo>
                                <a:lnTo>
                                  <a:pt x="1075294" y="28575"/>
                                </a:lnTo>
                                <a:close/>
                                <a:moveTo>
                                  <a:pt x="1700213" y="0"/>
                                </a:moveTo>
                                <a:lnTo>
                                  <a:pt x="1704975" y="4756"/>
                                </a:lnTo>
                                <a:lnTo>
                                  <a:pt x="1703388" y="6869"/>
                                </a:lnTo>
                                <a:lnTo>
                                  <a:pt x="1679046" y="33817"/>
                                </a:lnTo>
                                <a:lnTo>
                                  <a:pt x="1624542" y="82958"/>
                                </a:lnTo>
                                <a:lnTo>
                                  <a:pt x="1564746" y="127343"/>
                                </a:lnTo>
                                <a:lnTo>
                                  <a:pt x="1499659" y="164858"/>
                                </a:lnTo>
                                <a:lnTo>
                                  <a:pt x="1431396" y="195505"/>
                                </a:lnTo>
                                <a:lnTo>
                                  <a:pt x="1359429" y="216641"/>
                                </a:lnTo>
                                <a:lnTo>
                                  <a:pt x="1287463" y="227209"/>
                                </a:lnTo>
                                <a:lnTo>
                                  <a:pt x="1213379" y="226680"/>
                                </a:lnTo>
                                <a:lnTo>
                                  <a:pt x="1176867" y="220868"/>
                                </a:lnTo>
                                <a:lnTo>
                                  <a:pt x="1159934" y="216641"/>
                                </a:lnTo>
                                <a:lnTo>
                                  <a:pt x="1123421" y="204488"/>
                                </a:lnTo>
                                <a:lnTo>
                                  <a:pt x="1105429" y="197090"/>
                                </a:lnTo>
                                <a:lnTo>
                                  <a:pt x="1083734" y="220868"/>
                                </a:lnTo>
                                <a:lnTo>
                                  <a:pt x="1035050" y="264196"/>
                                </a:lnTo>
                                <a:lnTo>
                                  <a:pt x="980546" y="300655"/>
                                </a:lnTo>
                                <a:lnTo>
                                  <a:pt x="920750" y="329188"/>
                                </a:lnTo>
                                <a:lnTo>
                                  <a:pt x="857779" y="349795"/>
                                </a:lnTo>
                                <a:lnTo>
                                  <a:pt x="792692" y="360363"/>
                                </a:lnTo>
                                <a:lnTo>
                                  <a:pt x="728134" y="359835"/>
                                </a:lnTo>
                                <a:lnTo>
                                  <a:pt x="664104" y="348210"/>
                                </a:lnTo>
                                <a:lnTo>
                                  <a:pt x="633942" y="337114"/>
                                </a:lnTo>
                                <a:lnTo>
                                  <a:pt x="610659" y="327075"/>
                                </a:lnTo>
                                <a:lnTo>
                                  <a:pt x="567267" y="299598"/>
                                </a:lnTo>
                                <a:lnTo>
                                  <a:pt x="529167" y="266310"/>
                                </a:lnTo>
                                <a:lnTo>
                                  <a:pt x="499004" y="226152"/>
                                </a:lnTo>
                                <a:lnTo>
                                  <a:pt x="486834" y="202903"/>
                                </a:lnTo>
                                <a:lnTo>
                                  <a:pt x="480484" y="204488"/>
                                </a:lnTo>
                                <a:lnTo>
                                  <a:pt x="474663" y="206073"/>
                                </a:lnTo>
                                <a:lnTo>
                                  <a:pt x="442384" y="212942"/>
                                </a:lnTo>
                                <a:lnTo>
                                  <a:pt x="377296" y="221396"/>
                                </a:lnTo>
                                <a:lnTo>
                                  <a:pt x="310621" y="221396"/>
                                </a:lnTo>
                                <a:lnTo>
                                  <a:pt x="245004" y="213999"/>
                                </a:lnTo>
                                <a:lnTo>
                                  <a:pt x="182563" y="197619"/>
                                </a:lnTo>
                                <a:lnTo>
                                  <a:pt x="123296" y="171727"/>
                                </a:lnTo>
                                <a:lnTo>
                                  <a:pt x="69321" y="136854"/>
                                </a:lnTo>
                                <a:lnTo>
                                  <a:pt x="22225" y="91412"/>
                                </a:lnTo>
                                <a:lnTo>
                                  <a:pt x="1588" y="63936"/>
                                </a:lnTo>
                                <a:lnTo>
                                  <a:pt x="0" y="60237"/>
                                </a:lnTo>
                                <a:lnTo>
                                  <a:pt x="1588" y="54953"/>
                                </a:lnTo>
                                <a:lnTo>
                                  <a:pt x="6879" y="50197"/>
                                </a:lnTo>
                                <a:lnTo>
                                  <a:pt x="12700" y="50197"/>
                                </a:lnTo>
                                <a:lnTo>
                                  <a:pt x="15346" y="52839"/>
                                </a:lnTo>
                                <a:lnTo>
                                  <a:pt x="38629" y="80844"/>
                                </a:lnTo>
                                <a:lnTo>
                                  <a:pt x="91546" y="127871"/>
                                </a:lnTo>
                                <a:lnTo>
                                  <a:pt x="151342" y="163802"/>
                                </a:lnTo>
                                <a:lnTo>
                                  <a:pt x="218017" y="188636"/>
                                </a:lnTo>
                                <a:lnTo>
                                  <a:pt x="252942" y="195505"/>
                                </a:lnTo>
                                <a:lnTo>
                                  <a:pt x="275696" y="199204"/>
                                </a:lnTo>
                                <a:lnTo>
                                  <a:pt x="321204" y="202903"/>
                                </a:lnTo>
                                <a:lnTo>
                                  <a:pt x="390525" y="200261"/>
                                </a:lnTo>
                                <a:lnTo>
                                  <a:pt x="436563" y="193392"/>
                                </a:lnTo>
                                <a:lnTo>
                                  <a:pt x="457200" y="189693"/>
                                </a:lnTo>
                                <a:lnTo>
                                  <a:pt x="477838" y="184937"/>
                                </a:lnTo>
                                <a:lnTo>
                                  <a:pt x="470959" y="168029"/>
                                </a:lnTo>
                                <a:lnTo>
                                  <a:pt x="460904" y="127343"/>
                                </a:lnTo>
                                <a:lnTo>
                                  <a:pt x="459317" y="96167"/>
                                </a:lnTo>
                                <a:lnTo>
                                  <a:pt x="462492" y="77145"/>
                                </a:lnTo>
                                <a:lnTo>
                                  <a:pt x="470959" y="60237"/>
                                </a:lnTo>
                                <a:lnTo>
                                  <a:pt x="483659" y="47027"/>
                                </a:lnTo>
                                <a:lnTo>
                                  <a:pt x="492654" y="42800"/>
                                </a:lnTo>
                                <a:lnTo>
                                  <a:pt x="495300" y="42800"/>
                                </a:lnTo>
                                <a:lnTo>
                                  <a:pt x="496888" y="42800"/>
                                </a:lnTo>
                                <a:lnTo>
                                  <a:pt x="511175" y="38044"/>
                                </a:lnTo>
                                <a:lnTo>
                                  <a:pt x="540809" y="39630"/>
                                </a:lnTo>
                                <a:lnTo>
                                  <a:pt x="566738" y="53896"/>
                                </a:lnTo>
                                <a:lnTo>
                                  <a:pt x="584200" y="78202"/>
                                </a:lnTo>
                                <a:lnTo>
                                  <a:pt x="587904" y="94582"/>
                                </a:lnTo>
                                <a:lnTo>
                                  <a:pt x="589492" y="105150"/>
                                </a:lnTo>
                                <a:lnTo>
                                  <a:pt x="587904" y="124701"/>
                                </a:lnTo>
                                <a:lnTo>
                                  <a:pt x="582613" y="141609"/>
                                </a:lnTo>
                                <a:lnTo>
                                  <a:pt x="572559" y="156933"/>
                                </a:lnTo>
                                <a:lnTo>
                                  <a:pt x="552979" y="174898"/>
                                </a:lnTo>
                                <a:lnTo>
                                  <a:pt x="518584" y="192335"/>
                                </a:lnTo>
                                <a:lnTo>
                                  <a:pt x="501121" y="198675"/>
                                </a:lnTo>
                                <a:lnTo>
                                  <a:pt x="502179" y="200789"/>
                                </a:lnTo>
                                <a:lnTo>
                                  <a:pt x="503238" y="202903"/>
                                </a:lnTo>
                                <a:lnTo>
                                  <a:pt x="514879" y="221925"/>
                                </a:lnTo>
                                <a:lnTo>
                                  <a:pt x="543984" y="257855"/>
                                </a:lnTo>
                                <a:lnTo>
                                  <a:pt x="560388" y="273179"/>
                                </a:lnTo>
                                <a:lnTo>
                                  <a:pt x="582613" y="291144"/>
                                </a:lnTo>
                                <a:lnTo>
                                  <a:pt x="632884" y="318620"/>
                                </a:lnTo>
                                <a:lnTo>
                                  <a:pt x="686859" y="335529"/>
                                </a:lnTo>
                                <a:lnTo>
                                  <a:pt x="744009" y="342926"/>
                                </a:lnTo>
                                <a:lnTo>
                                  <a:pt x="772584" y="342398"/>
                                </a:lnTo>
                                <a:lnTo>
                                  <a:pt x="796925" y="340813"/>
                                </a:lnTo>
                                <a:lnTo>
                                  <a:pt x="842434" y="332887"/>
                                </a:lnTo>
                                <a:lnTo>
                                  <a:pt x="885296" y="320205"/>
                                </a:lnTo>
                                <a:lnTo>
                                  <a:pt x="926042" y="302769"/>
                                </a:lnTo>
                                <a:lnTo>
                                  <a:pt x="983192" y="270537"/>
                                </a:lnTo>
                                <a:lnTo>
                                  <a:pt x="1057275" y="218226"/>
                                </a:lnTo>
                                <a:lnTo>
                                  <a:pt x="1093788" y="190750"/>
                                </a:lnTo>
                                <a:lnTo>
                                  <a:pt x="1077913" y="181767"/>
                                </a:lnTo>
                                <a:lnTo>
                                  <a:pt x="1050396" y="160631"/>
                                </a:lnTo>
                                <a:lnTo>
                                  <a:pt x="1029229" y="134212"/>
                                </a:lnTo>
                                <a:lnTo>
                                  <a:pt x="1015471" y="103565"/>
                                </a:lnTo>
                                <a:lnTo>
                                  <a:pt x="1012825" y="86656"/>
                                </a:lnTo>
                                <a:lnTo>
                                  <a:pt x="1012296" y="71861"/>
                                </a:lnTo>
                                <a:lnTo>
                                  <a:pt x="1022350" y="45970"/>
                                </a:lnTo>
                                <a:lnTo>
                                  <a:pt x="1041400" y="26948"/>
                                </a:lnTo>
                                <a:lnTo>
                                  <a:pt x="1065742" y="18494"/>
                                </a:lnTo>
                                <a:lnTo>
                                  <a:pt x="1079500" y="20608"/>
                                </a:lnTo>
                                <a:lnTo>
                                  <a:pt x="1079500" y="20079"/>
                                </a:lnTo>
                                <a:lnTo>
                                  <a:pt x="1080029" y="20079"/>
                                </a:lnTo>
                                <a:lnTo>
                                  <a:pt x="1081617" y="20608"/>
                                </a:lnTo>
                                <a:lnTo>
                                  <a:pt x="1083204" y="21664"/>
                                </a:lnTo>
                                <a:lnTo>
                                  <a:pt x="1086909" y="22193"/>
                                </a:lnTo>
                                <a:lnTo>
                                  <a:pt x="1090613" y="24306"/>
                                </a:lnTo>
                                <a:lnTo>
                                  <a:pt x="1102254" y="30647"/>
                                </a:lnTo>
                                <a:lnTo>
                                  <a:pt x="1120246" y="48084"/>
                                </a:lnTo>
                                <a:lnTo>
                                  <a:pt x="1132946" y="70276"/>
                                </a:lnTo>
                                <a:lnTo>
                                  <a:pt x="1140354" y="95111"/>
                                </a:lnTo>
                                <a:lnTo>
                                  <a:pt x="1142471" y="108321"/>
                                </a:lnTo>
                                <a:lnTo>
                                  <a:pt x="1145117" y="128399"/>
                                </a:lnTo>
                                <a:lnTo>
                                  <a:pt x="1141942" y="161160"/>
                                </a:lnTo>
                                <a:lnTo>
                                  <a:pt x="1132946" y="178597"/>
                                </a:lnTo>
                                <a:lnTo>
                                  <a:pt x="1124479" y="184937"/>
                                </a:lnTo>
                                <a:lnTo>
                                  <a:pt x="1147763" y="193920"/>
                                </a:lnTo>
                                <a:lnTo>
                                  <a:pt x="1173163" y="200261"/>
                                </a:lnTo>
                                <a:lnTo>
                                  <a:pt x="1196446" y="204488"/>
                                </a:lnTo>
                                <a:lnTo>
                                  <a:pt x="1245659" y="208715"/>
                                </a:lnTo>
                                <a:lnTo>
                                  <a:pt x="1294342" y="205545"/>
                                </a:lnTo>
                                <a:lnTo>
                                  <a:pt x="1341967" y="197619"/>
                                </a:lnTo>
                                <a:lnTo>
                                  <a:pt x="1365779" y="192335"/>
                                </a:lnTo>
                                <a:lnTo>
                                  <a:pt x="1412875" y="179653"/>
                                </a:lnTo>
                                <a:lnTo>
                                  <a:pt x="1502304" y="143194"/>
                                </a:lnTo>
                                <a:lnTo>
                                  <a:pt x="1585913" y="95111"/>
                                </a:lnTo>
                                <a:lnTo>
                                  <a:pt x="1662642" y="35931"/>
                                </a:lnTo>
                                <a:lnTo>
                                  <a:pt x="1698096" y="1585"/>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87" name="Freeform: Shape 1608692687"/>
                        <wps:cNvSpPr>
                          <a:spLocks/>
                        </wps:cNvSpPr>
                        <wps:spPr bwMode="auto">
                          <a:xfrm>
                            <a:off x="3473222" y="3652722"/>
                            <a:ext cx="803275" cy="1436688"/>
                          </a:xfrm>
                          <a:custGeom>
                            <a:avLst/>
                            <a:gdLst>
                              <a:gd name="connsiteX0" fmla="*/ 321181 w 803275"/>
                              <a:gd name="connsiteY0" fmla="*/ 996950 h 1436688"/>
                              <a:gd name="connsiteX1" fmla="*/ 292845 w 803275"/>
                              <a:gd name="connsiteY1" fmla="*/ 1006412 h 1436688"/>
                              <a:gd name="connsiteX2" fmla="*/ 267132 w 803275"/>
                              <a:gd name="connsiteY2" fmla="*/ 1023759 h 1436688"/>
                              <a:gd name="connsiteX3" fmla="*/ 255588 w 803275"/>
                              <a:gd name="connsiteY3" fmla="*/ 1034798 h 1436688"/>
                              <a:gd name="connsiteX4" fmla="*/ 256638 w 803275"/>
                              <a:gd name="connsiteY4" fmla="*/ 1034798 h 1436688"/>
                              <a:gd name="connsiteX5" fmla="*/ 257162 w 803275"/>
                              <a:gd name="connsiteY5" fmla="*/ 1035849 h 1436688"/>
                              <a:gd name="connsiteX6" fmla="*/ 275528 w 803275"/>
                              <a:gd name="connsiteY6" fmla="*/ 1052145 h 1436688"/>
                              <a:gd name="connsiteX7" fmla="*/ 307013 w 803275"/>
                              <a:gd name="connsiteY7" fmla="*/ 1072120 h 1436688"/>
                              <a:gd name="connsiteX8" fmla="*/ 331151 w 803275"/>
                              <a:gd name="connsiteY8" fmla="*/ 1076325 h 1436688"/>
                              <a:gd name="connsiteX9" fmla="*/ 344269 w 803275"/>
                              <a:gd name="connsiteY9" fmla="*/ 1074223 h 1436688"/>
                              <a:gd name="connsiteX10" fmla="*/ 356338 w 803275"/>
                              <a:gd name="connsiteY10" fmla="*/ 1070543 h 1436688"/>
                              <a:gd name="connsiteX11" fmla="*/ 373655 w 803275"/>
                              <a:gd name="connsiteY11" fmla="*/ 1053722 h 1436688"/>
                              <a:gd name="connsiteX12" fmla="*/ 381001 w 803275"/>
                              <a:gd name="connsiteY12" fmla="*/ 1032695 h 1436688"/>
                              <a:gd name="connsiteX13" fmla="*/ 377853 w 803275"/>
                              <a:gd name="connsiteY13" fmla="*/ 1016925 h 1436688"/>
                              <a:gd name="connsiteX14" fmla="*/ 372081 w 803275"/>
                              <a:gd name="connsiteY14" fmla="*/ 1007463 h 1436688"/>
                              <a:gd name="connsiteX15" fmla="*/ 367358 w 803275"/>
                              <a:gd name="connsiteY15" fmla="*/ 1003784 h 1436688"/>
                              <a:gd name="connsiteX16" fmla="*/ 352140 w 803275"/>
                              <a:gd name="connsiteY16" fmla="*/ 998527 h 1436688"/>
                              <a:gd name="connsiteX17" fmla="*/ 305330 w 803275"/>
                              <a:gd name="connsiteY17" fmla="*/ 203200 h 1436688"/>
                              <a:gd name="connsiteX18" fmla="*/ 277813 w 803275"/>
                              <a:gd name="connsiteY18" fmla="*/ 204788 h 1436688"/>
                              <a:gd name="connsiteX19" fmla="*/ 281517 w 803275"/>
                              <a:gd name="connsiteY19" fmla="*/ 218546 h 1436688"/>
                              <a:gd name="connsiteX20" fmla="*/ 292101 w 803275"/>
                              <a:gd name="connsiteY20" fmla="*/ 246063 h 1436688"/>
                              <a:gd name="connsiteX21" fmla="*/ 309034 w 803275"/>
                              <a:gd name="connsiteY21" fmla="*/ 268817 h 1436688"/>
                              <a:gd name="connsiteX22" fmla="*/ 326496 w 803275"/>
                              <a:gd name="connsiteY22" fmla="*/ 279930 h 1436688"/>
                              <a:gd name="connsiteX23" fmla="*/ 340255 w 803275"/>
                              <a:gd name="connsiteY23" fmla="*/ 284163 h 1436688"/>
                              <a:gd name="connsiteX24" fmla="*/ 348721 w 803275"/>
                              <a:gd name="connsiteY24" fmla="*/ 284163 h 1436688"/>
                              <a:gd name="connsiteX25" fmla="*/ 361421 w 803275"/>
                              <a:gd name="connsiteY25" fmla="*/ 283105 h 1436688"/>
                              <a:gd name="connsiteX26" fmla="*/ 380471 w 803275"/>
                              <a:gd name="connsiteY26" fmla="*/ 270934 h 1436688"/>
                              <a:gd name="connsiteX27" fmla="*/ 392113 w 803275"/>
                              <a:gd name="connsiteY27" fmla="*/ 251884 h 1436688"/>
                              <a:gd name="connsiteX28" fmla="*/ 392113 w 803275"/>
                              <a:gd name="connsiteY28" fmla="*/ 231246 h 1436688"/>
                              <a:gd name="connsiteX29" fmla="*/ 386821 w 803275"/>
                              <a:gd name="connsiteY29" fmla="*/ 221721 h 1436688"/>
                              <a:gd name="connsiteX30" fmla="*/ 359834 w 803275"/>
                              <a:gd name="connsiteY30" fmla="*/ 211667 h 1436688"/>
                              <a:gd name="connsiteX31" fmla="*/ 479954 w 803275"/>
                              <a:gd name="connsiteY31" fmla="*/ 0 h 1436688"/>
                              <a:gd name="connsiteX32" fmla="*/ 516467 w 803275"/>
                              <a:gd name="connsiteY32" fmla="*/ 0 h 1436688"/>
                              <a:gd name="connsiteX33" fmla="*/ 552979 w 803275"/>
                              <a:gd name="connsiteY33" fmla="*/ 5296 h 1436688"/>
                              <a:gd name="connsiteX34" fmla="*/ 588963 w 803275"/>
                              <a:gd name="connsiteY34" fmla="*/ 16946 h 1436688"/>
                              <a:gd name="connsiteX35" fmla="*/ 623358 w 803275"/>
                              <a:gd name="connsiteY35" fmla="*/ 33362 h 1436688"/>
                              <a:gd name="connsiteX36" fmla="*/ 639233 w 803275"/>
                              <a:gd name="connsiteY36" fmla="*/ 43424 h 1436688"/>
                              <a:gd name="connsiteX37" fmla="*/ 641350 w 803275"/>
                              <a:gd name="connsiteY37" fmla="*/ 45542 h 1436688"/>
                              <a:gd name="connsiteX38" fmla="*/ 642938 w 803275"/>
                              <a:gd name="connsiteY38" fmla="*/ 51897 h 1436688"/>
                              <a:gd name="connsiteX39" fmla="*/ 640292 w 803275"/>
                              <a:gd name="connsiteY39" fmla="*/ 57192 h 1436688"/>
                              <a:gd name="connsiteX40" fmla="*/ 634471 w 803275"/>
                              <a:gd name="connsiteY40" fmla="*/ 58781 h 1436688"/>
                              <a:gd name="connsiteX41" fmla="*/ 631825 w 803275"/>
                              <a:gd name="connsiteY41" fmla="*/ 57192 h 1436688"/>
                              <a:gd name="connsiteX42" fmla="*/ 604838 w 803275"/>
                              <a:gd name="connsiteY42" fmla="*/ 42365 h 1436688"/>
                              <a:gd name="connsiteX43" fmla="*/ 549275 w 803275"/>
                              <a:gd name="connsiteY43" fmla="*/ 22771 h 1436688"/>
                              <a:gd name="connsiteX44" fmla="*/ 492125 w 803275"/>
                              <a:gd name="connsiteY44" fmla="*/ 15887 h 1436688"/>
                              <a:gd name="connsiteX45" fmla="*/ 448733 w 803275"/>
                              <a:gd name="connsiteY45" fmla="*/ 21182 h 1436688"/>
                              <a:gd name="connsiteX46" fmla="*/ 419629 w 803275"/>
                              <a:gd name="connsiteY46" fmla="*/ 29655 h 1436688"/>
                              <a:gd name="connsiteX47" fmla="*/ 405342 w 803275"/>
                              <a:gd name="connsiteY47" fmla="*/ 34951 h 1436688"/>
                              <a:gd name="connsiteX48" fmla="*/ 382588 w 803275"/>
                              <a:gd name="connsiteY48" fmla="*/ 45542 h 1436688"/>
                              <a:gd name="connsiteX49" fmla="*/ 338138 w 803275"/>
                              <a:gd name="connsiteY49" fmla="*/ 76786 h 1436688"/>
                              <a:gd name="connsiteX50" fmla="*/ 301096 w 803275"/>
                              <a:gd name="connsiteY50" fmla="*/ 116503 h 1436688"/>
                              <a:gd name="connsiteX51" fmla="*/ 282046 w 803275"/>
                              <a:gd name="connsiteY51" fmla="*/ 150924 h 1436688"/>
                              <a:gd name="connsiteX52" fmla="*/ 274638 w 803275"/>
                              <a:gd name="connsiteY52" fmla="*/ 175813 h 1436688"/>
                              <a:gd name="connsiteX53" fmla="*/ 273050 w 803275"/>
                              <a:gd name="connsiteY53" fmla="*/ 187993 h 1436688"/>
                              <a:gd name="connsiteX54" fmla="*/ 296333 w 803275"/>
                              <a:gd name="connsiteY54" fmla="*/ 187463 h 1436688"/>
                              <a:gd name="connsiteX55" fmla="*/ 345017 w 803275"/>
                              <a:gd name="connsiteY55" fmla="*/ 194877 h 1436688"/>
                              <a:gd name="connsiteX56" fmla="*/ 370417 w 803275"/>
                              <a:gd name="connsiteY56" fmla="*/ 203350 h 1436688"/>
                              <a:gd name="connsiteX57" fmla="*/ 370946 w 803275"/>
                              <a:gd name="connsiteY57" fmla="*/ 203350 h 1436688"/>
                              <a:gd name="connsiteX58" fmla="*/ 381000 w 803275"/>
                              <a:gd name="connsiteY58" fmla="*/ 205468 h 1436688"/>
                              <a:gd name="connsiteX59" fmla="*/ 387879 w 803275"/>
                              <a:gd name="connsiteY59" fmla="*/ 210764 h 1436688"/>
                              <a:gd name="connsiteX60" fmla="*/ 392642 w 803275"/>
                              <a:gd name="connsiteY60" fmla="*/ 212353 h 1436688"/>
                              <a:gd name="connsiteX61" fmla="*/ 396346 w 803275"/>
                              <a:gd name="connsiteY61" fmla="*/ 215000 h 1436688"/>
                              <a:gd name="connsiteX62" fmla="*/ 399521 w 803275"/>
                              <a:gd name="connsiteY62" fmla="*/ 217648 h 1436688"/>
                              <a:gd name="connsiteX63" fmla="*/ 397933 w 803275"/>
                              <a:gd name="connsiteY63" fmla="*/ 221885 h 1436688"/>
                              <a:gd name="connsiteX64" fmla="*/ 402167 w 803275"/>
                              <a:gd name="connsiteY64" fmla="*/ 231417 h 1436688"/>
                              <a:gd name="connsiteX65" fmla="*/ 403754 w 803275"/>
                              <a:gd name="connsiteY65" fmla="*/ 253128 h 1436688"/>
                              <a:gd name="connsiteX66" fmla="*/ 396346 w 803275"/>
                              <a:gd name="connsiteY66" fmla="*/ 274311 h 1436688"/>
                              <a:gd name="connsiteX67" fmla="*/ 382058 w 803275"/>
                              <a:gd name="connsiteY67" fmla="*/ 291257 h 1436688"/>
                              <a:gd name="connsiteX68" fmla="*/ 370946 w 803275"/>
                              <a:gd name="connsiteY68" fmla="*/ 295493 h 1436688"/>
                              <a:gd name="connsiteX69" fmla="*/ 361950 w 803275"/>
                              <a:gd name="connsiteY69" fmla="*/ 298670 h 1436688"/>
                              <a:gd name="connsiteX70" fmla="*/ 344488 w 803275"/>
                              <a:gd name="connsiteY70" fmla="*/ 300789 h 1436688"/>
                              <a:gd name="connsiteX71" fmla="*/ 327554 w 803275"/>
                              <a:gd name="connsiteY71" fmla="*/ 297611 h 1436688"/>
                              <a:gd name="connsiteX72" fmla="*/ 312738 w 803275"/>
                              <a:gd name="connsiteY72" fmla="*/ 291786 h 1436688"/>
                              <a:gd name="connsiteX73" fmla="*/ 292629 w 803275"/>
                              <a:gd name="connsiteY73" fmla="*/ 275899 h 1436688"/>
                              <a:gd name="connsiteX74" fmla="*/ 273579 w 803275"/>
                              <a:gd name="connsiteY74" fmla="*/ 246774 h 1436688"/>
                              <a:gd name="connsiteX75" fmla="*/ 267758 w 803275"/>
                              <a:gd name="connsiteY75" fmla="*/ 229828 h 1436688"/>
                              <a:gd name="connsiteX76" fmla="*/ 262996 w 803275"/>
                              <a:gd name="connsiteY76" fmla="*/ 218707 h 1436688"/>
                              <a:gd name="connsiteX77" fmla="*/ 260879 w 803275"/>
                              <a:gd name="connsiteY77" fmla="*/ 207057 h 1436688"/>
                              <a:gd name="connsiteX78" fmla="*/ 238654 w 803275"/>
                              <a:gd name="connsiteY78" fmla="*/ 210764 h 1436688"/>
                              <a:gd name="connsiteX79" fmla="*/ 195792 w 803275"/>
                              <a:gd name="connsiteY79" fmla="*/ 225592 h 1436688"/>
                              <a:gd name="connsiteX80" fmla="*/ 155575 w 803275"/>
                              <a:gd name="connsiteY80" fmla="*/ 246244 h 1436688"/>
                              <a:gd name="connsiteX81" fmla="*/ 119063 w 803275"/>
                              <a:gd name="connsiteY81" fmla="*/ 274311 h 1436688"/>
                              <a:gd name="connsiteX82" fmla="*/ 103188 w 803275"/>
                              <a:gd name="connsiteY82" fmla="*/ 290197 h 1436688"/>
                              <a:gd name="connsiteX83" fmla="*/ 89958 w 803275"/>
                              <a:gd name="connsiteY83" fmla="*/ 304495 h 1436688"/>
                              <a:gd name="connsiteX84" fmla="*/ 67733 w 803275"/>
                              <a:gd name="connsiteY84" fmla="*/ 335739 h 1436688"/>
                              <a:gd name="connsiteX85" fmla="*/ 50271 w 803275"/>
                              <a:gd name="connsiteY85" fmla="*/ 369631 h 1436688"/>
                              <a:gd name="connsiteX86" fmla="*/ 36513 w 803275"/>
                              <a:gd name="connsiteY86" fmla="*/ 404582 h 1436688"/>
                              <a:gd name="connsiteX87" fmla="*/ 22225 w 803275"/>
                              <a:gd name="connsiteY87" fmla="*/ 459126 h 1436688"/>
                              <a:gd name="connsiteX88" fmla="*/ 16404 w 803275"/>
                              <a:gd name="connsiteY88" fmla="*/ 535382 h 1436688"/>
                              <a:gd name="connsiteX89" fmla="*/ 17463 w 803275"/>
                              <a:gd name="connsiteY89" fmla="*/ 573510 h 1436688"/>
                              <a:gd name="connsiteX90" fmla="*/ 20638 w 803275"/>
                              <a:gd name="connsiteY90" fmla="*/ 607402 h 1436688"/>
                              <a:gd name="connsiteX91" fmla="*/ 32808 w 803275"/>
                              <a:gd name="connsiteY91" fmla="*/ 672008 h 1436688"/>
                              <a:gd name="connsiteX92" fmla="*/ 51858 w 803275"/>
                              <a:gd name="connsiteY92" fmla="*/ 733437 h 1436688"/>
                              <a:gd name="connsiteX93" fmla="*/ 77258 w 803275"/>
                              <a:gd name="connsiteY93" fmla="*/ 792217 h 1436688"/>
                              <a:gd name="connsiteX94" fmla="*/ 107421 w 803275"/>
                              <a:gd name="connsiteY94" fmla="*/ 848880 h 1436688"/>
                              <a:gd name="connsiteX95" fmla="*/ 142875 w 803275"/>
                              <a:gd name="connsiteY95" fmla="*/ 901836 h 1436688"/>
                              <a:gd name="connsiteX96" fmla="*/ 202142 w 803275"/>
                              <a:gd name="connsiteY96" fmla="*/ 978092 h 1436688"/>
                              <a:gd name="connsiteX97" fmla="*/ 246063 w 803275"/>
                              <a:gd name="connsiteY97" fmla="*/ 1026282 h 1436688"/>
                              <a:gd name="connsiteX98" fmla="*/ 259821 w 803275"/>
                              <a:gd name="connsiteY98" fmla="*/ 1011984 h 1436688"/>
                              <a:gd name="connsiteX99" fmla="*/ 293688 w 803275"/>
                              <a:gd name="connsiteY99" fmla="*/ 992919 h 1436688"/>
                              <a:gd name="connsiteX100" fmla="*/ 330729 w 803275"/>
                              <a:gd name="connsiteY100" fmla="*/ 986035 h 1436688"/>
                              <a:gd name="connsiteX101" fmla="*/ 368300 w 803275"/>
                              <a:gd name="connsiteY101" fmla="*/ 993449 h 1436688"/>
                              <a:gd name="connsiteX102" fmla="*/ 385763 w 803275"/>
                              <a:gd name="connsiteY102" fmla="*/ 1002452 h 1436688"/>
                              <a:gd name="connsiteX103" fmla="*/ 387350 w 803275"/>
                              <a:gd name="connsiteY103" fmla="*/ 1005099 h 1436688"/>
                              <a:gd name="connsiteX104" fmla="*/ 387350 w 803275"/>
                              <a:gd name="connsiteY104" fmla="*/ 1009336 h 1436688"/>
                              <a:gd name="connsiteX105" fmla="*/ 385763 w 803275"/>
                              <a:gd name="connsiteY105" fmla="*/ 1010924 h 1436688"/>
                              <a:gd name="connsiteX106" fmla="*/ 389467 w 803275"/>
                              <a:gd name="connsiteY106" fmla="*/ 1017809 h 1436688"/>
                              <a:gd name="connsiteX107" fmla="*/ 393171 w 803275"/>
                              <a:gd name="connsiteY107" fmla="*/ 1033695 h 1436688"/>
                              <a:gd name="connsiteX108" fmla="*/ 391583 w 803275"/>
                              <a:gd name="connsiteY108" fmla="*/ 1050641 h 1436688"/>
                              <a:gd name="connsiteX109" fmla="*/ 384704 w 803275"/>
                              <a:gd name="connsiteY109" fmla="*/ 1066528 h 1436688"/>
                              <a:gd name="connsiteX110" fmla="*/ 379413 w 803275"/>
                              <a:gd name="connsiteY110" fmla="*/ 1073412 h 1436688"/>
                              <a:gd name="connsiteX111" fmla="*/ 372004 w 803275"/>
                              <a:gd name="connsiteY111" fmla="*/ 1080296 h 1436688"/>
                              <a:gd name="connsiteX112" fmla="*/ 355071 w 803275"/>
                              <a:gd name="connsiteY112" fmla="*/ 1089299 h 1436688"/>
                              <a:gd name="connsiteX113" fmla="*/ 337079 w 803275"/>
                              <a:gd name="connsiteY113" fmla="*/ 1093535 h 1436688"/>
                              <a:gd name="connsiteX114" fmla="*/ 318558 w 803275"/>
                              <a:gd name="connsiteY114" fmla="*/ 1091947 h 1436688"/>
                              <a:gd name="connsiteX115" fmla="*/ 291042 w 803275"/>
                              <a:gd name="connsiteY115" fmla="*/ 1083474 h 1436688"/>
                              <a:gd name="connsiteX116" fmla="*/ 258233 w 803275"/>
                              <a:gd name="connsiteY116" fmla="*/ 1061232 h 1436688"/>
                              <a:gd name="connsiteX117" fmla="*/ 246063 w 803275"/>
                              <a:gd name="connsiteY117" fmla="*/ 1047464 h 1436688"/>
                              <a:gd name="connsiteX118" fmla="*/ 238654 w 803275"/>
                              <a:gd name="connsiteY118" fmla="*/ 1060703 h 1436688"/>
                              <a:gd name="connsiteX119" fmla="*/ 233363 w 803275"/>
                              <a:gd name="connsiteY119" fmla="*/ 1075001 h 1436688"/>
                              <a:gd name="connsiteX120" fmla="*/ 230188 w 803275"/>
                              <a:gd name="connsiteY120" fmla="*/ 1088769 h 1436688"/>
                              <a:gd name="connsiteX121" fmla="*/ 228071 w 803275"/>
                              <a:gd name="connsiteY121" fmla="*/ 1117895 h 1436688"/>
                              <a:gd name="connsiteX122" fmla="*/ 232304 w 803275"/>
                              <a:gd name="connsiteY122" fmla="*/ 1161319 h 1436688"/>
                              <a:gd name="connsiteX123" fmla="*/ 240771 w 803275"/>
                              <a:gd name="connsiteY123" fmla="*/ 1188326 h 1436688"/>
                              <a:gd name="connsiteX124" fmla="*/ 249767 w 803275"/>
                              <a:gd name="connsiteY124" fmla="*/ 1212686 h 1436688"/>
                              <a:gd name="connsiteX125" fmla="*/ 275696 w 803275"/>
                              <a:gd name="connsiteY125" fmla="*/ 1256109 h 1436688"/>
                              <a:gd name="connsiteX126" fmla="*/ 308504 w 803275"/>
                              <a:gd name="connsiteY126" fmla="*/ 1295826 h 1436688"/>
                              <a:gd name="connsiteX127" fmla="*/ 346604 w 803275"/>
                              <a:gd name="connsiteY127" fmla="*/ 1330247 h 1436688"/>
                              <a:gd name="connsiteX128" fmla="*/ 368300 w 803275"/>
                              <a:gd name="connsiteY128" fmla="*/ 1344545 h 1436688"/>
                              <a:gd name="connsiteX129" fmla="*/ 391583 w 803275"/>
                              <a:gd name="connsiteY129" fmla="*/ 1359902 h 1436688"/>
                              <a:gd name="connsiteX130" fmla="*/ 441325 w 803275"/>
                              <a:gd name="connsiteY130" fmla="*/ 1383732 h 1436688"/>
                              <a:gd name="connsiteX131" fmla="*/ 493713 w 803275"/>
                              <a:gd name="connsiteY131" fmla="*/ 1401208 h 1436688"/>
                              <a:gd name="connsiteX132" fmla="*/ 547158 w 803275"/>
                              <a:gd name="connsiteY132" fmla="*/ 1412329 h 1436688"/>
                              <a:gd name="connsiteX133" fmla="*/ 602721 w 803275"/>
                              <a:gd name="connsiteY133" fmla="*/ 1417624 h 1436688"/>
                              <a:gd name="connsiteX134" fmla="*/ 658283 w 803275"/>
                              <a:gd name="connsiteY134" fmla="*/ 1419213 h 1436688"/>
                              <a:gd name="connsiteX135" fmla="*/ 741363 w 803275"/>
                              <a:gd name="connsiteY135" fmla="*/ 1414976 h 1436688"/>
                              <a:gd name="connsiteX136" fmla="*/ 796396 w 803275"/>
                              <a:gd name="connsiteY136" fmla="*/ 1408092 h 1436688"/>
                              <a:gd name="connsiteX137" fmla="*/ 800629 w 803275"/>
                              <a:gd name="connsiteY137" fmla="*/ 1408622 h 1436688"/>
                              <a:gd name="connsiteX138" fmla="*/ 803275 w 803275"/>
                              <a:gd name="connsiteY138" fmla="*/ 1416565 h 1436688"/>
                              <a:gd name="connsiteX139" fmla="*/ 798513 w 803275"/>
                              <a:gd name="connsiteY139" fmla="*/ 1418683 h 1436688"/>
                              <a:gd name="connsiteX140" fmla="*/ 764117 w 803275"/>
                              <a:gd name="connsiteY140" fmla="*/ 1426097 h 1436688"/>
                              <a:gd name="connsiteX141" fmla="*/ 691092 w 803275"/>
                              <a:gd name="connsiteY141" fmla="*/ 1435629 h 1436688"/>
                              <a:gd name="connsiteX142" fmla="*/ 616479 w 803275"/>
                              <a:gd name="connsiteY142" fmla="*/ 1436688 h 1436688"/>
                              <a:gd name="connsiteX143" fmla="*/ 541867 w 803275"/>
                              <a:gd name="connsiteY143" fmla="*/ 1430334 h 1436688"/>
                              <a:gd name="connsiteX144" fmla="*/ 469371 w 803275"/>
                              <a:gd name="connsiteY144" fmla="*/ 1413388 h 1436688"/>
                              <a:gd name="connsiteX145" fmla="*/ 401108 w 803275"/>
                              <a:gd name="connsiteY145" fmla="*/ 1386380 h 1436688"/>
                              <a:gd name="connsiteX146" fmla="*/ 338138 w 803275"/>
                              <a:gd name="connsiteY146" fmla="*/ 1348782 h 1436688"/>
                              <a:gd name="connsiteX147" fmla="*/ 297921 w 803275"/>
                              <a:gd name="connsiteY147" fmla="*/ 1311713 h 1436688"/>
                              <a:gd name="connsiteX148" fmla="*/ 273579 w 803275"/>
                              <a:gd name="connsiteY148" fmla="*/ 1283646 h 1436688"/>
                              <a:gd name="connsiteX149" fmla="*/ 262467 w 803275"/>
                              <a:gd name="connsiteY149" fmla="*/ 1268289 h 1436688"/>
                              <a:gd name="connsiteX150" fmla="*/ 246063 w 803275"/>
                              <a:gd name="connsiteY150" fmla="*/ 1243400 h 1436688"/>
                              <a:gd name="connsiteX151" fmla="*/ 222779 w 803275"/>
                              <a:gd name="connsiteY151" fmla="*/ 1186208 h 1436688"/>
                              <a:gd name="connsiteX152" fmla="*/ 214313 w 803275"/>
                              <a:gd name="connsiteY152" fmla="*/ 1140666 h 1436688"/>
                              <a:gd name="connsiteX153" fmla="*/ 213254 w 803275"/>
                              <a:gd name="connsiteY153" fmla="*/ 1109952 h 1436688"/>
                              <a:gd name="connsiteX154" fmla="*/ 218017 w 803275"/>
                              <a:gd name="connsiteY154" fmla="*/ 1080296 h 1436688"/>
                              <a:gd name="connsiteX155" fmla="*/ 229658 w 803275"/>
                              <a:gd name="connsiteY155" fmla="*/ 1051171 h 1436688"/>
                              <a:gd name="connsiteX156" fmla="*/ 237067 w 803275"/>
                              <a:gd name="connsiteY156" fmla="*/ 1038461 h 1436688"/>
                              <a:gd name="connsiteX157" fmla="*/ 207963 w 803275"/>
                              <a:gd name="connsiteY157" fmla="*/ 1014102 h 1436688"/>
                              <a:gd name="connsiteX158" fmla="*/ 155046 w 803275"/>
                              <a:gd name="connsiteY158" fmla="*/ 956910 h 1436688"/>
                              <a:gd name="connsiteX159" fmla="*/ 108479 w 803275"/>
                              <a:gd name="connsiteY159" fmla="*/ 892833 h 1436688"/>
                              <a:gd name="connsiteX160" fmla="*/ 69321 w 803275"/>
                              <a:gd name="connsiteY160" fmla="*/ 822932 h 1436688"/>
                              <a:gd name="connsiteX161" fmla="*/ 38100 w 803275"/>
                              <a:gd name="connsiteY161" fmla="*/ 749853 h 1436688"/>
                              <a:gd name="connsiteX162" fmla="*/ 15346 w 803275"/>
                              <a:gd name="connsiteY162" fmla="*/ 673597 h 1436688"/>
                              <a:gd name="connsiteX163" fmla="*/ 2646 w 803275"/>
                              <a:gd name="connsiteY163" fmla="*/ 596281 h 1436688"/>
                              <a:gd name="connsiteX164" fmla="*/ 0 w 803275"/>
                              <a:gd name="connsiteY164" fmla="*/ 520555 h 1436688"/>
                              <a:gd name="connsiteX165" fmla="*/ 3175 w 803275"/>
                              <a:gd name="connsiteY165" fmla="*/ 482956 h 1436688"/>
                              <a:gd name="connsiteX166" fmla="*/ 6879 w 803275"/>
                              <a:gd name="connsiteY166" fmla="*/ 457008 h 1436688"/>
                              <a:gd name="connsiteX167" fmla="*/ 20638 w 803275"/>
                              <a:gd name="connsiteY167" fmla="*/ 406170 h 1436688"/>
                              <a:gd name="connsiteX168" fmla="*/ 41804 w 803275"/>
                              <a:gd name="connsiteY168" fmla="*/ 357451 h 1436688"/>
                              <a:gd name="connsiteX169" fmla="*/ 70379 w 803275"/>
                              <a:gd name="connsiteY169" fmla="*/ 311380 h 1436688"/>
                              <a:gd name="connsiteX170" fmla="*/ 104775 w 803275"/>
                              <a:gd name="connsiteY170" fmla="*/ 271133 h 1436688"/>
                              <a:gd name="connsiteX171" fmla="*/ 143404 w 803275"/>
                              <a:gd name="connsiteY171" fmla="*/ 237771 h 1436688"/>
                              <a:gd name="connsiteX172" fmla="*/ 186796 w 803275"/>
                              <a:gd name="connsiteY172" fmla="*/ 210764 h 1436688"/>
                              <a:gd name="connsiteX173" fmla="*/ 233892 w 803275"/>
                              <a:gd name="connsiteY173" fmla="*/ 194348 h 1436688"/>
                              <a:gd name="connsiteX174" fmla="*/ 259292 w 803275"/>
                              <a:gd name="connsiteY174" fmla="*/ 189582 h 1436688"/>
                              <a:gd name="connsiteX175" fmla="*/ 259821 w 803275"/>
                              <a:gd name="connsiteY175" fmla="*/ 178990 h 1436688"/>
                              <a:gd name="connsiteX176" fmla="*/ 263525 w 803275"/>
                              <a:gd name="connsiteY176" fmla="*/ 156749 h 1436688"/>
                              <a:gd name="connsiteX177" fmla="*/ 277283 w 803275"/>
                              <a:gd name="connsiteY177" fmla="*/ 125505 h 1436688"/>
                              <a:gd name="connsiteX178" fmla="*/ 304800 w 803275"/>
                              <a:gd name="connsiteY178" fmla="*/ 87377 h 1436688"/>
                              <a:gd name="connsiteX179" fmla="*/ 339196 w 803275"/>
                              <a:gd name="connsiteY179" fmla="*/ 55604 h 1436688"/>
                              <a:gd name="connsiteX180" fmla="*/ 356658 w 803275"/>
                              <a:gd name="connsiteY180" fmla="*/ 42365 h 1436688"/>
                              <a:gd name="connsiteX181" fmla="*/ 373592 w 803275"/>
                              <a:gd name="connsiteY181" fmla="*/ 31774 h 1436688"/>
                              <a:gd name="connsiteX182" fmla="*/ 407458 w 803275"/>
                              <a:gd name="connsiteY182" fmla="*/ 15887 h 1436688"/>
                              <a:gd name="connsiteX183" fmla="*/ 443442 w 803275"/>
                              <a:gd name="connsiteY183" fmla="*/ 5296 h 1436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803275" h="1436688">
                                <a:moveTo>
                                  <a:pt x="321181" y="996950"/>
                                </a:moveTo>
                                <a:lnTo>
                                  <a:pt x="292845" y="1006412"/>
                                </a:lnTo>
                                <a:lnTo>
                                  <a:pt x="267132" y="1023759"/>
                                </a:lnTo>
                                <a:lnTo>
                                  <a:pt x="255588" y="1034798"/>
                                </a:lnTo>
                                <a:lnTo>
                                  <a:pt x="256638" y="1034798"/>
                                </a:lnTo>
                                <a:lnTo>
                                  <a:pt x="257162" y="1035849"/>
                                </a:lnTo>
                                <a:lnTo>
                                  <a:pt x="275528" y="1052145"/>
                                </a:lnTo>
                                <a:lnTo>
                                  <a:pt x="307013" y="1072120"/>
                                </a:lnTo>
                                <a:lnTo>
                                  <a:pt x="331151" y="1076325"/>
                                </a:lnTo>
                                <a:lnTo>
                                  <a:pt x="344269" y="1074223"/>
                                </a:lnTo>
                                <a:lnTo>
                                  <a:pt x="356338" y="1070543"/>
                                </a:lnTo>
                                <a:lnTo>
                                  <a:pt x="373655" y="1053722"/>
                                </a:lnTo>
                                <a:lnTo>
                                  <a:pt x="381001" y="1032695"/>
                                </a:lnTo>
                                <a:lnTo>
                                  <a:pt x="377853" y="1016925"/>
                                </a:lnTo>
                                <a:lnTo>
                                  <a:pt x="372081" y="1007463"/>
                                </a:lnTo>
                                <a:lnTo>
                                  <a:pt x="367358" y="1003784"/>
                                </a:lnTo>
                                <a:lnTo>
                                  <a:pt x="352140" y="998527"/>
                                </a:lnTo>
                                <a:close/>
                                <a:moveTo>
                                  <a:pt x="305330" y="203200"/>
                                </a:moveTo>
                                <a:lnTo>
                                  <a:pt x="277813" y="204788"/>
                                </a:lnTo>
                                <a:lnTo>
                                  <a:pt x="281517" y="218546"/>
                                </a:lnTo>
                                <a:lnTo>
                                  <a:pt x="292101" y="246063"/>
                                </a:lnTo>
                                <a:lnTo>
                                  <a:pt x="309034" y="268817"/>
                                </a:lnTo>
                                <a:lnTo>
                                  <a:pt x="326496" y="279930"/>
                                </a:lnTo>
                                <a:lnTo>
                                  <a:pt x="340255" y="284163"/>
                                </a:lnTo>
                                <a:lnTo>
                                  <a:pt x="348721" y="284163"/>
                                </a:lnTo>
                                <a:lnTo>
                                  <a:pt x="361421" y="283105"/>
                                </a:lnTo>
                                <a:lnTo>
                                  <a:pt x="380471" y="270934"/>
                                </a:lnTo>
                                <a:lnTo>
                                  <a:pt x="392113" y="251884"/>
                                </a:lnTo>
                                <a:lnTo>
                                  <a:pt x="392113" y="231246"/>
                                </a:lnTo>
                                <a:lnTo>
                                  <a:pt x="386821" y="221721"/>
                                </a:lnTo>
                                <a:lnTo>
                                  <a:pt x="359834" y="211667"/>
                                </a:lnTo>
                                <a:close/>
                                <a:moveTo>
                                  <a:pt x="479954" y="0"/>
                                </a:moveTo>
                                <a:lnTo>
                                  <a:pt x="516467" y="0"/>
                                </a:lnTo>
                                <a:lnTo>
                                  <a:pt x="552979" y="5296"/>
                                </a:lnTo>
                                <a:lnTo>
                                  <a:pt x="588963" y="16946"/>
                                </a:lnTo>
                                <a:lnTo>
                                  <a:pt x="623358" y="33362"/>
                                </a:lnTo>
                                <a:lnTo>
                                  <a:pt x="639233" y="43424"/>
                                </a:lnTo>
                                <a:lnTo>
                                  <a:pt x="641350" y="45542"/>
                                </a:lnTo>
                                <a:lnTo>
                                  <a:pt x="642938" y="51897"/>
                                </a:lnTo>
                                <a:lnTo>
                                  <a:pt x="640292" y="57192"/>
                                </a:lnTo>
                                <a:lnTo>
                                  <a:pt x="634471" y="58781"/>
                                </a:lnTo>
                                <a:lnTo>
                                  <a:pt x="631825" y="57192"/>
                                </a:lnTo>
                                <a:lnTo>
                                  <a:pt x="604838" y="42365"/>
                                </a:lnTo>
                                <a:lnTo>
                                  <a:pt x="549275" y="22771"/>
                                </a:lnTo>
                                <a:lnTo>
                                  <a:pt x="492125" y="15887"/>
                                </a:lnTo>
                                <a:lnTo>
                                  <a:pt x="448733" y="21182"/>
                                </a:lnTo>
                                <a:lnTo>
                                  <a:pt x="419629" y="29655"/>
                                </a:lnTo>
                                <a:lnTo>
                                  <a:pt x="405342" y="34951"/>
                                </a:lnTo>
                                <a:lnTo>
                                  <a:pt x="382588" y="45542"/>
                                </a:lnTo>
                                <a:lnTo>
                                  <a:pt x="338138" y="76786"/>
                                </a:lnTo>
                                <a:lnTo>
                                  <a:pt x="301096" y="116503"/>
                                </a:lnTo>
                                <a:lnTo>
                                  <a:pt x="282046" y="150924"/>
                                </a:lnTo>
                                <a:lnTo>
                                  <a:pt x="274638" y="175813"/>
                                </a:lnTo>
                                <a:lnTo>
                                  <a:pt x="273050" y="187993"/>
                                </a:lnTo>
                                <a:lnTo>
                                  <a:pt x="296333" y="187463"/>
                                </a:lnTo>
                                <a:lnTo>
                                  <a:pt x="345017" y="194877"/>
                                </a:lnTo>
                                <a:lnTo>
                                  <a:pt x="370417" y="203350"/>
                                </a:lnTo>
                                <a:lnTo>
                                  <a:pt x="370946" y="203350"/>
                                </a:lnTo>
                                <a:lnTo>
                                  <a:pt x="381000" y="205468"/>
                                </a:lnTo>
                                <a:lnTo>
                                  <a:pt x="387879" y="210764"/>
                                </a:lnTo>
                                <a:lnTo>
                                  <a:pt x="392642" y="212353"/>
                                </a:lnTo>
                                <a:lnTo>
                                  <a:pt x="396346" y="215000"/>
                                </a:lnTo>
                                <a:lnTo>
                                  <a:pt x="399521" y="217648"/>
                                </a:lnTo>
                                <a:lnTo>
                                  <a:pt x="397933" y="221885"/>
                                </a:lnTo>
                                <a:lnTo>
                                  <a:pt x="402167" y="231417"/>
                                </a:lnTo>
                                <a:lnTo>
                                  <a:pt x="403754" y="253128"/>
                                </a:lnTo>
                                <a:lnTo>
                                  <a:pt x="396346" y="274311"/>
                                </a:lnTo>
                                <a:lnTo>
                                  <a:pt x="382058" y="291257"/>
                                </a:lnTo>
                                <a:lnTo>
                                  <a:pt x="370946" y="295493"/>
                                </a:lnTo>
                                <a:lnTo>
                                  <a:pt x="361950" y="298670"/>
                                </a:lnTo>
                                <a:lnTo>
                                  <a:pt x="344488" y="300789"/>
                                </a:lnTo>
                                <a:lnTo>
                                  <a:pt x="327554" y="297611"/>
                                </a:lnTo>
                                <a:lnTo>
                                  <a:pt x="312738" y="291786"/>
                                </a:lnTo>
                                <a:lnTo>
                                  <a:pt x="292629" y="275899"/>
                                </a:lnTo>
                                <a:lnTo>
                                  <a:pt x="273579" y="246774"/>
                                </a:lnTo>
                                <a:lnTo>
                                  <a:pt x="267758" y="229828"/>
                                </a:lnTo>
                                <a:lnTo>
                                  <a:pt x="262996" y="218707"/>
                                </a:lnTo>
                                <a:lnTo>
                                  <a:pt x="260879" y="207057"/>
                                </a:lnTo>
                                <a:lnTo>
                                  <a:pt x="238654" y="210764"/>
                                </a:lnTo>
                                <a:lnTo>
                                  <a:pt x="195792" y="225592"/>
                                </a:lnTo>
                                <a:lnTo>
                                  <a:pt x="155575" y="246244"/>
                                </a:lnTo>
                                <a:lnTo>
                                  <a:pt x="119063" y="274311"/>
                                </a:lnTo>
                                <a:lnTo>
                                  <a:pt x="103188" y="290197"/>
                                </a:lnTo>
                                <a:lnTo>
                                  <a:pt x="89958" y="304495"/>
                                </a:lnTo>
                                <a:lnTo>
                                  <a:pt x="67733" y="335739"/>
                                </a:lnTo>
                                <a:lnTo>
                                  <a:pt x="50271" y="369631"/>
                                </a:lnTo>
                                <a:lnTo>
                                  <a:pt x="36513" y="404582"/>
                                </a:lnTo>
                                <a:lnTo>
                                  <a:pt x="22225" y="459126"/>
                                </a:lnTo>
                                <a:lnTo>
                                  <a:pt x="16404" y="535382"/>
                                </a:lnTo>
                                <a:lnTo>
                                  <a:pt x="17463" y="573510"/>
                                </a:lnTo>
                                <a:lnTo>
                                  <a:pt x="20638" y="607402"/>
                                </a:lnTo>
                                <a:lnTo>
                                  <a:pt x="32808" y="672008"/>
                                </a:lnTo>
                                <a:lnTo>
                                  <a:pt x="51858" y="733437"/>
                                </a:lnTo>
                                <a:lnTo>
                                  <a:pt x="77258" y="792217"/>
                                </a:lnTo>
                                <a:lnTo>
                                  <a:pt x="107421" y="848880"/>
                                </a:lnTo>
                                <a:lnTo>
                                  <a:pt x="142875" y="901836"/>
                                </a:lnTo>
                                <a:lnTo>
                                  <a:pt x="202142" y="978092"/>
                                </a:lnTo>
                                <a:lnTo>
                                  <a:pt x="246063" y="1026282"/>
                                </a:lnTo>
                                <a:lnTo>
                                  <a:pt x="259821" y="1011984"/>
                                </a:lnTo>
                                <a:lnTo>
                                  <a:pt x="293688" y="992919"/>
                                </a:lnTo>
                                <a:lnTo>
                                  <a:pt x="330729" y="986035"/>
                                </a:lnTo>
                                <a:lnTo>
                                  <a:pt x="368300" y="993449"/>
                                </a:lnTo>
                                <a:lnTo>
                                  <a:pt x="385763" y="1002452"/>
                                </a:lnTo>
                                <a:lnTo>
                                  <a:pt x="387350" y="1005099"/>
                                </a:lnTo>
                                <a:lnTo>
                                  <a:pt x="387350" y="1009336"/>
                                </a:lnTo>
                                <a:lnTo>
                                  <a:pt x="385763" y="1010924"/>
                                </a:lnTo>
                                <a:lnTo>
                                  <a:pt x="389467" y="1017809"/>
                                </a:lnTo>
                                <a:lnTo>
                                  <a:pt x="393171" y="1033695"/>
                                </a:lnTo>
                                <a:lnTo>
                                  <a:pt x="391583" y="1050641"/>
                                </a:lnTo>
                                <a:lnTo>
                                  <a:pt x="384704" y="1066528"/>
                                </a:lnTo>
                                <a:lnTo>
                                  <a:pt x="379413" y="1073412"/>
                                </a:lnTo>
                                <a:lnTo>
                                  <a:pt x="372004" y="1080296"/>
                                </a:lnTo>
                                <a:lnTo>
                                  <a:pt x="355071" y="1089299"/>
                                </a:lnTo>
                                <a:lnTo>
                                  <a:pt x="337079" y="1093535"/>
                                </a:lnTo>
                                <a:lnTo>
                                  <a:pt x="318558" y="1091947"/>
                                </a:lnTo>
                                <a:lnTo>
                                  <a:pt x="291042" y="1083474"/>
                                </a:lnTo>
                                <a:lnTo>
                                  <a:pt x="258233" y="1061232"/>
                                </a:lnTo>
                                <a:lnTo>
                                  <a:pt x="246063" y="1047464"/>
                                </a:lnTo>
                                <a:lnTo>
                                  <a:pt x="238654" y="1060703"/>
                                </a:lnTo>
                                <a:lnTo>
                                  <a:pt x="233363" y="1075001"/>
                                </a:lnTo>
                                <a:lnTo>
                                  <a:pt x="230188" y="1088769"/>
                                </a:lnTo>
                                <a:lnTo>
                                  <a:pt x="228071" y="1117895"/>
                                </a:lnTo>
                                <a:lnTo>
                                  <a:pt x="232304" y="1161319"/>
                                </a:lnTo>
                                <a:lnTo>
                                  <a:pt x="240771" y="1188326"/>
                                </a:lnTo>
                                <a:lnTo>
                                  <a:pt x="249767" y="1212686"/>
                                </a:lnTo>
                                <a:lnTo>
                                  <a:pt x="275696" y="1256109"/>
                                </a:lnTo>
                                <a:lnTo>
                                  <a:pt x="308504" y="1295826"/>
                                </a:lnTo>
                                <a:lnTo>
                                  <a:pt x="346604" y="1330247"/>
                                </a:lnTo>
                                <a:lnTo>
                                  <a:pt x="368300" y="1344545"/>
                                </a:lnTo>
                                <a:lnTo>
                                  <a:pt x="391583" y="1359902"/>
                                </a:lnTo>
                                <a:lnTo>
                                  <a:pt x="441325" y="1383732"/>
                                </a:lnTo>
                                <a:lnTo>
                                  <a:pt x="493713" y="1401208"/>
                                </a:lnTo>
                                <a:lnTo>
                                  <a:pt x="547158" y="1412329"/>
                                </a:lnTo>
                                <a:lnTo>
                                  <a:pt x="602721" y="1417624"/>
                                </a:lnTo>
                                <a:lnTo>
                                  <a:pt x="658283" y="1419213"/>
                                </a:lnTo>
                                <a:lnTo>
                                  <a:pt x="741363" y="1414976"/>
                                </a:lnTo>
                                <a:lnTo>
                                  <a:pt x="796396" y="1408092"/>
                                </a:lnTo>
                                <a:lnTo>
                                  <a:pt x="800629" y="1408622"/>
                                </a:lnTo>
                                <a:lnTo>
                                  <a:pt x="803275" y="1416565"/>
                                </a:lnTo>
                                <a:lnTo>
                                  <a:pt x="798513" y="1418683"/>
                                </a:lnTo>
                                <a:lnTo>
                                  <a:pt x="764117" y="1426097"/>
                                </a:lnTo>
                                <a:lnTo>
                                  <a:pt x="691092" y="1435629"/>
                                </a:lnTo>
                                <a:lnTo>
                                  <a:pt x="616479" y="1436688"/>
                                </a:lnTo>
                                <a:lnTo>
                                  <a:pt x="541867" y="1430334"/>
                                </a:lnTo>
                                <a:lnTo>
                                  <a:pt x="469371" y="1413388"/>
                                </a:lnTo>
                                <a:lnTo>
                                  <a:pt x="401108" y="1386380"/>
                                </a:lnTo>
                                <a:lnTo>
                                  <a:pt x="338138" y="1348782"/>
                                </a:lnTo>
                                <a:lnTo>
                                  <a:pt x="297921" y="1311713"/>
                                </a:lnTo>
                                <a:lnTo>
                                  <a:pt x="273579" y="1283646"/>
                                </a:lnTo>
                                <a:lnTo>
                                  <a:pt x="262467" y="1268289"/>
                                </a:lnTo>
                                <a:lnTo>
                                  <a:pt x="246063" y="1243400"/>
                                </a:lnTo>
                                <a:lnTo>
                                  <a:pt x="222779" y="1186208"/>
                                </a:lnTo>
                                <a:lnTo>
                                  <a:pt x="214313" y="1140666"/>
                                </a:lnTo>
                                <a:lnTo>
                                  <a:pt x="213254" y="1109952"/>
                                </a:lnTo>
                                <a:lnTo>
                                  <a:pt x="218017" y="1080296"/>
                                </a:lnTo>
                                <a:lnTo>
                                  <a:pt x="229658" y="1051171"/>
                                </a:lnTo>
                                <a:lnTo>
                                  <a:pt x="237067" y="1038461"/>
                                </a:lnTo>
                                <a:lnTo>
                                  <a:pt x="207963" y="1014102"/>
                                </a:lnTo>
                                <a:lnTo>
                                  <a:pt x="155046" y="956910"/>
                                </a:lnTo>
                                <a:lnTo>
                                  <a:pt x="108479" y="892833"/>
                                </a:lnTo>
                                <a:lnTo>
                                  <a:pt x="69321" y="822932"/>
                                </a:lnTo>
                                <a:lnTo>
                                  <a:pt x="38100" y="749853"/>
                                </a:lnTo>
                                <a:lnTo>
                                  <a:pt x="15346" y="673597"/>
                                </a:lnTo>
                                <a:lnTo>
                                  <a:pt x="2646" y="596281"/>
                                </a:lnTo>
                                <a:lnTo>
                                  <a:pt x="0" y="520555"/>
                                </a:lnTo>
                                <a:lnTo>
                                  <a:pt x="3175" y="482956"/>
                                </a:lnTo>
                                <a:lnTo>
                                  <a:pt x="6879" y="457008"/>
                                </a:lnTo>
                                <a:lnTo>
                                  <a:pt x="20638" y="406170"/>
                                </a:lnTo>
                                <a:lnTo>
                                  <a:pt x="41804" y="357451"/>
                                </a:lnTo>
                                <a:lnTo>
                                  <a:pt x="70379" y="311380"/>
                                </a:lnTo>
                                <a:lnTo>
                                  <a:pt x="104775" y="271133"/>
                                </a:lnTo>
                                <a:lnTo>
                                  <a:pt x="143404" y="237771"/>
                                </a:lnTo>
                                <a:lnTo>
                                  <a:pt x="186796" y="210764"/>
                                </a:lnTo>
                                <a:lnTo>
                                  <a:pt x="233892" y="194348"/>
                                </a:lnTo>
                                <a:lnTo>
                                  <a:pt x="259292" y="189582"/>
                                </a:lnTo>
                                <a:lnTo>
                                  <a:pt x="259821" y="178990"/>
                                </a:lnTo>
                                <a:lnTo>
                                  <a:pt x="263525" y="156749"/>
                                </a:lnTo>
                                <a:lnTo>
                                  <a:pt x="277283" y="125505"/>
                                </a:lnTo>
                                <a:lnTo>
                                  <a:pt x="304800" y="87377"/>
                                </a:lnTo>
                                <a:lnTo>
                                  <a:pt x="339196" y="55604"/>
                                </a:lnTo>
                                <a:lnTo>
                                  <a:pt x="356658" y="42365"/>
                                </a:lnTo>
                                <a:lnTo>
                                  <a:pt x="373592" y="31774"/>
                                </a:lnTo>
                                <a:lnTo>
                                  <a:pt x="407458" y="15887"/>
                                </a:lnTo>
                                <a:lnTo>
                                  <a:pt x="443442" y="5296"/>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88" name="Freeform: Shape 1608692688"/>
                        <wps:cNvSpPr>
                          <a:spLocks/>
                        </wps:cNvSpPr>
                        <wps:spPr bwMode="auto">
                          <a:xfrm>
                            <a:off x="5475060" y="3978159"/>
                            <a:ext cx="1384300" cy="300038"/>
                          </a:xfrm>
                          <a:custGeom>
                            <a:avLst/>
                            <a:gdLst>
                              <a:gd name="connsiteX0" fmla="*/ 393700 w 1384300"/>
                              <a:gd name="connsiteY0" fmla="*/ 53975 h 300038"/>
                              <a:gd name="connsiteX1" fmla="*/ 375179 w 1384300"/>
                              <a:gd name="connsiteY1" fmla="*/ 58689 h 300038"/>
                              <a:gd name="connsiteX2" fmla="*/ 359834 w 1384300"/>
                              <a:gd name="connsiteY2" fmla="*/ 70734 h 300038"/>
                              <a:gd name="connsiteX3" fmla="*/ 354542 w 1384300"/>
                              <a:gd name="connsiteY3" fmla="*/ 79637 h 300038"/>
                              <a:gd name="connsiteX4" fmla="*/ 350309 w 1384300"/>
                              <a:gd name="connsiteY4" fmla="*/ 90111 h 300038"/>
                              <a:gd name="connsiteX5" fmla="*/ 349250 w 1384300"/>
                              <a:gd name="connsiteY5" fmla="*/ 111060 h 300038"/>
                              <a:gd name="connsiteX6" fmla="*/ 357188 w 1384300"/>
                              <a:gd name="connsiteY6" fmla="*/ 129913 h 300038"/>
                              <a:gd name="connsiteX7" fmla="*/ 369359 w 1384300"/>
                              <a:gd name="connsiteY7" fmla="*/ 147196 h 300038"/>
                              <a:gd name="connsiteX8" fmla="*/ 377296 w 1384300"/>
                              <a:gd name="connsiteY8" fmla="*/ 155575 h 300038"/>
                              <a:gd name="connsiteX9" fmla="*/ 389996 w 1384300"/>
                              <a:gd name="connsiteY9" fmla="*/ 146672 h 300038"/>
                              <a:gd name="connsiteX10" fmla="*/ 411692 w 1384300"/>
                              <a:gd name="connsiteY10" fmla="*/ 127295 h 300038"/>
                              <a:gd name="connsiteX11" fmla="*/ 424921 w 1384300"/>
                              <a:gd name="connsiteY11" fmla="*/ 102680 h 300038"/>
                              <a:gd name="connsiteX12" fmla="*/ 425450 w 1384300"/>
                              <a:gd name="connsiteY12" fmla="*/ 76495 h 300038"/>
                              <a:gd name="connsiteX13" fmla="*/ 419629 w 1384300"/>
                              <a:gd name="connsiteY13" fmla="*/ 62355 h 300038"/>
                              <a:gd name="connsiteX14" fmla="*/ 411163 w 1384300"/>
                              <a:gd name="connsiteY14" fmla="*/ 57118 h 300038"/>
                              <a:gd name="connsiteX15" fmla="*/ 1004358 w 1384300"/>
                              <a:gd name="connsiteY15" fmla="*/ 17463 h 300038"/>
                              <a:gd name="connsiteX16" fmla="*/ 986896 w 1384300"/>
                              <a:gd name="connsiteY16" fmla="*/ 21721 h 300038"/>
                              <a:gd name="connsiteX17" fmla="*/ 973137 w 1384300"/>
                              <a:gd name="connsiteY17" fmla="*/ 33962 h 300038"/>
                              <a:gd name="connsiteX18" fmla="*/ 968904 w 1384300"/>
                              <a:gd name="connsiteY18" fmla="*/ 44607 h 300038"/>
                              <a:gd name="connsiteX19" fmla="*/ 966787 w 1384300"/>
                              <a:gd name="connsiteY19" fmla="*/ 56848 h 300038"/>
                              <a:gd name="connsiteX20" fmla="*/ 973137 w 1384300"/>
                              <a:gd name="connsiteY20" fmla="*/ 76540 h 300038"/>
                              <a:gd name="connsiteX21" fmla="*/ 987425 w 1384300"/>
                              <a:gd name="connsiteY21" fmla="*/ 90910 h 300038"/>
                              <a:gd name="connsiteX22" fmla="*/ 1007004 w 1384300"/>
                              <a:gd name="connsiteY22" fmla="*/ 102087 h 300038"/>
                              <a:gd name="connsiteX23" fmla="*/ 1018117 w 1384300"/>
                              <a:gd name="connsiteY23" fmla="*/ 106345 h 300038"/>
                              <a:gd name="connsiteX24" fmla="*/ 1020234 w 1384300"/>
                              <a:gd name="connsiteY24" fmla="*/ 107942 h 300038"/>
                              <a:gd name="connsiteX25" fmla="*/ 1020763 w 1384300"/>
                              <a:gd name="connsiteY25" fmla="*/ 109538 h 300038"/>
                              <a:gd name="connsiteX26" fmla="*/ 1025525 w 1384300"/>
                              <a:gd name="connsiteY26" fmla="*/ 91975 h 300038"/>
                              <a:gd name="connsiteX27" fmla="*/ 1028700 w 1384300"/>
                              <a:gd name="connsiteY27" fmla="*/ 54187 h 300038"/>
                              <a:gd name="connsiteX28" fmla="*/ 1027642 w 1384300"/>
                              <a:gd name="connsiteY28" fmla="*/ 32898 h 300038"/>
                              <a:gd name="connsiteX29" fmla="*/ 1027642 w 1384300"/>
                              <a:gd name="connsiteY29" fmla="*/ 32366 h 300038"/>
                              <a:gd name="connsiteX30" fmla="*/ 1027642 w 1384300"/>
                              <a:gd name="connsiteY30" fmla="*/ 31301 h 300038"/>
                              <a:gd name="connsiteX31" fmla="*/ 1020763 w 1384300"/>
                              <a:gd name="connsiteY31" fmla="*/ 23850 h 300038"/>
                              <a:gd name="connsiteX32" fmla="*/ 6353 w 1384300"/>
                              <a:gd name="connsiteY32" fmla="*/ 0 h 300038"/>
                              <a:gd name="connsiteX33" fmla="*/ 7941 w 1384300"/>
                              <a:gd name="connsiteY33" fmla="*/ 2117 h 300038"/>
                              <a:gd name="connsiteX34" fmla="*/ 20646 w 1384300"/>
                              <a:gd name="connsiteY34" fmla="*/ 29634 h 300038"/>
                              <a:gd name="connsiteX35" fmla="*/ 53467 w 1384300"/>
                              <a:gd name="connsiteY35" fmla="*/ 81492 h 300038"/>
                              <a:gd name="connsiteX36" fmla="*/ 93169 w 1384300"/>
                              <a:gd name="connsiteY36" fmla="*/ 125413 h 300038"/>
                              <a:gd name="connsiteX37" fmla="*/ 141871 w 1384300"/>
                              <a:gd name="connsiteY37" fmla="*/ 160338 h 300038"/>
                              <a:gd name="connsiteX38" fmla="*/ 169928 w 1384300"/>
                              <a:gd name="connsiteY38" fmla="*/ 173567 h 300038"/>
                              <a:gd name="connsiteX39" fmla="*/ 187397 w 1384300"/>
                              <a:gd name="connsiteY39" fmla="*/ 180446 h 300038"/>
                              <a:gd name="connsiteX40" fmla="*/ 222865 w 1384300"/>
                              <a:gd name="connsiteY40" fmla="*/ 188913 h 300038"/>
                              <a:gd name="connsiteX41" fmla="*/ 259391 w 1384300"/>
                              <a:gd name="connsiteY41" fmla="*/ 191559 h 300038"/>
                              <a:gd name="connsiteX42" fmla="*/ 295918 w 1384300"/>
                              <a:gd name="connsiteY42" fmla="*/ 188913 h 300038"/>
                              <a:gd name="connsiteX43" fmla="*/ 313916 w 1384300"/>
                              <a:gd name="connsiteY43" fmla="*/ 184151 h 300038"/>
                              <a:gd name="connsiteX44" fmla="*/ 335620 w 1384300"/>
                              <a:gd name="connsiteY44" fmla="*/ 177271 h 300038"/>
                              <a:gd name="connsiteX45" fmla="*/ 359971 w 1384300"/>
                              <a:gd name="connsiteY45" fmla="*/ 165630 h 300038"/>
                              <a:gd name="connsiteX46" fmla="*/ 358912 w 1384300"/>
                              <a:gd name="connsiteY46" fmla="*/ 163513 h 300038"/>
                              <a:gd name="connsiteX47" fmla="*/ 357324 w 1384300"/>
                              <a:gd name="connsiteY47" fmla="*/ 161396 h 300038"/>
                              <a:gd name="connsiteX48" fmla="*/ 347796 w 1384300"/>
                              <a:gd name="connsiteY48" fmla="*/ 149755 h 300038"/>
                              <a:gd name="connsiteX49" fmla="*/ 334561 w 1384300"/>
                              <a:gd name="connsiteY49" fmla="*/ 123296 h 300038"/>
                              <a:gd name="connsiteX50" fmla="*/ 332444 w 1384300"/>
                              <a:gd name="connsiteY50" fmla="*/ 94192 h 300038"/>
                              <a:gd name="connsiteX51" fmla="*/ 341443 w 1384300"/>
                              <a:gd name="connsiteY51" fmla="*/ 66146 h 300038"/>
                              <a:gd name="connsiteX52" fmla="*/ 352031 w 1384300"/>
                              <a:gd name="connsiteY52" fmla="*/ 54505 h 300038"/>
                              <a:gd name="connsiteX53" fmla="*/ 363677 w 1384300"/>
                              <a:gd name="connsiteY53" fmla="*/ 46567 h 300038"/>
                              <a:gd name="connsiteX54" fmla="*/ 389086 w 1384300"/>
                              <a:gd name="connsiteY54" fmla="*/ 39688 h 300038"/>
                              <a:gd name="connsiteX55" fmla="*/ 413967 w 1384300"/>
                              <a:gd name="connsiteY55" fmla="*/ 45509 h 300038"/>
                              <a:gd name="connsiteX56" fmla="*/ 427730 w 1384300"/>
                              <a:gd name="connsiteY56" fmla="*/ 57680 h 300038"/>
                              <a:gd name="connsiteX57" fmla="*/ 434612 w 1384300"/>
                              <a:gd name="connsiteY57" fmla="*/ 68263 h 300038"/>
                              <a:gd name="connsiteX58" fmla="*/ 436730 w 1384300"/>
                              <a:gd name="connsiteY58" fmla="*/ 74613 h 300038"/>
                              <a:gd name="connsiteX59" fmla="*/ 440435 w 1384300"/>
                              <a:gd name="connsiteY59" fmla="*/ 88900 h 300038"/>
                              <a:gd name="connsiteX60" fmla="*/ 438318 w 1384300"/>
                              <a:gd name="connsiteY60" fmla="*/ 114830 h 300038"/>
                              <a:gd name="connsiteX61" fmla="*/ 424025 w 1384300"/>
                              <a:gd name="connsiteY61" fmla="*/ 139171 h 300038"/>
                              <a:gd name="connsiteX62" fmla="*/ 401262 w 1384300"/>
                              <a:gd name="connsiteY62" fmla="*/ 159809 h 300038"/>
                              <a:gd name="connsiteX63" fmla="*/ 387498 w 1384300"/>
                              <a:gd name="connsiteY63" fmla="*/ 168805 h 300038"/>
                              <a:gd name="connsiteX64" fmla="*/ 386440 w 1384300"/>
                              <a:gd name="connsiteY64" fmla="*/ 171980 h 300038"/>
                              <a:gd name="connsiteX65" fmla="*/ 381146 w 1384300"/>
                              <a:gd name="connsiteY65" fmla="*/ 175684 h 300038"/>
                              <a:gd name="connsiteX66" fmla="*/ 377440 w 1384300"/>
                              <a:gd name="connsiteY66" fmla="*/ 175155 h 300038"/>
                              <a:gd name="connsiteX67" fmla="*/ 392792 w 1384300"/>
                              <a:gd name="connsiteY67" fmla="*/ 194205 h 300038"/>
                              <a:gd name="connsiteX68" fmla="*/ 429319 w 1384300"/>
                              <a:gd name="connsiteY68" fmla="*/ 225426 h 300038"/>
                              <a:gd name="connsiteX69" fmla="*/ 471139 w 1384300"/>
                              <a:gd name="connsiteY69" fmla="*/ 248709 h 300038"/>
                              <a:gd name="connsiteX70" fmla="*/ 517723 w 1384300"/>
                              <a:gd name="connsiteY70" fmla="*/ 265113 h 300038"/>
                              <a:gd name="connsiteX71" fmla="*/ 566954 w 1384300"/>
                              <a:gd name="connsiteY71" fmla="*/ 275697 h 300038"/>
                              <a:gd name="connsiteX72" fmla="*/ 618303 w 1384300"/>
                              <a:gd name="connsiteY72" fmla="*/ 280988 h 300038"/>
                              <a:gd name="connsiteX73" fmla="*/ 693474 w 1384300"/>
                              <a:gd name="connsiteY73" fmla="*/ 281517 h 300038"/>
                              <a:gd name="connsiteX74" fmla="*/ 741117 w 1384300"/>
                              <a:gd name="connsiteY74" fmla="*/ 278342 h 300038"/>
                              <a:gd name="connsiteX75" fmla="*/ 783466 w 1384300"/>
                              <a:gd name="connsiteY75" fmla="*/ 274638 h 300038"/>
                              <a:gd name="connsiteX76" fmla="*/ 847520 w 1384300"/>
                              <a:gd name="connsiteY76" fmla="*/ 259292 h 300038"/>
                              <a:gd name="connsiteX77" fmla="*/ 887752 w 1384300"/>
                              <a:gd name="connsiteY77" fmla="*/ 245005 h 300038"/>
                              <a:gd name="connsiteX78" fmla="*/ 925337 w 1384300"/>
                              <a:gd name="connsiteY78" fmla="*/ 225955 h 300038"/>
                              <a:gd name="connsiteX79" fmla="*/ 958688 w 1384300"/>
                              <a:gd name="connsiteY79" fmla="*/ 202671 h 300038"/>
                              <a:gd name="connsiteX80" fmla="*/ 987273 w 1384300"/>
                              <a:gd name="connsiteY80" fmla="*/ 174096 h 300038"/>
                              <a:gd name="connsiteX81" fmla="*/ 1008978 w 1384300"/>
                              <a:gd name="connsiteY81" fmla="*/ 141288 h 300038"/>
                              <a:gd name="connsiteX82" fmla="*/ 1017447 w 1384300"/>
                              <a:gd name="connsiteY82" fmla="*/ 122238 h 300038"/>
                              <a:gd name="connsiteX83" fmla="*/ 1012683 w 1384300"/>
                              <a:gd name="connsiteY83" fmla="*/ 120121 h 300038"/>
                              <a:gd name="connsiteX84" fmla="*/ 1008978 w 1384300"/>
                              <a:gd name="connsiteY84" fmla="*/ 118005 h 300038"/>
                              <a:gd name="connsiteX85" fmla="*/ 1001566 w 1384300"/>
                              <a:gd name="connsiteY85" fmla="*/ 116946 h 300038"/>
                              <a:gd name="connsiteX86" fmla="*/ 987803 w 1384300"/>
                              <a:gd name="connsiteY86" fmla="*/ 111655 h 300038"/>
                              <a:gd name="connsiteX87" fmla="*/ 969275 w 1384300"/>
                              <a:gd name="connsiteY87" fmla="*/ 98955 h 300038"/>
                              <a:gd name="connsiteX88" fmla="*/ 954982 w 1384300"/>
                              <a:gd name="connsiteY88" fmla="*/ 73025 h 300038"/>
                              <a:gd name="connsiteX89" fmla="*/ 952864 w 1384300"/>
                              <a:gd name="connsiteY89" fmla="*/ 50800 h 300038"/>
                              <a:gd name="connsiteX90" fmla="*/ 956041 w 1384300"/>
                              <a:gd name="connsiteY90" fmla="*/ 35454 h 300038"/>
                              <a:gd name="connsiteX91" fmla="*/ 958688 w 1384300"/>
                              <a:gd name="connsiteY91" fmla="*/ 28575 h 300038"/>
                              <a:gd name="connsiteX92" fmla="*/ 965569 w 1384300"/>
                              <a:gd name="connsiteY92" fmla="*/ 17992 h 300038"/>
                              <a:gd name="connsiteX93" fmla="*/ 987273 w 1384300"/>
                              <a:gd name="connsiteY93" fmla="*/ 5821 h 300038"/>
                              <a:gd name="connsiteX94" fmla="*/ 1011624 w 1384300"/>
                              <a:gd name="connsiteY94" fmla="*/ 5292 h 300038"/>
                              <a:gd name="connsiteX95" fmla="*/ 1026447 w 1384300"/>
                              <a:gd name="connsiteY95" fmla="*/ 13759 h 300038"/>
                              <a:gd name="connsiteX96" fmla="*/ 1034917 w 1384300"/>
                              <a:gd name="connsiteY96" fmla="*/ 22754 h 300038"/>
                              <a:gd name="connsiteX97" fmla="*/ 1038093 w 1384300"/>
                              <a:gd name="connsiteY97" fmla="*/ 28046 h 300038"/>
                              <a:gd name="connsiteX98" fmla="*/ 1040210 w 1384300"/>
                              <a:gd name="connsiteY98" fmla="*/ 29634 h 300038"/>
                              <a:gd name="connsiteX99" fmla="*/ 1041269 w 1384300"/>
                              <a:gd name="connsiteY99" fmla="*/ 31750 h 300038"/>
                              <a:gd name="connsiteX100" fmla="*/ 1045504 w 1384300"/>
                              <a:gd name="connsiteY100" fmla="*/ 55563 h 300038"/>
                              <a:gd name="connsiteX101" fmla="*/ 1043916 w 1384300"/>
                              <a:gd name="connsiteY101" fmla="*/ 98955 h 300038"/>
                              <a:gd name="connsiteX102" fmla="*/ 1039681 w 1384300"/>
                              <a:gd name="connsiteY102" fmla="*/ 118534 h 300038"/>
                              <a:gd name="connsiteX103" fmla="*/ 1062444 w 1384300"/>
                              <a:gd name="connsiteY103" fmla="*/ 125413 h 300038"/>
                              <a:gd name="connsiteX104" fmla="*/ 1107440 w 1384300"/>
                              <a:gd name="connsiteY104" fmla="*/ 133880 h 300038"/>
                              <a:gd name="connsiteX105" fmla="*/ 1152437 w 1384300"/>
                              <a:gd name="connsiteY105" fmla="*/ 135467 h 300038"/>
                              <a:gd name="connsiteX106" fmla="*/ 1195845 w 1384300"/>
                              <a:gd name="connsiteY106" fmla="*/ 130175 h 300038"/>
                              <a:gd name="connsiteX107" fmla="*/ 1237665 w 1384300"/>
                              <a:gd name="connsiteY107" fmla="*/ 118005 h 300038"/>
                              <a:gd name="connsiteX108" fmla="*/ 1277897 w 1384300"/>
                              <a:gd name="connsiteY108" fmla="*/ 98955 h 300038"/>
                              <a:gd name="connsiteX109" fmla="*/ 1315482 w 1384300"/>
                              <a:gd name="connsiteY109" fmla="*/ 72496 h 300038"/>
                              <a:gd name="connsiteX110" fmla="*/ 1349891 w 1384300"/>
                              <a:gd name="connsiteY110" fmla="*/ 38629 h 300038"/>
                              <a:gd name="connsiteX111" fmla="*/ 1365772 w 1384300"/>
                              <a:gd name="connsiteY111" fmla="*/ 19050 h 300038"/>
                              <a:gd name="connsiteX112" fmla="*/ 1367890 w 1384300"/>
                              <a:gd name="connsiteY112" fmla="*/ 15875 h 300038"/>
                              <a:gd name="connsiteX113" fmla="*/ 1375830 w 1384300"/>
                              <a:gd name="connsiteY113" fmla="*/ 15346 h 300038"/>
                              <a:gd name="connsiteX114" fmla="*/ 1381653 w 1384300"/>
                              <a:gd name="connsiteY114" fmla="*/ 17992 h 300038"/>
                              <a:gd name="connsiteX115" fmla="*/ 1384300 w 1384300"/>
                              <a:gd name="connsiteY115" fmla="*/ 24871 h 300038"/>
                              <a:gd name="connsiteX116" fmla="*/ 1381653 w 1384300"/>
                              <a:gd name="connsiteY116" fmla="*/ 28046 h 300038"/>
                              <a:gd name="connsiteX117" fmla="*/ 1366302 w 1384300"/>
                              <a:gd name="connsiteY117" fmla="*/ 48684 h 300038"/>
                              <a:gd name="connsiteX118" fmla="*/ 1331363 w 1384300"/>
                              <a:gd name="connsiteY118" fmla="*/ 83609 h 300038"/>
                              <a:gd name="connsiteX119" fmla="*/ 1291661 w 1384300"/>
                              <a:gd name="connsiteY119" fmla="*/ 112713 h 300038"/>
                              <a:gd name="connsiteX120" fmla="*/ 1247723 w 1384300"/>
                              <a:gd name="connsiteY120" fmla="*/ 133880 h 300038"/>
                              <a:gd name="connsiteX121" fmla="*/ 1201668 w 1384300"/>
                              <a:gd name="connsiteY121" fmla="*/ 148167 h 300038"/>
                              <a:gd name="connsiteX122" fmla="*/ 1154025 w 1384300"/>
                              <a:gd name="connsiteY122" fmla="*/ 154517 h 300038"/>
                              <a:gd name="connsiteX123" fmla="*/ 1105852 w 1384300"/>
                              <a:gd name="connsiteY123" fmla="*/ 152400 h 300038"/>
                              <a:gd name="connsiteX124" fmla="*/ 1058738 w 1384300"/>
                              <a:gd name="connsiteY124" fmla="*/ 140759 h 300038"/>
                              <a:gd name="connsiteX125" fmla="*/ 1034917 w 1384300"/>
                              <a:gd name="connsiteY125" fmla="*/ 131763 h 300038"/>
                              <a:gd name="connsiteX126" fmla="*/ 1028035 w 1384300"/>
                              <a:gd name="connsiteY126" fmla="*/ 148167 h 300038"/>
                              <a:gd name="connsiteX127" fmla="*/ 1007389 w 1384300"/>
                              <a:gd name="connsiteY127" fmla="*/ 180446 h 300038"/>
                              <a:gd name="connsiteX128" fmla="*/ 980921 w 1384300"/>
                              <a:gd name="connsiteY128" fmla="*/ 207963 h 300038"/>
                              <a:gd name="connsiteX129" fmla="*/ 949159 w 1384300"/>
                              <a:gd name="connsiteY129" fmla="*/ 232305 h 300038"/>
                              <a:gd name="connsiteX130" fmla="*/ 913691 w 1384300"/>
                              <a:gd name="connsiteY130" fmla="*/ 251884 h 300038"/>
                              <a:gd name="connsiteX131" fmla="*/ 876635 w 1384300"/>
                              <a:gd name="connsiteY131" fmla="*/ 268817 h 300038"/>
                              <a:gd name="connsiteX132" fmla="*/ 819463 w 1384300"/>
                              <a:gd name="connsiteY132" fmla="*/ 286280 h 300038"/>
                              <a:gd name="connsiteX133" fmla="*/ 781878 w 1384300"/>
                              <a:gd name="connsiteY133" fmla="*/ 292101 h 300038"/>
                              <a:gd name="connsiteX134" fmla="*/ 730000 w 1384300"/>
                              <a:gd name="connsiteY134" fmla="*/ 298451 h 300038"/>
                              <a:gd name="connsiteX135" fmla="*/ 643184 w 1384300"/>
                              <a:gd name="connsiteY135" fmla="*/ 300038 h 300038"/>
                              <a:gd name="connsiteX136" fmla="*/ 583894 w 1384300"/>
                              <a:gd name="connsiteY136" fmla="*/ 295276 h 300038"/>
                              <a:gd name="connsiteX137" fmla="*/ 526193 w 1384300"/>
                              <a:gd name="connsiteY137" fmla="*/ 284692 h 300038"/>
                              <a:gd name="connsiteX138" fmla="*/ 471139 w 1384300"/>
                              <a:gd name="connsiteY138" fmla="*/ 266172 h 300038"/>
                              <a:gd name="connsiteX139" fmla="*/ 422966 w 1384300"/>
                              <a:gd name="connsiteY139" fmla="*/ 239713 h 300038"/>
                              <a:gd name="connsiteX140" fmla="*/ 392792 w 1384300"/>
                              <a:gd name="connsiteY140" fmla="*/ 213255 h 300038"/>
                              <a:gd name="connsiteX141" fmla="*/ 375323 w 1384300"/>
                              <a:gd name="connsiteY141" fmla="*/ 191559 h 300038"/>
                              <a:gd name="connsiteX142" fmla="*/ 367382 w 1384300"/>
                              <a:gd name="connsiteY142" fmla="*/ 179388 h 300038"/>
                              <a:gd name="connsiteX143" fmla="*/ 338796 w 1384300"/>
                              <a:gd name="connsiteY143" fmla="*/ 193146 h 300038"/>
                              <a:gd name="connsiteX144" fmla="*/ 281625 w 1384300"/>
                              <a:gd name="connsiteY144" fmla="*/ 208492 h 300038"/>
                              <a:gd name="connsiteX145" fmla="*/ 259920 w 1384300"/>
                              <a:gd name="connsiteY145" fmla="*/ 210080 h 300038"/>
                              <a:gd name="connsiteX146" fmla="*/ 237158 w 1384300"/>
                              <a:gd name="connsiteY146" fmla="*/ 209021 h 300038"/>
                              <a:gd name="connsiteX147" fmla="*/ 193220 w 1384300"/>
                              <a:gd name="connsiteY147" fmla="*/ 201084 h 300038"/>
                              <a:gd name="connsiteX148" fmla="*/ 152459 w 1384300"/>
                              <a:gd name="connsiteY148" fmla="*/ 184680 h 300038"/>
                              <a:gd name="connsiteX149" fmla="*/ 115403 w 1384300"/>
                              <a:gd name="connsiteY149" fmla="*/ 162984 h 300038"/>
                              <a:gd name="connsiteX150" fmla="*/ 82582 w 1384300"/>
                              <a:gd name="connsiteY150" fmla="*/ 135467 h 300038"/>
                              <a:gd name="connsiteX151" fmla="*/ 52937 w 1384300"/>
                              <a:gd name="connsiteY151" fmla="*/ 102659 h 300038"/>
                              <a:gd name="connsiteX152" fmla="*/ 28586 w 1384300"/>
                              <a:gd name="connsiteY152" fmla="*/ 66146 h 300038"/>
                              <a:gd name="connsiteX153" fmla="*/ 8470 w 1384300"/>
                              <a:gd name="connsiteY153" fmla="*/ 26459 h 300038"/>
                              <a:gd name="connsiteX154" fmla="*/ 0 w 1384300"/>
                              <a:gd name="connsiteY154" fmla="*/ 5292 h 300038"/>
                              <a:gd name="connsiteX155" fmla="*/ 0 w 1384300"/>
                              <a:gd name="connsiteY155" fmla="*/ 2117 h 3000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Lst>
                            <a:rect l="l" t="t" r="r" b="b"/>
                            <a:pathLst>
                              <a:path w="1384300" h="300038">
                                <a:moveTo>
                                  <a:pt x="393700" y="53975"/>
                                </a:moveTo>
                                <a:lnTo>
                                  <a:pt x="375179" y="58689"/>
                                </a:lnTo>
                                <a:lnTo>
                                  <a:pt x="359834" y="70734"/>
                                </a:lnTo>
                                <a:lnTo>
                                  <a:pt x="354542" y="79637"/>
                                </a:lnTo>
                                <a:lnTo>
                                  <a:pt x="350309" y="90111"/>
                                </a:lnTo>
                                <a:lnTo>
                                  <a:pt x="349250" y="111060"/>
                                </a:lnTo>
                                <a:lnTo>
                                  <a:pt x="357188" y="129913"/>
                                </a:lnTo>
                                <a:lnTo>
                                  <a:pt x="369359" y="147196"/>
                                </a:lnTo>
                                <a:lnTo>
                                  <a:pt x="377296" y="155575"/>
                                </a:lnTo>
                                <a:lnTo>
                                  <a:pt x="389996" y="146672"/>
                                </a:lnTo>
                                <a:lnTo>
                                  <a:pt x="411692" y="127295"/>
                                </a:lnTo>
                                <a:lnTo>
                                  <a:pt x="424921" y="102680"/>
                                </a:lnTo>
                                <a:lnTo>
                                  <a:pt x="425450" y="76495"/>
                                </a:lnTo>
                                <a:lnTo>
                                  <a:pt x="419629" y="62355"/>
                                </a:lnTo>
                                <a:lnTo>
                                  <a:pt x="411163" y="57118"/>
                                </a:lnTo>
                                <a:close/>
                                <a:moveTo>
                                  <a:pt x="1004358" y="17463"/>
                                </a:moveTo>
                                <a:lnTo>
                                  <a:pt x="986896" y="21721"/>
                                </a:lnTo>
                                <a:lnTo>
                                  <a:pt x="973137" y="33962"/>
                                </a:lnTo>
                                <a:lnTo>
                                  <a:pt x="968904" y="44607"/>
                                </a:lnTo>
                                <a:lnTo>
                                  <a:pt x="966787" y="56848"/>
                                </a:lnTo>
                                <a:lnTo>
                                  <a:pt x="973137" y="76540"/>
                                </a:lnTo>
                                <a:lnTo>
                                  <a:pt x="987425" y="90910"/>
                                </a:lnTo>
                                <a:lnTo>
                                  <a:pt x="1007004" y="102087"/>
                                </a:lnTo>
                                <a:lnTo>
                                  <a:pt x="1018117" y="106345"/>
                                </a:lnTo>
                                <a:lnTo>
                                  <a:pt x="1020234" y="107942"/>
                                </a:lnTo>
                                <a:lnTo>
                                  <a:pt x="1020763" y="109538"/>
                                </a:lnTo>
                                <a:lnTo>
                                  <a:pt x="1025525" y="91975"/>
                                </a:lnTo>
                                <a:lnTo>
                                  <a:pt x="1028700" y="54187"/>
                                </a:lnTo>
                                <a:lnTo>
                                  <a:pt x="1027642" y="32898"/>
                                </a:lnTo>
                                <a:lnTo>
                                  <a:pt x="1027642" y="32366"/>
                                </a:lnTo>
                                <a:lnTo>
                                  <a:pt x="1027642" y="31301"/>
                                </a:lnTo>
                                <a:lnTo>
                                  <a:pt x="1020763" y="23850"/>
                                </a:lnTo>
                                <a:close/>
                                <a:moveTo>
                                  <a:pt x="6353" y="0"/>
                                </a:moveTo>
                                <a:lnTo>
                                  <a:pt x="7941" y="2117"/>
                                </a:lnTo>
                                <a:lnTo>
                                  <a:pt x="20646" y="29634"/>
                                </a:lnTo>
                                <a:lnTo>
                                  <a:pt x="53467" y="81492"/>
                                </a:lnTo>
                                <a:lnTo>
                                  <a:pt x="93169" y="125413"/>
                                </a:lnTo>
                                <a:lnTo>
                                  <a:pt x="141871" y="160338"/>
                                </a:lnTo>
                                <a:lnTo>
                                  <a:pt x="169928" y="173567"/>
                                </a:lnTo>
                                <a:lnTo>
                                  <a:pt x="187397" y="180446"/>
                                </a:lnTo>
                                <a:lnTo>
                                  <a:pt x="222865" y="188913"/>
                                </a:lnTo>
                                <a:lnTo>
                                  <a:pt x="259391" y="191559"/>
                                </a:lnTo>
                                <a:lnTo>
                                  <a:pt x="295918" y="188913"/>
                                </a:lnTo>
                                <a:lnTo>
                                  <a:pt x="313916" y="184151"/>
                                </a:lnTo>
                                <a:lnTo>
                                  <a:pt x="335620" y="177271"/>
                                </a:lnTo>
                                <a:lnTo>
                                  <a:pt x="359971" y="165630"/>
                                </a:lnTo>
                                <a:lnTo>
                                  <a:pt x="358912" y="163513"/>
                                </a:lnTo>
                                <a:lnTo>
                                  <a:pt x="357324" y="161396"/>
                                </a:lnTo>
                                <a:lnTo>
                                  <a:pt x="347796" y="149755"/>
                                </a:lnTo>
                                <a:lnTo>
                                  <a:pt x="334561" y="123296"/>
                                </a:lnTo>
                                <a:lnTo>
                                  <a:pt x="332444" y="94192"/>
                                </a:lnTo>
                                <a:lnTo>
                                  <a:pt x="341443" y="66146"/>
                                </a:lnTo>
                                <a:lnTo>
                                  <a:pt x="352031" y="54505"/>
                                </a:lnTo>
                                <a:lnTo>
                                  <a:pt x="363677" y="46567"/>
                                </a:lnTo>
                                <a:lnTo>
                                  <a:pt x="389086" y="39688"/>
                                </a:lnTo>
                                <a:lnTo>
                                  <a:pt x="413967" y="45509"/>
                                </a:lnTo>
                                <a:lnTo>
                                  <a:pt x="427730" y="57680"/>
                                </a:lnTo>
                                <a:lnTo>
                                  <a:pt x="434612" y="68263"/>
                                </a:lnTo>
                                <a:lnTo>
                                  <a:pt x="436730" y="74613"/>
                                </a:lnTo>
                                <a:lnTo>
                                  <a:pt x="440435" y="88900"/>
                                </a:lnTo>
                                <a:lnTo>
                                  <a:pt x="438318" y="114830"/>
                                </a:lnTo>
                                <a:lnTo>
                                  <a:pt x="424025" y="139171"/>
                                </a:lnTo>
                                <a:lnTo>
                                  <a:pt x="401262" y="159809"/>
                                </a:lnTo>
                                <a:lnTo>
                                  <a:pt x="387498" y="168805"/>
                                </a:lnTo>
                                <a:lnTo>
                                  <a:pt x="386440" y="171980"/>
                                </a:lnTo>
                                <a:lnTo>
                                  <a:pt x="381146" y="175684"/>
                                </a:lnTo>
                                <a:lnTo>
                                  <a:pt x="377440" y="175155"/>
                                </a:lnTo>
                                <a:lnTo>
                                  <a:pt x="392792" y="194205"/>
                                </a:lnTo>
                                <a:lnTo>
                                  <a:pt x="429319" y="225426"/>
                                </a:lnTo>
                                <a:lnTo>
                                  <a:pt x="471139" y="248709"/>
                                </a:lnTo>
                                <a:lnTo>
                                  <a:pt x="517723" y="265113"/>
                                </a:lnTo>
                                <a:lnTo>
                                  <a:pt x="566954" y="275697"/>
                                </a:lnTo>
                                <a:lnTo>
                                  <a:pt x="618303" y="280988"/>
                                </a:lnTo>
                                <a:lnTo>
                                  <a:pt x="693474" y="281517"/>
                                </a:lnTo>
                                <a:lnTo>
                                  <a:pt x="741117" y="278342"/>
                                </a:lnTo>
                                <a:lnTo>
                                  <a:pt x="783466" y="274638"/>
                                </a:lnTo>
                                <a:lnTo>
                                  <a:pt x="847520" y="259292"/>
                                </a:lnTo>
                                <a:lnTo>
                                  <a:pt x="887752" y="245005"/>
                                </a:lnTo>
                                <a:lnTo>
                                  <a:pt x="925337" y="225955"/>
                                </a:lnTo>
                                <a:lnTo>
                                  <a:pt x="958688" y="202671"/>
                                </a:lnTo>
                                <a:lnTo>
                                  <a:pt x="987273" y="174096"/>
                                </a:lnTo>
                                <a:lnTo>
                                  <a:pt x="1008978" y="141288"/>
                                </a:lnTo>
                                <a:lnTo>
                                  <a:pt x="1017447" y="122238"/>
                                </a:lnTo>
                                <a:lnTo>
                                  <a:pt x="1012683" y="120121"/>
                                </a:lnTo>
                                <a:lnTo>
                                  <a:pt x="1008978" y="118005"/>
                                </a:lnTo>
                                <a:lnTo>
                                  <a:pt x="1001566" y="116946"/>
                                </a:lnTo>
                                <a:lnTo>
                                  <a:pt x="987803" y="111655"/>
                                </a:lnTo>
                                <a:lnTo>
                                  <a:pt x="969275" y="98955"/>
                                </a:lnTo>
                                <a:lnTo>
                                  <a:pt x="954982" y="73025"/>
                                </a:lnTo>
                                <a:lnTo>
                                  <a:pt x="952864" y="50800"/>
                                </a:lnTo>
                                <a:lnTo>
                                  <a:pt x="956041" y="35454"/>
                                </a:lnTo>
                                <a:lnTo>
                                  <a:pt x="958688" y="28575"/>
                                </a:lnTo>
                                <a:lnTo>
                                  <a:pt x="965569" y="17992"/>
                                </a:lnTo>
                                <a:lnTo>
                                  <a:pt x="987273" y="5821"/>
                                </a:lnTo>
                                <a:lnTo>
                                  <a:pt x="1011624" y="5292"/>
                                </a:lnTo>
                                <a:lnTo>
                                  <a:pt x="1026447" y="13759"/>
                                </a:lnTo>
                                <a:lnTo>
                                  <a:pt x="1034917" y="22754"/>
                                </a:lnTo>
                                <a:lnTo>
                                  <a:pt x="1038093" y="28046"/>
                                </a:lnTo>
                                <a:lnTo>
                                  <a:pt x="1040210" y="29634"/>
                                </a:lnTo>
                                <a:lnTo>
                                  <a:pt x="1041269" y="31750"/>
                                </a:lnTo>
                                <a:lnTo>
                                  <a:pt x="1045504" y="55563"/>
                                </a:lnTo>
                                <a:lnTo>
                                  <a:pt x="1043916" y="98955"/>
                                </a:lnTo>
                                <a:lnTo>
                                  <a:pt x="1039681" y="118534"/>
                                </a:lnTo>
                                <a:lnTo>
                                  <a:pt x="1062444" y="125413"/>
                                </a:lnTo>
                                <a:lnTo>
                                  <a:pt x="1107440" y="133880"/>
                                </a:lnTo>
                                <a:lnTo>
                                  <a:pt x="1152437" y="135467"/>
                                </a:lnTo>
                                <a:lnTo>
                                  <a:pt x="1195845" y="130175"/>
                                </a:lnTo>
                                <a:lnTo>
                                  <a:pt x="1237665" y="118005"/>
                                </a:lnTo>
                                <a:lnTo>
                                  <a:pt x="1277897" y="98955"/>
                                </a:lnTo>
                                <a:lnTo>
                                  <a:pt x="1315482" y="72496"/>
                                </a:lnTo>
                                <a:lnTo>
                                  <a:pt x="1349891" y="38629"/>
                                </a:lnTo>
                                <a:lnTo>
                                  <a:pt x="1365772" y="19050"/>
                                </a:lnTo>
                                <a:lnTo>
                                  <a:pt x="1367890" y="15875"/>
                                </a:lnTo>
                                <a:lnTo>
                                  <a:pt x="1375830" y="15346"/>
                                </a:lnTo>
                                <a:lnTo>
                                  <a:pt x="1381653" y="17992"/>
                                </a:lnTo>
                                <a:lnTo>
                                  <a:pt x="1384300" y="24871"/>
                                </a:lnTo>
                                <a:lnTo>
                                  <a:pt x="1381653" y="28046"/>
                                </a:lnTo>
                                <a:lnTo>
                                  <a:pt x="1366302" y="48684"/>
                                </a:lnTo>
                                <a:lnTo>
                                  <a:pt x="1331363" y="83609"/>
                                </a:lnTo>
                                <a:lnTo>
                                  <a:pt x="1291661" y="112713"/>
                                </a:lnTo>
                                <a:lnTo>
                                  <a:pt x="1247723" y="133880"/>
                                </a:lnTo>
                                <a:lnTo>
                                  <a:pt x="1201668" y="148167"/>
                                </a:lnTo>
                                <a:lnTo>
                                  <a:pt x="1154025" y="154517"/>
                                </a:lnTo>
                                <a:lnTo>
                                  <a:pt x="1105852" y="152400"/>
                                </a:lnTo>
                                <a:lnTo>
                                  <a:pt x="1058738" y="140759"/>
                                </a:lnTo>
                                <a:lnTo>
                                  <a:pt x="1034917" y="131763"/>
                                </a:lnTo>
                                <a:lnTo>
                                  <a:pt x="1028035" y="148167"/>
                                </a:lnTo>
                                <a:lnTo>
                                  <a:pt x="1007389" y="180446"/>
                                </a:lnTo>
                                <a:lnTo>
                                  <a:pt x="980921" y="207963"/>
                                </a:lnTo>
                                <a:lnTo>
                                  <a:pt x="949159" y="232305"/>
                                </a:lnTo>
                                <a:lnTo>
                                  <a:pt x="913691" y="251884"/>
                                </a:lnTo>
                                <a:lnTo>
                                  <a:pt x="876635" y="268817"/>
                                </a:lnTo>
                                <a:lnTo>
                                  <a:pt x="819463" y="286280"/>
                                </a:lnTo>
                                <a:lnTo>
                                  <a:pt x="781878" y="292101"/>
                                </a:lnTo>
                                <a:lnTo>
                                  <a:pt x="730000" y="298451"/>
                                </a:lnTo>
                                <a:lnTo>
                                  <a:pt x="643184" y="300038"/>
                                </a:lnTo>
                                <a:lnTo>
                                  <a:pt x="583894" y="295276"/>
                                </a:lnTo>
                                <a:lnTo>
                                  <a:pt x="526193" y="284692"/>
                                </a:lnTo>
                                <a:lnTo>
                                  <a:pt x="471139" y="266172"/>
                                </a:lnTo>
                                <a:lnTo>
                                  <a:pt x="422966" y="239713"/>
                                </a:lnTo>
                                <a:lnTo>
                                  <a:pt x="392792" y="213255"/>
                                </a:lnTo>
                                <a:lnTo>
                                  <a:pt x="375323" y="191559"/>
                                </a:lnTo>
                                <a:lnTo>
                                  <a:pt x="367382" y="179388"/>
                                </a:lnTo>
                                <a:lnTo>
                                  <a:pt x="338796" y="193146"/>
                                </a:lnTo>
                                <a:lnTo>
                                  <a:pt x="281625" y="208492"/>
                                </a:lnTo>
                                <a:lnTo>
                                  <a:pt x="259920" y="210080"/>
                                </a:lnTo>
                                <a:lnTo>
                                  <a:pt x="237158" y="209021"/>
                                </a:lnTo>
                                <a:lnTo>
                                  <a:pt x="193220" y="201084"/>
                                </a:lnTo>
                                <a:lnTo>
                                  <a:pt x="152459" y="184680"/>
                                </a:lnTo>
                                <a:lnTo>
                                  <a:pt x="115403" y="162984"/>
                                </a:lnTo>
                                <a:lnTo>
                                  <a:pt x="82582" y="135467"/>
                                </a:lnTo>
                                <a:lnTo>
                                  <a:pt x="52937" y="102659"/>
                                </a:lnTo>
                                <a:lnTo>
                                  <a:pt x="28586" y="66146"/>
                                </a:lnTo>
                                <a:lnTo>
                                  <a:pt x="8470" y="26459"/>
                                </a:lnTo>
                                <a:lnTo>
                                  <a:pt x="0" y="5292"/>
                                </a:lnTo>
                                <a:lnTo>
                                  <a:pt x="0" y="2117"/>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89" name="Freeform: Shape 1608692689"/>
                        <wps:cNvSpPr>
                          <a:spLocks/>
                        </wps:cNvSpPr>
                        <wps:spPr bwMode="auto">
                          <a:xfrm>
                            <a:off x="7922985" y="2357322"/>
                            <a:ext cx="569913" cy="1376363"/>
                          </a:xfrm>
                          <a:custGeom>
                            <a:avLst/>
                            <a:gdLst>
                              <a:gd name="connsiteX0" fmla="*/ 291888 w 569913"/>
                              <a:gd name="connsiteY0" fmla="*/ 917575 h 1376363"/>
                              <a:gd name="connsiteX1" fmla="*/ 274496 w 569913"/>
                              <a:gd name="connsiteY1" fmla="*/ 921780 h 1376363"/>
                              <a:gd name="connsiteX2" fmla="*/ 259212 w 569913"/>
                              <a:gd name="connsiteY2" fmla="*/ 932819 h 1376363"/>
                              <a:gd name="connsiteX3" fmla="*/ 245510 w 569913"/>
                              <a:gd name="connsiteY3" fmla="*/ 952269 h 1376363"/>
                              <a:gd name="connsiteX4" fmla="*/ 240239 w 569913"/>
                              <a:gd name="connsiteY4" fmla="*/ 965936 h 1376363"/>
                              <a:gd name="connsiteX5" fmla="*/ 240239 w 569913"/>
                              <a:gd name="connsiteY5" fmla="*/ 966462 h 1376363"/>
                              <a:gd name="connsiteX6" fmla="*/ 239712 w 569913"/>
                              <a:gd name="connsiteY6" fmla="*/ 967513 h 1376363"/>
                              <a:gd name="connsiteX7" fmla="*/ 244982 w 569913"/>
                              <a:gd name="connsiteY7" fmla="*/ 975924 h 1376363"/>
                              <a:gd name="connsiteX8" fmla="*/ 259212 w 569913"/>
                              <a:gd name="connsiteY8" fmla="*/ 988014 h 1376363"/>
                              <a:gd name="connsiteX9" fmla="*/ 276604 w 569913"/>
                              <a:gd name="connsiteY9" fmla="*/ 994847 h 1376363"/>
                              <a:gd name="connsiteX10" fmla="*/ 295577 w 569913"/>
                              <a:gd name="connsiteY10" fmla="*/ 996950 h 1376363"/>
                              <a:gd name="connsiteX11" fmla="*/ 305590 w 569913"/>
                              <a:gd name="connsiteY11" fmla="*/ 995373 h 1376363"/>
                              <a:gd name="connsiteX12" fmla="*/ 323509 w 569913"/>
                              <a:gd name="connsiteY12" fmla="*/ 990117 h 1376363"/>
                              <a:gd name="connsiteX13" fmla="*/ 354077 w 569913"/>
                              <a:gd name="connsiteY13" fmla="*/ 970667 h 1376363"/>
                              <a:gd name="connsiteX14" fmla="*/ 369360 w 569913"/>
                              <a:gd name="connsiteY14" fmla="*/ 959102 h 1376363"/>
                              <a:gd name="connsiteX15" fmla="*/ 369887 w 569913"/>
                              <a:gd name="connsiteY15" fmla="*/ 959102 h 1376363"/>
                              <a:gd name="connsiteX16" fmla="*/ 354604 w 569913"/>
                              <a:gd name="connsiteY16" fmla="*/ 943858 h 1376363"/>
                              <a:gd name="connsiteX17" fmla="*/ 328779 w 569913"/>
                              <a:gd name="connsiteY17" fmla="*/ 926511 h 1376363"/>
                              <a:gd name="connsiteX18" fmla="*/ 309806 w 569913"/>
                              <a:gd name="connsiteY18" fmla="*/ 919678 h 1376363"/>
                              <a:gd name="connsiteX19" fmla="*/ 306387 w 569913"/>
                              <a:gd name="connsiteY19" fmla="*/ 360362 h 1376363"/>
                              <a:gd name="connsiteX20" fmla="*/ 296333 w 569913"/>
                              <a:gd name="connsiteY20" fmla="*/ 363008 h 1376363"/>
                              <a:gd name="connsiteX21" fmla="*/ 283104 w 569913"/>
                              <a:gd name="connsiteY21" fmla="*/ 370945 h 1376363"/>
                              <a:gd name="connsiteX22" fmla="*/ 276754 w 569913"/>
                              <a:gd name="connsiteY22" fmla="*/ 378354 h 1376363"/>
                              <a:gd name="connsiteX23" fmla="*/ 275166 w 569913"/>
                              <a:gd name="connsiteY23" fmla="*/ 383116 h 1376363"/>
                              <a:gd name="connsiteX24" fmla="*/ 274637 w 569913"/>
                              <a:gd name="connsiteY24" fmla="*/ 388937 h 1376363"/>
                              <a:gd name="connsiteX25" fmla="*/ 278341 w 569913"/>
                              <a:gd name="connsiteY25" fmla="*/ 399520 h 1376363"/>
                              <a:gd name="connsiteX26" fmla="*/ 292100 w 569913"/>
                              <a:gd name="connsiteY26" fmla="*/ 411691 h 1376363"/>
                              <a:gd name="connsiteX27" fmla="*/ 304271 w 569913"/>
                              <a:gd name="connsiteY27" fmla="*/ 414337 h 1376363"/>
                              <a:gd name="connsiteX28" fmla="*/ 313266 w 569913"/>
                              <a:gd name="connsiteY28" fmla="*/ 414337 h 1376363"/>
                              <a:gd name="connsiteX29" fmla="*/ 330200 w 569913"/>
                              <a:gd name="connsiteY29" fmla="*/ 407458 h 1376363"/>
                              <a:gd name="connsiteX30" fmla="*/ 349779 w 569913"/>
                              <a:gd name="connsiteY30" fmla="*/ 387350 h 1376363"/>
                              <a:gd name="connsiteX31" fmla="*/ 360362 w 569913"/>
                              <a:gd name="connsiteY31" fmla="*/ 371475 h 1376363"/>
                              <a:gd name="connsiteX32" fmla="*/ 357716 w 569913"/>
                              <a:gd name="connsiteY32" fmla="*/ 369887 h 1376363"/>
                              <a:gd name="connsiteX33" fmla="*/ 356129 w 569913"/>
                              <a:gd name="connsiteY33" fmla="*/ 366183 h 1376363"/>
                              <a:gd name="connsiteX34" fmla="*/ 333375 w 569913"/>
                              <a:gd name="connsiteY34" fmla="*/ 362479 h 1376363"/>
                              <a:gd name="connsiteX35" fmla="*/ 307975 w 569913"/>
                              <a:gd name="connsiteY35" fmla="*/ 360891 h 1376363"/>
                              <a:gd name="connsiteX36" fmla="*/ 307446 w 569913"/>
                              <a:gd name="connsiteY36" fmla="*/ 360891 h 1376363"/>
                              <a:gd name="connsiteX37" fmla="*/ 77788 w 569913"/>
                              <a:gd name="connsiteY37" fmla="*/ 0 h 1376363"/>
                              <a:gd name="connsiteX38" fmla="*/ 110596 w 569913"/>
                              <a:gd name="connsiteY38" fmla="*/ 2118 h 1376363"/>
                              <a:gd name="connsiteX39" fmla="*/ 159280 w 569913"/>
                              <a:gd name="connsiteY39" fmla="*/ 13234 h 1376363"/>
                              <a:gd name="connsiteX40" fmla="*/ 222250 w 569913"/>
                              <a:gd name="connsiteY40" fmla="*/ 41291 h 1376363"/>
                              <a:gd name="connsiteX41" fmla="*/ 279400 w 569913"/>
                              <a:gd name="connsiteY41" fmla="*/ 81523 h 1376363"/>
                              <a:gd name="connsiteX42" fmla="*/ 327026 w 569913"/>
                              <a:gd name="connsiteY42" fmla="*/ 131813 h 1376363"/>
                              <a:gd name="connsiteX43" fmla="*/ 354013 w 569913"/>
                              <a:gd name="connsiteY43" fmla="*/ 174692 h 1376363"/>
                              <a:gd name="connsiteX44" fmla="*/ 368830 w 569913"/>
                              <a:gd name="connsiteY44" fmla="*/ 204866 h 1376363"/>
                              <a:gd name="connsiteX45" fmla="*/ 377826 w 569913"/>
                              <a:gd name="connsiteY45" fmla="*/ 236099 h 1376363"/>
                              <a:gd name="connsiteX46" fmla="*/ 383117 w 569913"/>
                              <a:gd name="connsiteY46" fmla="*/ 268391 h 1376363"/>
                              <a:gd name="connsiteX47" fmla="*/ 384176 w 569913"/>
                              <a:gd name="connsiteY47" fmla="*/ 300683 h 1376363"/>
                              <a:gd name="connsiteX48" fmla="*/ 378884 w 569913"/>
                              <a:gd name="connsiteY48" fmla="*/ 334562 h 1376363"/>
                              <a:gd name="connsiteX49" fmla="*/ 373063 w 569913"/>
                              <a:gd name="connsiteY49" fmla="*/ 350443 h 1376363"/>
                              <a:gd name="connsiteX50" fmla="*/ 391584 w 569913"/>
                              <a:gd name="connsiteY50" fmla="*/ 355208 h 1376363"/>
                              <a:gd name="connsiteX51" fmla="*/ 426509 w 569913"/>
                              <a:gd name="connsiteY51" fmla="*/ 368442 h 1376363"/>
                              <a:gd name="connsiteX52" fmla="*/ 459317 w 569913"/>
                              <a:gd name="connsiteY52" fmla="*/ 386970 h 1376363"/>
                              <a:gd name="connsiteX53" fmla="*/ 488950 w 569913"/>
                              <a:gd name="connsiteY53" fmla="*/ 409733 h 1376363"/>
                              <a:gd name="connsiteX54" fmla="*/ 514880 w 569913"/>
                              <a:gd name="connsiteY54" fmla="*/ 437260 h 1376363"/>
                              <a:gd name="connsiteX55" fmla="*/ 536046 w 569913"/>
                              <a:gd name="connsiteY55" fmla="*/ 467434 h 1376363"/>
                              <a:gd name="connsiteX56" fmla="*/ 552980 w 569913"/>
                              <a:gd name="connsiteY56" fmla="*/ 501843 h 1376363"/>
                              <a:gd name="connsiteX57" fmla="*/ 564621 w 569913"/>
                              <a:gd name="connsiteY57" fmla="*/ 537840 h 1376363"/>
                              <a:gd name="connsiteX58" fmla="*/ 567796 w 569913"/>
                              <a:gd name="connsiteY58" fmla="*/ 556898 h 1376363"/>
                              <a:gd name="connsiteX59" fmla="*/ 569913 w 569913"/>
                              <a:gd name="connsiteY59" fmla="*/ 583366 h 1376363"/>
                              <a:gd name="connsiteX60" fmla="*/ 568855 w 569913"/>
                              <a:gd name="connsiteY60" fmla="*/ 638950 h 1376363"/>
                              <a:gd name="connsiteX61" fmla="*/ 559859 w 569913"/>
                              <a:gd name="connsiteY61" fmla="*/ 695593 h 1376363"/>
                              <a:gd name="connsiteX62" fmla="*/ 542926 w 569913"/>
                              <a:gd name="connsiteY62" fmla="*/ 751706 h 1376363"/>
                              <a:gd name="connsiteX63" fmla="*/ 520171 w 569913"/>
                              <a:gd name="connsiteY63" fmla="*/ 805702 h 1376363"/>
                              <a:gd name="connsiteX64" fmla="*/ 491596 w 569913"/>
                              <a:gd name="connsiteY64" fmla="*/ 857051 h 1376363"/>
                              <a:gd name="connsiteX65" fmla="*/ 457730 w 569913"/>
                              <a:gd name="connsiteY65" fmla="*/ 903106 h 1376363"/>
                              <a:gd name="connsiteX66" fmla="*/ 419101 w 569913"/>
                              <a:gd name="connsiteY66" fmla="*/ 942279 h 1376363"/>
                              <a:gd name="connsiteX67" fmla="*/ 397405 w 569913"/>
                              <a:gd name="connsiteY67" fmla="*/ 959219 h 1376363"/>
                              <a:gd name="connsiteX68" fmla="*/ 405871 w 569913"/>
                              <a:gd name="connsiteY68" fmla="*/ 974042 h 1376363"/>
                              <a:gd name="connsiteX69" fmla="*/ 417513 w 569913"/>
                              <a:gd name="connsiteY69" fmla="*/ 1006333 h 1376363"/>
                              <a:gd name="connsiteX70" fmla="*/ 422276 w 569913"/>
                              <a:gd name="connsiteY70" fmla="*/ 1041272 h 1376363"/>
                              <a:gd name="connsiteX71" fmla="*/ 420688 w 569913"/>
                              <a:gd name="connsiteY71" fmla="*/ 1075681 h 1376363"/>
                              <a:gd name="connsiteX72" fmla="*/ 417513 w 569913"/>
                              <a:gd name="connsiteY72" fmla="*/ 1092091 h 1376363"/>
                              <a:gd name="connsiteX73" fmla="*/ 413809 w 569913"/>
                              <a:gd name="connsiteY73" fmla="*/ 1107443 h 1376363"/>
                              <a:gd name="connsiteX74" fmla="*/ 402167 w 569913"/>
                              <a:gd name="connsiteY74" fmla="*/ 1137088 h 1376363"/>
                              <a:gd name="connsiteX75" fmla="*/ 379413 w 569913"/>
                              <a:gd name="connsiteY75" fmla="*/ 1179967 h 1376363"/>
                              <a:gd name="connsiteX76" fmla="*/ 337609 w 569913"/>
                              <a:gd name="connsiteY76" fmla="*/ 1232904 h 1376363"/>
                              <a:gd name="connsiteX77" fmla="*/ 285750 w 569913"/>
                              <a:gd name="connsiteY77" fmla="*/ 1280547 h 1376363"/>
                              <a:gd name="connsiteX78" fmla="*/ 226484 w 569913"/>
                              <a:gd name="connsiteY78" fmla="*/ 1319191 h 1376363"/>
                              <a:gd name="connsiteX79" fmla="*/ 162984 w 569913"/>
                              <a:gd name="connsiteY79" fmla="*/ 1349895 h 1376363"/>
                              <a:gd name="connsiteX80" fmla="*/ 98425 w 569913"/>
                              <a:gd name="connsiteY80" fmla="*/ 1368952 h 1376363"/>
                              <a:gd name="connsiteX81" fmla="*/ 34396 w 569913"/>
                              <a:gd name="connsiteY81" fmla="*/ 1376363 h 1376363"/>
                              <a:gd name="connsiteX82" fmla="*/ 3704 w 569913"/>
                              <a:gd name="connsiteY82" fmla="*/ 1374246 h 1376363"/>
                              <a:gd name="connsiteX83" fmla="*/ 0 w 569913"/>
                              <a:gd name="connsiteY83" fmla="*/ 1372658 h 1376363"/>
                              <a:gd name="connsiteX84" fmla="*/ 0 w 569913"/>
                              <a:gd name="connsiteY84" fmla="*/ 1365776 h 1376363"/>
                              <a:gd name="connsiteX85" fmla="*/ 3704 w 569913"/>
                              <a:gd name="connsiteY85" fmla="*/ 1364717 h 1376363"/>
                              <a:gd name="connsiteX86" fmla="*/ 26459 w 569913"/>
                              <a:gd name="connsiteY86" fmla="*/ 1365776 h 1376363"/>
                              <a:gd name="connsiteX87" fmla="*/ 70379 w 569913"/>
                              <a:gd name="connsiteY87" fmla="*/ 1362070 h 1376363"/>
                              <a:gd name="connsiteX88" fmla="*/ 112184 w 569913"/>
                              <a:gd name="connsiteY88" fmla="*/ 1352012 h 1376363"/>
                              <a:gd name="connsiteX89" fmla="*/ 152400 w 569913"/>
                              <a:gd name="connsiteY89" fmla="*/ 1337719 h 1376363"/>
                              <a:gd name="connsiteX90" fmla="*/ 190500 w 569913"/>
                              <a:gd name="connsiteY90" fmla="*/ 1318662 h 1376363"/>
                              <a:gd name="connsiteX91" fmla="*/ 227542 w 569913"/>
                              <a:gd name="connsiteY91" fmla="*/ 1295370 h 1376363"/>
                              <a:gd name="connsiteX92" fmla="*/ 279400 w 569913"/>
                              <a:gd name="connsiteY92" fmla="*/ 1256196 h 1376363"/>
                              <a:gd name="connsiteX93" fmla="*/ 311680 w 569913"/>
                              <a:gd name="connsiteY93" fmla="*/ 1225493 h 1376363"/>
                              <a:gd name="connsiteX94" fmla="*/ 328084 w 569913"/>
                              <a:gd name="connsiteY94" fmla="*/ 1208553 h 1376363"/>
                              <a:gd name="connsiteX95" fmla="*/ 358776 w 569913"/>
                              <a:gd name="connsiteY95" fmla="*/ 1172026 h 1376363"/>
                              <a:gd name="connsiteX96" fmla="*/ 384176 w 569913"/>
                              <a:gd name="connsiteY96" fmla="*/ 1131794 h 1376363"/>
                              <a:gd name="connsiteX97" fmla="*/ 400051 w 569913"/>
                              <a:gd name="connsiteY97" fmla="*/ 1087856 h 1376363"/>
                              <a:gd name="connsiteX98" fmla="*/ 403226 w 569913"/>
                              <a:gd name="connsiteY98" fmla="*/ 1064035 h 1376363"/>
                              <a:gd name="connsiteX99" fmla="*/ 403755 w 569913"/>
                              <a:gd name="connsiteY99" fmla="*/ 1046565 h 1376363"/>
                              <a:gd name="connsiteX100" fmla="*/ 400051 w 569913"/>
                              <a:gd name="connsiteY100" fmla="*/ 1013215 h 1376363"/>
                              <a:gd name="connsiteX101" fmla="*/ 394759 w 569913"/>
                              <a:gd name="connsiteY101" fmla="*/ 996805 h 1376363"/>
                              <a:gd name="connsiteX102" fmla="*/ 388409 w 569913"/>
                              <a:gd name="connsiteY102" fmla="*/ 982512 h 1376363"/>
                              <a:gd name="connsiteX103" fmla="*/ 377826 w 569913"/>
                              <a:gd name="connsiteY103" fmla="*/ 968219 h 1376363"/>
                              <a:gd name="connsiteX104" fmla="*/ 377826 w 569913"/>
                              <a:gd name="connsiteY104" fmla="*/ 968748 h 1376363"/>
                              <a:gd name="connsiteX105" fmla="*/ 377296 w 569913"/>
                              <a:gd name="connsiteY105" fmla="*/ 969807 h 1376363"/>
                              <a:gd name="connsiteX106" fmla="*/ 362480 w 569913"/>
                              <a:gd name="connsiteY106" fmla="*/ 984100 h 1376363"/>
                              <a:gd name="connsiteX107" fmla="*/ 332846 w 569913"/>
                              <a:gd name="connsiteY107" fmla="*/ 999981 h 1376363"/>
                              <a:gd name="connsiteX108" fmla="*/ 310621 w 569913"/>
                              <a:gd name="connsiteY108" fmla="*/ 1007921 h 1376363"/>
                              <a:gd name="connsiteX109" fmla="*/ 288925 w 569913"/>
                              <a:gd name="connsiteY109" fmla="*/ 1010568 h 1376363"/>
                              <a:gd name="connsiteX110" fmla="*/ 268288 w 569913"/>
                              <a:gd name="connsiteY110" fmla="*/ 1007921 h 1376363"/>
                              <a:gd name="connsiteX111" fmla="*/ 250825 w 569913"/>
                              <a:gd name="connsiteY111" fmla="*/ 998393 h 1376363"/>
                              <a:gd name="connsiteX112" fmla="*/ 237067 w 569913"/>
                              <a:gd name="connsiteY112" fmla="*/ 982512 h 1376363"/>
                              <a:gd name="connsiteX113" fmla="*/ 232305 w 569913"/>
                              <a:gd name="connsiteY113" fmla="*/ 971395 h 1376363"/>
                              <a:gd name="connsiteX114" fmla="*/ 230188 w 569913"/>
                              <a:gd name="connsiteY114" fmla="*/ 970336 h 1376363"/>
                              <a:gd name="connsiteX115" fmla="*/ 227013 w 569913"/>
                              <a:gd name="connsiteY115" fmla="*/ 965572 h 1376363"/>
                              <a:gd name="connsiteX116" fmla="*/ 227542 w 569913"/>
                              <a:gd name="connsiteY116" fmla="*/ 962925 h 1376363"/>
                              <a:gd name="connsiteX117" fmla="*/ 230717 w 569913"/>
                              <a:gd name="connsiteY117" fmla="*/ 952337 h 1376363"/>
                              <a:gd name="connsiteX118" fmla="*/ 240242 w 569913"/>
                              <a:gd name="connsiteY118" fmla="*/ 933280 h 1376363"/>
                              <a:gd name="connsiteX119" fmla="*/ 253471 w 569913"/>
                              <a:gd name="connsiteY119" fmla="*/ 919517 h 1376363"/>
                              <a:gd name="connsiteX120" fmla="*/ 270405 w 569913"/>
                              <a:gd name="connsiteY120" fmla="*/ 909988 h 1376363"/>
                              <a:gd name="connsiteX121" fmla="*/ 288925 w 569913"/>
                              <a:gd name="connsiteY121" fmla="*/ 904694 h 1376363"/>
                              <a:gd name="connsiteX122" fmla="*/ 308505 w 569913"/>
                              <a:gd name="connsiteY122" fmla="*/ 904165 h 1376363"/>
                              <a:gd name="connsiteX123" fmla="*/ 329142 w 569913"/>
                              <a:gd name="connsiteY123" fmla="*/ 907341 h 1376363"/>
                              <a:gd name="connsiteX124" fmla="*/ 348721 w 569913"/>
                              <a:gd name="connsiteY124" fmla="*/ 914223 h 1376363"/>
                              <a:gd name="connsiteX125" fmla="*/ 358246 w 569913"/>
                              <a:gd name="connsiteY125" fmla="*/ 920046 h 1376363"/>
                              <a:gd name="connsiteX126" fmla="*/ 367771 w 569913"/>
                              <a:gd name="connsiteY126" fmla="*/ 926398 h 1376363"/>
                              <a:gd name="connsiteX127" fmla="*/ 384705 w 569913"/>
                              <a:gd name="connsiteY127" fmla="*/ 942279 h 1376363"/>
                              <a:gd name="connsiteX128" fmla="*/ 391584 w 569913"/>
                              <a:gd name="connsiteY128" fmla="*/ 950749 h 1376363"/>
                              <a:gd name="connsiteX129" fmla="*/ 409046 w 569913"/>
                              <a:gd name="connsiteY129" fmla="*/ 934339 h 1376363"/>
                              <a:gd name="connsiteX130" fmla="*/ 440267 w 569913"/>
                              <a:gd name="connsiteY130" fmla="*/ 899400 h 1376363"/>
                              <a:gd name="connsiteX131" fmla="*/ 468313 w 569913"/>
                              <a:gd name="connsiteY131" fmla="*/ 861286 h 1376363"/>
                              <a:gd name="connsiteX132" fmla="*/ 492655 w 569913"/>
                              <a:gd name="connsiteY132" fmla="*/ 819466 h 1376363"/>
                              <a:gd name="connsiteX133" fmla="*/ 512763 w 569913"/>
                              <a:gd name="connsiteY133" fmla="*/ 776057 h 1376363"/>
                              <a:gd name="connsiteX134" fmla="*/ 528638 w 569913"/>
                              <a:gd name="connsiteY134" fmla="*/ 731061 h 1376363"/>
                              <a:gd name="connsiteX135" fmla="*/ 540809 w 569913"/>
                              <a:gd name="connsiteY135" fmla="*/ 685535 h 1376363"/>
                              <a:gd name="connsiteX136" fmla="*/ 548746 w 569913"/>
                              <a:gd name="connsiteY136" fmla="*/ 638421 h 1376363"/>
                              <a:gd name="connsiteX137" fmla="*/ 550863 w 569913"/>
                              <a:gd name="connsiteY137" fmla="*/ 614599 h 1376363"/>
                              <a:gd name="connsiteX138" fmla="*/ 551392 w 569913"/>
                              <a:gd name="connsiteY138" fmla="*/ 592366 h 1376363"/>
                              <a:gd name="connsiteX139" fmla="*/ 547159 w 569913"/>
                              <a:gd name="connsiteY139" fmla="*/ 550016 h 1376363"/>
                              <a:gd name="connsiteX140" fmla="*/ 535517 w 569913"/>
                              <a:gd name="connsiteY140" fmla="*/ 511372 h 1376363"/>
                              <a:gd name="connsiteX141" fmla="*/ 518055 w 569913"/>
                              <a:gd name="connsiteY141" fmla="*/ 475375 h 1376363"/>
                              <a:gd name="connsiteX142" fmla="*/ 494242 w 569913"/>
                              <a:gd name="connsiteY142" fmla="*/ 444142 h 1376363"/>
                              <a:gd name="connsiteX143" fmla="*/ 466196 w 569913"/>
                              <a:gd name="connsiteY143" fmla="*/ 416615 h 1376363"/>
                              <a:gd name="connsiteX144" fmla="*/ 433388 w 569913"/>
                              <a:gd name="connsiteY144" fmla="*/ 394381 h 1376363"/>
                              <a:gd name="connsiteX145" fmla="*/ 396876 w 569913"/>
                              <a:gd name="connsiteY145" fmla="*/ 377971 h 1376363"/>
                              <a:gd name="connsiteX146" fmla="*/ 377296 w 569913"/>
                              <a:gd name="connsiteY146" fmla="*/ 371618 h 1376363"/>
                              <a:gd name="connsiteX147" fmla="*/ 369359 w 569913"/>
                              <a:gd name="connsiteY147" fmla="*/ 385382 h 1376363"/>
                              <a:gd name="connsiteX148" fmla="*/ 348192 w 569913"/>
                              <a:gd name="connsiteY148" fmla="*/ 411850 h 1376363"/>
                              <a:gd name="connsiteX149" fmla="*/ 328084 w 569913"/>
                              <a:gd name="connsiteY149" fmla="*/ 425614 h 1376363"/>
                              <a:gd name="connsiteX150" fmla="*/ 313796 w 569913"/>
                              <a:gd name="connsiteY150" fmla="*/ 430378 h 1376363"/>
                              <a:gd name="connsiteX151" fmla="*/ 299509 w 569913"/>
                              <a:gd name="connsiteY151" fmla="*/ 430378 h 1376363"/>
                              <a:gd name="connsiteX152" fmla="*/ 283634 w 569913"/>
                              <a:gd name="connsiteY152" fmla="*/ 425085 h 1376363"/>
                              <a:gd name="connsiteX153" fmla="*/ 275696 w 569913"/>
                              <a:gd name="connsiteY153" fmla="*/ 419791 h 1376363"/>
                              <a:gd name="connsiteX154" fmla="*/ 266700 w 569913"/>
                              <a:gd name="connsiteY154" fmla="*/ 410792 h 1376363"/>
                              <a:gd name="connsiteX155" fmla="*/ 259292 w 569913"/>
                              <a:gd name="connsiteY155" fmla="*/ 393852 h 1376363"/>
                              <a:gd name="connsiteX156" fmla="*/ 259821 w 569913"/>
                              <a:gd name="connsiteY156" fmla="*/ 381676 h 1376363"/>
                              <a:gd name="connsiteX157" fmla="*/ 261938 w 569913"/>
                              <a:gd name="connsiteY157" fmla="*/ 375324 h 1376363"/>
                              <a:gd name="connsiteX158" fmla="*/ 268817 w 569913"/>
                              <a:gd name="connsiteY158" fmla="*/ 364736 h 1376363"/>
                              <a:gd name="connsiteX159" fmla="*/ 290513 w 569913"/>
                              <a:gd name="connsiteY159" fmla="*/ 354149 h 1376363"/>
                              <a:gd name="connsiteX160" fmla="*/ 302684 w 569913"/>
                              <a:gd name="connsiteY160" fmla="*/ 352031 h 1376363"/>
                              <a:gd name="connsiteX161" fmla="*/ 303742 w 569913"/>
                              <a:gd name="connsiteY161" fmla="*/ 348326 h 1376363"/>
                              <a:gd name="connsiteX162" fmla="*/ 308505 w 569913"/>
                              <a:gd name="connsiteY162" fmla="*/ 346738 h 1376363"/>
                              <a:gd name="connsiteX163" fmla="*/ 334963 w 569913"/>
                              <a:gd name="connsiteY163" fmla="*/ 345150 h 1376363"/>
                              <a:gd name="connsiteX164" fmla="*/ 360892 w 569913"/>
                              <a:gd name="connsiteY164" fmla="*/ 348326 h 1376363"/>
                              <a:gd name="connsiteX165" fmla="*/ 365126 w 569913"/>
                              <a:gd name="connsiteY165" fmla="*/ 331915 h 1376363"/>
                              <a:gd name="connsiteX166" fmla="*/ 367771 w 569913"/>
                              <a:gd name="connsiteY166" fmla="*/ 300153 h 1376363"/>
                              <a:gd name="connsiteX167" fmla="*/ 366184 w 569913"/>
                              <a:gd name="connsiteY167" fmla="*/ 270508 h 1376363"/>
                              <a:gd name="connsiteX168" fmla="*/ 360363 w 569913"/>
                              <a:gd name="connsiteY168" fmla="*/ 241393 h 1376363"/>
                              <a:gd name="connsiteX169" fmla="*/ 345017 w 569913"/>
                              <a:gd name="connsiteY169" fmla="*/ 201161 h 1376363"/>
                              <a:gd name="connsiteX170" fmla="*/ 311680 w 569913"/>
                              <a:gd name="connsiteY170" fmla="*/ 149283 h 1376363"/>
                              <a:gd name="connsiteX171" fmla="*/ 289455 w 569913"/>
                              <a:gd name="connsiteY171" fmla="*/ 123343 h 1376363"/>
                              <a:gd name="connsiteX172" fmla="*/ 266700 w 569913"/>
                              <a:gd name="connsiteY172" fmla="*/ 98992 h 1376363"/>
                              <a:gd name="connsiteX173" fmla="*/ 215371 w 569913"/>
                              <a:gd name="connsiteY173" fmla="*/ 59290 h 1376363"/>
                              <a:gd name="connsiteX174" fmla="*/ 173038 w 569913"/>
                              <a:gd name="connsiteY174" fmla="*/ 38644 h 1376363"/>
                              <a:gd name="connsiteX175" fmla="*/ 142346 w 569913"/>
                              <a:gd name="connsiteY175" fmla="*/ 28057 h 1376363"/>
                              <a:gd name="connsiteX176" fmla="*/ 111125 w 569913"/>
                              <a:gd name="connsiteY176" fmla="*/ 22234 h 1376363"/>
                              <a:gd name="connsiteX177" fmla="*/ 78317 w 569913"/>
                              <a:gd name="connsiteY177" fmla="*/ 19587 h 1376363"/>
                              <a:gd name="connsiteX178" fmla="*/ 61913 w 569913"/>
                              <a:gd name="connsiteY178" fmla="*/ 20646 h 1376363"/>
                              <a:gd name="connsiteX179" fmla="*/ 57150 w 569913"/>
                              <a:gd name="connsiteY179" fmla="*/ 19587 h 1376363"/>
                              <a:gd name="connsiteX180" fmla="*/ 52388 w 569913"/>
                              <a:gd name="connsiteY180" fmla="*/ 14293 h 1376363"/>
                              <a:gd name="connsiteX181" fmla="*/ 52388 w 569913"/>
                              <a:gd name="connsiteY181" fmla="*/ 6882 h 1376363"/>
                              <a:gd name="connsiteX182" fmla="*/ 57150 w 569913"/>
                              <a:gd name="connsiteY182" fmla="*/ 1588 h 1376363"/>
                              <a:gd name="connsiteX183" fmla="*/ 61913 w 569913"/>
                              <a:gd name="connsiteY183" fmla="*/ 1059 h 13763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Lst>
                            <a:rect l="l" t="t" r="r" b="b"/>
                            <a:pathLst>
                              <a:path w="569913" h="1376363">
                                <a:moveTo>
                                  <a:pt x="291888" y="917575"/>
                                </a:moveTo>
                                <a:lnTo>
                                  <a:pt x="274496" y="921780"/>
                                </a:lnTo>
                                <a:lnTo>
                                  <a:pt x="259212" y="932819"/>
                                </a:lnTo>
                                <a:lnTo>
                                  <a:pt x="245510" y="952269"/>
                                </a:lnTo>
                                <a:lnTo>
                                  <a:pt x="240239" y="965936"/>
                                </a:lnTo>
                                <a:lnTo>
                                  <a:pt x="240239" y="966462"/>
                                </a:lnTo>
                                <a:lnTo>
                                  <a:pt x="239712" y="967513"/>
                                </a:lnTo>
                                <a:lnTo>
                                  <a:pt x="244982" y="975924"/>
                                </a:lnTo>
                                <a:lnTo>
                                  <a:pt x="259212" y="988014"/>
                                </a:lnTo>
                                <a:lnTo>
                                  <a:pt x="276604" y="994847"/>
                                </a:lnTo>
                                <a:lnTo>
                                  <a:pt x="295577" y="996950"/>
                                </a:lnTo>
                                <a:lnTo>
                                  <a:pt x="305590" y="995373"/>
                                </a:lnTo>
                                <a:lnTo>
                                  <a:pt x="323509" y="990117"/>
                                </a:lnTo>
                                <a:lnTo>
                                  <a:pt x="354077" y="970667"/>
                                </a:lnTo>
                                <a:lnTo>
                                  <a:pt x="369360" y="959102"/>
                                </a:lnTo>
                                <a:lnTo>
                                  <a:pt x="369887" y="959102"/>
                                </a:lnTo>
                                <a:lnTo>
                                  <a:pt x="354604" y="943858"/>
                                </a:lnTo>
                                <a:lnTo>
                                  <a:pt x="328779" y="926511"/>
                                </a:lnTo>
                                <a:lnTo>
                                  <a:pt x="309806" y="919678"/>
                                </a:lnTo>
                                <a:close/>
                                <a:moveTo>
                                  <a:pt x="306387" y="360362"/>
                                </a:moveTo>
                                <a:lnTo>
                                  <a:pt x="296333" y="363008"/>
                                </a:lnTo>
                                <a:lnTo>
                                  <a:pt x="283104" y="370945"/>
                                </a:lnTo>
                                <a:lnTo>
                                  <a:pt x="276754" y="378354"/>
                                </a:lnTo>
                                <a:lnTo>
                                  <a:pt x="275166" y="383116"/>
                                </a:lnTo>
                                <a:lnTo>
                                  <a:pt x="274637" y="388937"/>
                                </a:lnTo>
                                <a:lnTo>
                                  <a:pt x="278341" y="399520"/>
                                </a:lnTo>
                                <a:lnTo>
                                  <a:pt x="292100" y="411691"/>
                                </a:lnTo>
                                <a:lnTo>
                                  <a:pt x="304271" y="414337"/>
                                </a:lnTo>
                                <a:lnTo>
                                  <a:pt x="313266" y="414337"/>
                                </a:lnTo>
                                <a:lnTo>
                                  <a:pt x="330200" y="407458"/>
                                </a:lnTo>
                                <a:lnTo>
                                  <a:pt x="349779" y="387350"/>
                                </a:lnTo>
                                <a:lnTo>
                                  <a:pt x="360362" y="371475"/>
                                </a:lnTo>
                                <a:lnTo>
                                  <a:pt x="357716" y="369887"/>
                                </a:lnTo>
                                <a:lnTo>
                                  <a:pt x="356129" y="366183"/>
                                </a:lnTo>
                                <a:lnTo>
                                  <a:pt x="333375" y="362479"/>
                                </a:lnTo>
                                <a:lnTo>
                                  <a:pt x="307975" y="360891"/>
                                </a:lnTo>
                                <a:lnTo>
                                  <a:pt x="307446" y="360891"/>
                                </a:lnTo>
                                <a:close/>
                                <a:moveTo>
                                  <a:pt x="77788" y="0"/>
                                </a:moveTo>
                                <a:lnTo>
                                  <a:pt x="110596" y="2118"/>
                                </a:lnTo>
                                <a:lnTo>
                                  <a:pt x="159280" y="13234"/>
                                </a:lnTo>
                                <a:lnTo>
                                  <a:pt x="222250" y="41291"/>
                                </a:lnTo>
                                <a:lnTo>
                                  <a:pt x="279400" y="81523"/>
                                </a:lnTo>
                                <a:lnTo>
                                  <a:pt x="327026" y="131813"/>
                                </a:lnTo>
                                <a:lnTo>
                                  <a:pt x="354013" y="174692"/>
                                </a:lnTo>
                                <a:lnTo>
                                  <a:pt x="368830" y="204866"/>
                                </a:lnTo>
                                <a:lnTo>
                                  <a:pt x="377826" y="236099"/>
                                </a:lnTo>
                                <a:lnTo>
                                  <a:pt x="383117" y="268391"/>
                                </a:lnTo>
                                <a:lnTo>
                                  <a:pt x="384176" y="300683"/>
                                </a:lnTo>
                                <a:lnTo>
                                  <a:pt x="378884" y="334562"/>
                                </a:lnTo>
                                <a:lnTo>
                                  <a:pt x="373063" y="350443"/>
                                </a:lnTo>
                                <a:lnTo>
                                  <a:pt x="391584" y="355208"/>
                                </a:lnTo>
                                <a:lnTo>
                                  <a:pt x="426509" y="368442"/>
                                </a:lnTo>
                                <a:lnTo>
                                  <a:pt x="459317" y="386970"/>
                                </a:lnTo>
                                <a:lnTo>
                                  <a:pt x="488950" y="409733"/>
                                </a:lnTo>
                                <a:lnTo>
                                  <a:pt x="514880" y="437260"/>
                                </a:lnTo>
                                <a:lnTo>
                                  <a:pt x="536046" y="467434"/>
                                </a:lnTo>
                                <a:lnTo>
                                  <a:pt x="552980" y="501843"/>
                                </a:lnTo>
                                <a:lnTo>
                                  <a:pt x="564621" y="537840"/>
                                </a:lnTo>
                                <a:lnTo>
                                  <a:pt x="567796" y="556898"/>
                                </a:lnTo>
                                <a:lnTo>
                                  <a:pt x="569913" y="583366"/>
                                </a:lnTo>
                                <a:lnTo>
                                  <a:pt x="568855" y="638950"/>
                                </a:lnTo>
                                <a:lnTo>
                                  <a:pt x="559859" y="695593"/>
                                </a:lnTo>
                                <a:lnTo>
                                  <a:pt x="542926" y="751706"/>
                                </a:lnTo>
                                <a:lnTo>
                                  <a:pt x="520171" y="805702"/>
                                </a:lnTo>
                                <a:lnTo>
                                  <a:pt x="491596" y="857051"/>
                                </a:lnTo>
                                <a:lnTo>
                                  <a:pt x="457730" y="903106"/>
                                </a:lnTo>
                                <a:lnTo>
                                  <a:pt x="419101" y="942279"/>
                                </a:lnTo>
                                <a:lnTo>
                                  <a:pt x="397405" y="959219"/>
                                </a:lnTo>
                                <a:lnTo>
                                  <a:pt x="405871" y="974042"/>
                                </a:lnTo>
                                <a:lnTo>
                                  <a:pt x="417513" y="1006333"/>
                                </a:lnTo>
                                <a:lnTo>
                                  <a:pt x="422276" y="1041272"/>
                                </a:lnTo>
                                <a:lnTo>
                                  <a:pt x="420688" y="1075681"/>
                                </a:lnTo>
                                <a:lnTo>
                                  <a:pt x="417513" y="1092091"/>
                                </a:lnTo>
                                <a:lnTo>
                                  <a:pt x="413809" y="1107443"/>
                                </a:lnTo>
                                <a:lnTo>
                                  <a:pt x="402167" y="1137088"/>
                                </a:lnTo>
                                <a:lnTo>
                                  <a:pt x="379413" y="1179967"/>
                                </a:lnTo>
                                <a:lnTo>
                                  <a:pt x="337609" y="1232904"/>
                                </a:lnTo>
                                <a:lnTo>
                                  <a:pt x="285750" y="1280547"/>
                                </a:lnTo>
                                <a:lnTo>
                                  <a:pt x="226484" y="1319191"/>
                                </a:lnTo>
                                <a:lnTo>
                                  <a:pt x="162984" y="1349895"/>
                                </a:lnTo>
                                <a:lnTo>
                                  <a:pt x="98425" y="1368952"/>
                                </a:lnTo>
                                <a:lnTo>
                                  <a:pt x="34396" y="1376363"/>
                                </a:lnTo>
                                <a:lnTo>
                                  <a:pt x="3704" y="1374246"/>
                                </a:lnTo>
                                <a:lnTo>
                                  <a:pt x="0" y="1372658"/>
                                </a:lnTo>
                                <a:lnTo>
                                  <a:pt x="0" y="1365776"/>
                                </a:lnTo>
                                <a:lnTo>
                                  <a:pt x="3704" y="1364717"/>
                                </a:lnTo>
                                <a:lnTo>
                                  <a:pt x="26459" y="1365776"/>
                                </a:lnTo>
                                <a:lnTo>
                                  <a:pt x="70379" y="1362070"/>
                                </a:lnTo>
                                <a:lnTo>
                                  <a:pt x="112184" y="1352012"/>
                                </a:lnTo>
                                <a:lnTo>
                                  <a:pt x="152400" y="1337719"/>
                                </a:lnTo>
                                <a:lnTo>
                                  <a:pt x="190500" y="1318662"/>
                                </a:lnTo>
                                <a:lnTo>
                                  <a:pt x="227542" y="1295370"/>
                                </a:lnTo>
                                <a:lnTo>
                                  <a:pt x="279400" y="1256196"/>
                                </a:lnTo>
                                <a:lnTo>
                                  <a:pt x="311680" y="1225493"/>
                                </a:lnTo>
                                <a:lnTo>
                                  <a:pt x="328084" y="1208553"/>
                                </a:lnTo>
                                <a:lnTo>
                                  <a:pt x="358776" y="1172026"/>
                                </a:lnTo>
                                <a:lnTo>
                                  <a:pt x="384176" y="1131794"/>
                                </a:lnTo>
                                <a:lnTo>
                                  <a:pt x="400051" y="1087856"/>
                                </a:lnTo>
                                <a:lnTo>
                                  <a:pt x="403226" y="1064035"/>
                                </a:lnTo>
                                <a:lnTo>
                                  <a:pt x="403755" y="1046565"/>
                                </a:lnTo>
                                <a:lnTo>
                                  <a:pt x="400051" y="1013215"/>
                                </a:lnTo>
                                <a:lnTo>
                                  <a:pt x="394759" y="996805"/>
                                </a:lnTo>
                                <a:lnTo>
                                  <a:pt x="388409" y="982512"/>
                                </a:lnTo>
                                <a:lnTo>
                                  <a:pt x="377826" y="968219"/>
                                </a:lnTo>
                                <a:lnTo>
                                  <a:pt x="377826" y="968748"/>
                                </a:lnTo>
                                <a:lnTo>
                                  <a:pt x="377296" y="969807"/>
                                </a:lnTo>
                                <a:lnTo>
                                  <a:pt x="362480" y="984100"/>
                                </a:lnTo>
                                <a:lnTo>
                                  <a:pt x="332846" y="999981"/>
                                </a:lnTo>
                                <a:lnTo>
                                  <a:pt x="310621" y="1007921"/>
                                </a:lnTo>
                                <a:lnTo>
                                  <a:pt x="288925" y="1010568"/>
                                </a:lnTo>
                                <a:lnTo>
                                  <a:pt x="268288" y="1007921"/>
                                </a:lnTo>
                                <a:lnTo>
                                  <a:pt x="250825" y="998393"/>
                                </a:lnTo>
                                <a:lnTo>
                                  <a:pt x="237067" y="982512"/>
                                </a:lnTo>
                                <a:lnTo>
                                  <a:pt x="232305" y="971395"/>
                                </a:lnTo>
                                <a:lnTo>
                                  <a:pt x="230188" y="970336"/>
                                </a:lnTo>
                                <a:lnTo>
                                  <a:pt x="227013" y="965572"/>
                                </a:lnTo>
                                <a:lnTo>
                                  <a:pt x="227542" y="962925"/>
                                </a:lnTo>
                                <a:lnTo>
                                  <a:pt x="230717" y="952337"/>
                                </a:lnTo>
                                <a:lnTo>
                                  <a:pt x="240242" y="933280"/>
                                </a:lnTo>
                                <a:lnTo>
                                  <a:pt x="253471" y="919517"/>
                                </a:lnTo>
                                <a:lnTo>
                                  <a:pt x="270405" y="909988"/>
                                </a:lnTo>
                                <a:lnTo>
                                  <a:pt x="288925" y="904694"/>
                                </a:lnTo>
                                <a:lnTo>
                                  <a:pt x="308505" y="904165"/>
                                </a:lnTo>
                                <a:lnTo>
                                  <a:pt x="329142" y="907341"/>
                                </a:lnTo>
                                <a:lnTo>
                                  <a:pt x="348721" y="914223"/>
                                </a:lnTo>
                                <a:lnTo>
                                  <a:pt x="358246" y="920046"/>
                                </a:lnTo>
                                <a:lnTo>
                                  <a:pt x="367771" y="926398"/>
                                </a:lnTo>
                                <a:lnTo>
                                  <a:pt x="384705" y="942279"/>
                                </a:lnTo>
                                <a:lnTo>
                                  <a:pt x="391584" y="950749"/>
                                </a:lnTo>
                                <a:lnTo>
                                  <a:pt x="409046" y="934339"/>
                                </a:lnTo>
                                <a:lnTo>
                                  <a:pt x="440267" y="899400"/>
                                </a:lnTo>
                                <a:lnTo>
                                  <a:pt x="468313" y="861286"/>
                                </a:lnTo>
                                <a:lnTo>
                                  <a:pt x="492655" y="819466"/>
                                </a:lnTo>
                                <a:lnTo>
                                  <a:pt x="512763" y="776057"/>
                                </a:lnTo>
                                <a:lnTo>
                                  <a:pt x="528638" y="731061"/>
                                </a:lnTo>
                                <a:lnTo>
                                  <a:pt x="540809" y="685535"/>
                                </a:lnTo>
                                <a:lnTo>
                                  <a:pt x="548746" y="638421"/>
                                </a:lnTo>
                                <a:lnTo>
                                  <a:pt x="550863" y="614599"/>
                                </a:lnTo>
                                <a:lnTo>
                                  <a:pt x="551392" y="592366"/>
                                </a:lnTo>
                                <a:lnTo>
                                  <a:pt x="547159" y="550016"/>
                                </a:lnTo>
                                <a:lnTo>
                                  <a:pt x="535517" y="511372"/>
                                </a:lnTo>
                                <a:lnTo>
                                  <a:pt x="518055" y="475375"/>
                                </a:lnTo>
                                <a:lnTo>
                                  <a:pt x="494242" y="444142"/>
                                </a:lnTo>
                                <a:lnTo>
                                  <a:pt x="466196" y="416615"/>
                                </a:lnTo>
                                <a:lnTo>
                                  <a:pt x="433388" y="394381"/>
                                </a:lnTo>
                                <a:lnTo>
                                  <a:pt x="396876" y="377971"/>
                                </a:lnTo>
                                <a:lnTo>
                                  <a:pt x="377296" y="371618"/>
                                </a:lnTo>
                                <a:lnTo>
                                  <a:pt x="369359" y="385382"/>
                                </a:lnTo>
                                <a:lnTo>
                                  <a:pt x="348192" y="411850"/>
                                </a:lnTo>
                                <a:lnTo>
                                  <a:pt x="328084" y="425614"/>
                                </a:lnTo>
                                <a:lnTo>
                                  <a:pt x="313796" y="430378"/>
                                </a:lnTo>
                                <a:lnTo>
                                  <a:pt x="299509" y="430378"/>
                                </a:lnTo>
                                <a:lnTo>
                                  <a:pt x="283634" y="425085"/>
                                </a:lnTo>
                                <a:lnTo>
                                  <a:pt x="275696" y="419791"/>
                                </a:lnTo>
                                <a:lnTo>
                                  <a:pt x="266700" y="410792"/>
                                </a:lnTo>
                                <a:lnTo>
                                  <a:pt x="259292" y="393852"/>
                                </a:lnTo>
                                <a:lnTo>
                                  <a:pt x="259821" y="381676"/>
                                </a:lnTo>
                                <a:lnTo>
                                  <a:pt x="261938" y="375324"/>
                                </a:lnTo>
                                <a:lnTo>
                                  <a:pt x="268817" y="364736"/>
                                </a:lnTo>
                                <a:lnTo>
                                  <a:pt x="290513" y="354149"/>
                                </a:lnTo>
                                <a:lnTo>
                                  <a:pt x="302684" y="352031"/>
                                </a:lnTo>
                                <a:lnTo>
                                  <a:pt x="303742" y="348326"/>
                                </a:lnTo>
                                <a:lnTo>
                                  <a:pt x="308505" y="346738"/>
                                </a:lnTo>
                                <a:lnTo>
                                  <a:pt x="334963" y="345150"/>
                                </a:lnTo>
                                <a:lnTo>
                                  <a:pt x="360892" y="348326"/>
                                </a:lnTo>
                                <a:lnTo>
                                  <a:pt x="365126" y="331915"/>
                                </a:lnTo>
                                <a:lnTo>
                                  <a:pt x="367771" y="300153"/>
                                </a:lnTo>
                                <a:lnTo>
                                  <a:pt x="366184" y="270508"/>
                                </a:lnTo>
                                <a:lnTo>
                                  <a:pt x="360363" y="241393"/>
                                </a:lnTo>
                                <a:lnTo>
                                  <a:pt x="345017" y="201161"/>
                                </a:lnTo>
                                <a:lnTo>
                                  <a:pt x="311680" y="149283"/>
                                </a:lnTo>
                                <a:lnTo>
                                  <a:pt x="289455" y="123343"/>
                                </a:lnTo>
                                <a:lnTo>
                                  <a:pt x="266700" y="98992"/>
                                </a:lnTo>
                                <a:lnTo>
                                  <a:pt x="215371" y="59290"/>
                                </a:lnTo>
                                <a:lnTo>
                                  <a:pt x="173038" y="38644"/>
                                </a:lnTo>
                                <a:lnTo>
                                  <a:pt x="142346" y="28057"/>
                                </a:lnTo>
                                <a:lnTo>
                                  <a:pt x="111125" y="22234"/>
                                </a:lnTo>
                                <a:lnTo>
                                  <a:pt x="78317" y="19587"/>
                                </a:lnTo>
                                <a:lnTo>
                                  <a:pt x="61913" y="20646"/>
                                </a:lnTo>
                                <a:lnTo>
                                  <a:pt x="57150" y="19587"/>
                                </a:lnTo>
                                <a:lnTo>
                                  <a:pt x="52388" y="14293"/>
                                </a:lnTo>
                                <a:lnTo>
                                  <a:pt x="52388" y="6882"/>
                                </a:lnTo>
                                <a:lnTo>
                                  <a:pt x="57150" y="1588"/>
                                </a:lnTo>
                                <a:lnTo>
                                  <a:pt x="61913" y="1059"/>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0" name="Freeform: Shape 1608692690"/>
                        <wps:cNvSpPr>
                          <a:spLocks/>
                        </wps:cNvSpPr>
                        <wps:spPr bwMode="auto">
                          <a:xfrm>
                            <a:off x="5262335" y="2285884"/>
                            <a:ext cx="1319213" cy="450850"/>
                          </a:xfrm>
                          <a:custGeom>
                            <a:avLst/>
                            <a:gdLst>
                              <a:gd name="connsiteX0" fmla="*/ 340949 w 1319213"/>
                              <a:gd name="connsiteY0" fmla="*/ 307975 h 450850"/>
                              <a:gd name="connsiteX1" fmla="*/ 333987 w 1319213"/>
                              <a:gd name="connsiteY1" fmla="*/ 321671 h 450850"/>
                              <a:gd name="connsiteX2" fmla="*/ 327025 w 1319213"/>
                              <a:gd name="connsiteY2" fmla="*/ 350643 h 450850"/>
                              <a:gd name="connsiteX3" fmla="*/ 330239 w 1319213"/>
                              <a:gd name="connsiteY3" fmla="*/ 379088 h 450850"/>
                              <a:gd name="connsiteX4" fmla="*/ 344698 w 1319213"/>
                              <a:gd name="connsiteY4" fmla="*/ 408587 h 450850"/>
                              <a:gd name="connsiteX5" fmla="*/ 358087 w 1319213"/>
                              <a:gd name="connsiteY5" fmla="*/ 423336 h 450850"/>
                              <a:gd name="connsiteX6" fmla="*/ 359693 w 1319213"/>
                              <a:gd name="connsiteY6" fmla="*/ 422283 h 450850"/>
                              <a:gd name="connsiteX7" fmla="*/ 361300 w 1319213"/>
                              <a:gd name="connsiteY7" fmla="*/ 423863 h 450850"/>
                              <a:gd name="connsiteX8" fmla="*/ 378973 w 1319213"/>
                              <a:gd name="connsiteY8" fmla="*/ 423336 h 450850"/>
                              <a:gd name="connsiteX9" fmla="*/ 403608 w 1319213"/>
                              <a:gd name="connsiteY9" fmla="*/ 417015 h 450850"/>
                              <a:gd name="connsiteX10" fmla="*/ 415925 w 1319213"/>
                              <a:gd name="connsiteY10" fmla="*/ 405953 h 450850"/>
                              <a:gd name="connsiteX11" fmla="*/ 414854 w 1319213"/>
                              <a:gd name="connsiteY11" fmla="*/ 389097 h 450850"/>
                              <a:gd name="connsiteX12" fmla="*/ 409499 w 1319213"/>
                              <a:gd name="connsiteY12" fmla="*/ 378561 h 450850"/>
                              <a:gd name="connsiteX13" fmla="*/ 406821 w 1319213"/>
                              <a:gd name="connsiteY13" fmla="*/ 365392 h 450850"/>
                              <a:gd name="connsiteX14" fmla="*/ 393432 w 1319213"/>
                              <a:gd name="connsiteY14" fmla="*/ 343795 h 450850"/>
                              <a:gd name="connsiteX15" fmla="*/ 382722 w 1319213"/>
                              <a:gd name="connsiteY15" fmla="*/ 334313 h 450850"/>
                              <a:gd name="connsiteX16" fmla="*/ 362907 w 1319213"/>
                              <a:gd name="connsiteY16" fmla="*/ 319564 h 450850"/>
                              <a:gd name="connsiteX17" fmla="*/ 773971 w 1319213"/>
                              <a:gd name="connsiteY17" fmla="*/ 165100 h 450850"/>
                              <a:gd name="connsiteX18" fmla="*/ 762407 w 1319213"/>
                              <a:gd name="connsiteY18" fmla="*/ 179388 h 450850"/>
                              <a:gd name="connsiteX19" fmla="*/ 747165 w 1319213"/>
                              <a:gd name="connsiteY19" fmla="*/ 208492 h 450850"/>
                              <a:gd name="connsiteX20" fmla="*/ 744537 w 1319213"/>
                              <a:gd name="connsiteY20" fmla="*/ 230188 h 450850"/>
                              <a:gd name="connsiteX21" fmla="*/ 746640 w 1319213"/>
                              <a:gd name="connsiteY21" fmla="*/ 243946 h 450850"/>
                              <a:gd name="connsiteX22" fmla="*/ 753472 w 1319213"/>
                              <a:gd name="connsiteY22" fmla="*/ 257175 h 450850"/>
                              <a:gd name="connsiteX23" fmla="*/ 765035 w 1319213"/>
                              <a:gd name="connsiteY23" fmla="*/ 269346 h 450850"/>
                              <a:gd name="connsiteX24" fmla="*/ 772394 w 1319213"/>
                              <a:gd name="connsiteY24" fmla="*/ 274638 h 450850"/>
                              <a:gd name="connsiteX25" fmla="*/ 783957 w 1319213"/>
                              <a:gd name="connsiteY25" fmla="*/ 276225 h 450850"/>
                              <a:gd name="connsiteX26" fmla="*/ 802878 w 1319213"/>
                              <a:gd name="connsiteY26" fmla="*/ 268288 h 450850"/>
                              <a:gd name="connsiteX27" fmla="*/ 816018 w 1319213"/>
                              <a:gd name="connsiteY27" fmla="*/ 253471 h 450850"/>
                              <a:gd name="connsiteX28" fmla="*/ 822325 w 1319213"/>
                              <a:gd name="connsiteY28" fmla="*/ 233363 h 450850"/>
                              <a:gd name="connsiteX29" fmla="*/ 822325 w 1319213"/>
                              <a:gd name="connsiteY29" fmla="*/ 222779 h 450850"/>
                              <a:gd name="connsiteX30" fmla="*/ 820748 w 1319213"/>
                              <a:gd name="connsiteY30" fmla="*/ 213783 h 450850"/>
                              <a:gd name="connsiteX31" fmla="*/ 812339 w 1319213"/>
                              <a:gd name="connsiteY31" fmla="*/ 196850 h 450850"/>
                              <a:gd name="connsiteX32" fmla="*/ 793418 w 1319213"/>
                              <a:gd name="connsiteY32" fmla="*/ 176213 h 450850"/>
                              <a:gd name="connsiteX33" fmla="*/ 778175 w 1319213"/>
                              <a:gd name="connsiteY33" fmla="*/ 165629 h 450850"/>
                              <a:gd name="connsiteX34" fmla="*/ 776073 w 1319213"/>
                              <a:gd name="connsiteY34" fmla="*/ 165100 h 450850"/>
                              <a:gd name="connsiteX35" fmla="*/ 1134153 w 1319213"/>
                              <a:gd name="connsiteY35" fmla="*/ 0 h 450850"/>
                              <a:gd name="connsiteX36" fmla="*/ 1188614 w 1319213"/>
                              <a:gd name="connsiteY36" fmla="*/ 5298 h 450850"/>
                              <a:gd name="connsiteX37" fmla="*/ 1241488 w 1319213"/>
                              <a:gd name="connsiteY37" fmla="*/ 17483 h 450850"/>
                              <a:gd name="connsiteX38" fmla="*/ 1291719 w 1319213"/>
                              <a:gd name="connsiteY38" fmla="*/ 37615 h 450850"/>
                              <a:gd name="connsiteX39" fmla="*/ 1314983 w 1319213"/>
                              <a:gd name="connsiteY39" fmla="*/ 50330 h 450850"/>
                              <a:gd name="connsiteX40" fmla="*/ 1319213 w 1319213"/>
                              <a:gd name="connsiteY40" fmla="*/ 53509 h 450850"/>
                              <a:gd name="connsiteX41" fmla="*/ 1314983 w 1319213"/>
                              <a:gd name="connsiteY41" fmla="*/ 60926 h 450850"/>
                              <a:gd name="connsiteX42" fmla="*/ 1310753 w 1319213"/>
                              <a:gd name="connsiteY42" fmla="*/ 60926 h 450850"/>
                              <a:gd name="connsiteX43" fmla="*/ 1273213 w 1319213"/>
                              <a:gd name="connsiteY43" fmla="*/ 48741 h 450850"/>
                              <a:gd name="connsiteX44" fmla="*/ 1198660 w 1319213"/>
                              <a:gd name="connsiteY44" fmla="*/ 29668 h 450850"/>
                              <a:gd name="connsiteX45" fmla="*/ 1123578 w 1319213"/>
                              <a:gd name="connsiteY45" fmla="*/ 20662 h 450850"/>
                              <a:gd name="connsiteX46" fmla="*/ 1047439 w 1319213"/>
                              <a:gd name="connsiteY46" fmla="*/ 22781 h 450850"/>
                              <a:gd name="connsiteX47" fmla="*/ 1007784 w 1319213"/>
                              <a:gd name="connsiteY47" fmla="*/ 30728 h 450850"/>
                              <a:gd name="connsiteX48" fmla="*/ 972887 w 1319213"/>
                              <a:gd name="connsiteY48" fmla="*/ 39204 h 450850"/>
                              <a:gd name="connsiteX49" fmla="*/ 904150 w 1319213"/>
                              <a:gd name="connsiteY49" fmla="*/ 65694 h 450850"/>
                              <a:gd name="connsiteX50" fmla="*/ 872426 w 1319213"/>
                              <a:gd name="connsiteY50" fmla="*/ 82647 h 450850"/>
                              <a:gd name="connsiteX51" fmla="*/ 854448 w 1319213"/>
                              <a:gd name="connsiteY51" fmla="*/ 93773 h 450850"/>
                              <a:gd name="connsiteX52" fmla="*/ 808448 w 1319213"/>
                              <a:gd name="connsiteY52" fmla="*/ 128739 h 450850"/>
                              <a:gd name="connsiteX53" fmla="*/ 785183 w 1319213"/>
                              <a:gd name="connsiteY53" fmla="*/ 150990 h 450850"/>
                              <a:gd name="connsiteX54" fmla="*/ 797344 w 1319213"/>
                              <a:gd name="connsiteY54" fmla="*/ 157877 h 450850"/>
                              <a:gd name="connsiteX55" fmla="*/ 817965 w 1319213"/>
                              <a:gd name="connsiteY55" fmla="*/ 176420 h 450850"/>
                              <a:gd name="connsiteX56" fmla="*/ 833299 w 1319213"/>
                              <a:gd name="connsiteY56" fmla="*/ 199201 h 450850"/>
                              <a:gd name="connsiteX57" fmla="*/ 839644 w 1319213"/>
                              <a:gd name="connsiteY57" fmla="*/ 225690 h 450850"/>
                              <a:gd name="connsiteX58" fmla="*/ 837000 w 1319213"/>
                              <a:gd name="connsiteY58" fmla="*/ 239465 h 450850"/>
                              <a:gd name="connsiteX59" fmla="*/ 834885 w 1319213"/>
                              <a:gd name="connsiteY59" fmla="*/ 247941 h 450850"/>
                              <a:gd name="connsiteX60" fmla="*/ 825896 w 1319213"/>
                              <a:gd name="connsiteY60" fmla="*/ 263305 h 450850"/>
                              <a:gd name="connsiteX61" fmla="*/ 813735 w 1319213"/>
                              <a:gd name="connsiteY61" fmla="*/ 275490 h 450850"/>
                              <a:gd name="connsiteX62" fmla="*/ 797344 w 1319213"/>
                              <a:gd name="connsiteY62" fmla="*/ 282377 h 450850"/>
                              <a:gd name="connsiteX63" fmla="*/ 789413 w 1319213"/>
                              <a:gd name="connsiteY63" fmla="*/ 283967 h 450850"/>
                              <a:gd name="connsiteX64" fmla="*/ 790999 w 1319213"/>
                              <a:gd name="connsiteY64" fmla="*/ 286616 h 450850"/>
                              <a:gd name="connsiteX65" fmla="*/ 786769 w 1319213"/>
                              <a:gd name="connsiteY65" fmla="*/ 292973 h 450850"/>
                              <a:gd name="connsiteX66" fmla="*/ 782539 w 1319213"/>
                              <a:gd name="connsiteY66" fmla="*/ 292973 h 450850"/>
                              <a:gd name="connsiteX67" fmla="*/ 774080 w 1319213"/>
                              <a:gd name="connsiteY67" fmla="*/ 290324 h 450850"/>
                              <a:gd name="connsiteX68" fmla="*/ 759275 w 1319213"/>
                              <a:gd name="connsiteY68" fmla="*/ 282377 h 450850"/>
                              <a:gd name="connsiteX69" fmla="*/ 742884 w 1319213"/>
                              <a:gd name="connsiteY69" fmla="*/ 265424 h 450850"/>
                              <a:gd name="connsiteX70" fmla="*/ 732309 w 1319213"/>
                              <a:gd name="connsiteY70" fmla="*/ 236286 h 450850"/>
                              <a:gd name="connsiteX71" fmla="*/ 732309 w 1319213"/>
                              <a:gd name="connsiteY71" fmla="*/ 203439 h 450850"/>
                              <a:gd name="connsiteX72" fmla="*/ 737596 w 1319213"/>
                              <a:gd name="connsiteY72" fmla="*/ 187015 h 450850"/>
                              <a:gd name="connsiteX73" fmla="*/ 743412 w 1319213"/>
                              <a:gd name="connsiteY73" fmla="*/ 173241 h 450850"/>
                              <a:gd name="connsiteX74" fmla="*/ 751872 w 1319213"/>
                              <a:gd name="connsiteY74" fmla="*/ 159996 h 450850"/>
                              <a:gd name="connsiteX75" fmla="*/ 720148 w 1319213"/>
                              <a:gd name="connsiteY75" fmla="*/ 156288 h 450850"/>
                              <a:gd name="connsiteX76" fmla="*/ 656699 w 1319213"/>
                              <a:gd name="connsiteY76" fmla="*/ 153109 h 450850"/>
                              <a:gd name="connsiteX77" fmla="*/ 593778 w 1319213"/>
                              <a:gd name="connsiteY77" fmla="*/ 158937 h 450850"/>
                              <a:gd name="connsiteX78" fmla="*/ 531387 w 1319213"/>
                              <a:gd name="connsiteY78" fmla="*/ 171652 h 450850"/>
                              <a:gd name="connsiteX79" fmla="*/ 500720 w 1319213"/>
                              <a:gd name="connsiteY79" fmla="*/ 182247 h 450850"/>
                              <a:gd name="connsiteX80" fmla="*/ 482742 w 1319213"/>
                              <a:gd name="connsiteY80" fmla="*/ 190194 h 450850"/>
                              <a:gd name="connsiteX81" fmla="*/ 442029 w 1319213"/>
                              <a:gd name="connsiteY81" fmla="*/ 210326 h 450850"/>
                              <a:gd name="connsiteX82" fmla="*/ 401845 w 1319213"/>
                              <a:gd name="connsiteY82" fmla="*/ 238935 h 450850"/>
                              <a:gd name="connsiteX83" fmla="*/ 366948 w 1319213"/>
                              <a:gd name="connsiteY83" fmla="*/ 271252 h 450850"/>
                              <a:gd name="connsiteX84" fmla="*/ 352143 w 1319213"/>
                              <a:gd name="connsiteY84" fmla="*/ 289794 h 450850"/>
                              <a:gd name="connsiteX85" fmla="*/ 375936 w 1319213"/>
                              <a:gd name="connsiteY85" fmla="*/ 303569 h 450850"/>
                              <a:gd name="connsiteX86" fmla="*/ 395500 w 1319213"/>
                              <a:gd name="connsiteY86" fmla="*/ 321052 h 450850"/>
                              <a:gd name="connsiteX87" fmla="*/ 405546 w 1319213"/>
                              <a:gd name="connsiteY87" fmla="*/ 331648 h 450850"/>
                              <a:gd name="connsiteX88" fmla="*/ 422466 w 1319213"/>
                              <a:gd name="connsiteY88" fmla="*/ 357607 h 450850"/>
                              <a:gd name="connsiteX89" fmla="*/ 431983 w 1319213"/>
                              <a:gd name="connsiteY89" fmla="*/ 387276 h 450850"/>
                              <a:gd name="connsiteX90" fmla="*/ 431454 w 1319213"/>
                              <a:gd name="connsiteY90" fmla="*/ 410056 h 450850"/>
                              <a:gd name="connsiteX91" fmla="*/ 426696 w 1319213"/>
                              <a:gd name="connsiteY91" fmla="*/ 424891 h 450850"/>
                              <a:gd name="connsiteX92" fmla="*/ 422466 w 1319213"/>
                              <a:gd name="connsiteY92" fmla="*/ 431778 h 450850"/>
                              <a:gd name="connsiteX93" fmla="*/ 417178 w 1319213"/>
                              <a:gd name="connsiteY93" fmla="*/ 438665 h 450850"/>
                              <a:gd name="connsiteX94" fmla="*/ 403960 w 1319213"/>
                              <a:gd name="connsiteY94" fmla="*/ 446612 h 450850"/>
                              <a:gd name="connsiteX95" fmla="*/ 390212 w 1319213"/>
                              <a:gd name="connsiteY95" fmla="*/ 450850 h 450850"/>
                              <a:gd name="connsiteX96" fmla="*/ 376465 w 1319213"/>
                              <a:gd name="connsiteY96" fmla="*/ 448201 h 450850"/>
                              <a:gd name="connsiteX97" fmla="*/ 370649 w 1319213"/>
                              <a:gd name="connsiteY97" fmla="*/ 444493 h 450850"/>
                              <a:gd name="connsiteX98" fmla="*/ 366948 w 1319213"/>
                              <a:gd name="connsiteY98" fmla="*/ 447671 h 450850"/>
                              <a:gd name="connsiteX99" fmla="*/ 362189 w 1319213"/>
                              <a:gd name="connsiteY99" fmla="*/ 446082 h 450850"/>
                              <a:gd name="connsiteX100" fmla="*/ 353200 w 1319213"/>
                              <a:gd name="connsiteY100" fmla="*/ 438665 h 450850"/>
                              <a:gd name="connsiteX101" fmla="*/ 337867 w 1319213"/>
                              <a:gd name="connsiteY101" fmla="*/ 422242 h 450850"/>
                              <a:gd name="connsiteX102" fmla="*/ 322005 w 1319213"/>
                              <a:gd name="connsiteY102" fmla="*/ 395752 h 450850"/>
                              <a:gd name="connsiteX103" fmla="*/ 315131 w 1319213"/>
                              <a:gd name="connsiteY103" fmla="*/ 358667 h 450850"/>
                              <a:gd name="connsiteX104" fmla="*/ 320418 w 1319213"/>
                              <a:gd name="connsiteY104" fmla="*/ 319463 h 450850"/>
                              <a:gd name="connsiteX105" fmla="*/ 327821 w 1319213"/>
                              <a:gd name="connsiteY105" fmla="*/ 300390 h 450850"/>
                              <a:gd name="connsiteX106" fmla="*/ 304556 w 1319213"/>
                              <a:gd name="connsiteY106" fmla="*/ 291914 h 450850"/>
                              <a:gd name="connsiteX107" fmla="*/ 255912 w 1319213"/>
                              <a:gd name="connsiteY107" fmla="*/ 280788 h 450850"/>
                              <a:gd name="connsiteX108" fmla="*/ 231061 w 1319213"/>
                              <a:gd name="connsiteY108" fmla="*/ 277609 h 450850"/>
                              <a:gd name="connsiteX109" fmla="*/ 201451 w 1319213"/>
                              <a:gd name="connsiteY109" fmla="*/ 275490 h 450850"/>
                              <a:gd name="connsiteX110" fmla="*/ 145933 w 1319213"/>
                              <a:gd name="connsiteY110" fmla="*/ 278139 h 450850"/>
                              <a:gd name="connsiteX111" fmla="*/ 91473 w 1319213"/>
                              <a:gd name="connsiteY111" fmla="*/ 288205 h 450850"/>
                              <a:gd name="connsiteX112" fmla="*/ 38070 w 1319213"/>
                              <a:gd name="connsiteY112" fmla="*/ 304099 h 450850"/>
                              <a:gd name="connsiteX113" fmla="*/ 10575 w 1319213"/>
                              <a:gd name="connsiteY113" fmla="*/ 314165 h 450850"/>
                              <a:gd name="connsiteX114" fmla="*/ 6874 w 1319213"/>
                              <a:gd name="connsiteY114" fmla="*/ 314695 h 450850"/>
                              <a:gd name="connsiteX115" fmla="*/ 2115 w 1319213"/>
                              <a:gd name="connsiteY115" fmla="*/ 312046 h 450850"/>
                              <a:gd name="connsiteX116" fmla="*/ 0 w 1319213"/>
                              <a:gd name="connsiteY116" fmla="*/ 306748 h 450850"/>
                              <a:gd name="connsiteX117" fmla="*/ 1586 w 1319213"/>
                              <a:gd name="connsiteY117" fmla="*/ 300390 h 450850"/>
                              <a:gd name="connsiteX118" fmla="*/ 3701 w 1319213"/>
                              <a:gd name="connsiteY118" fmla="*/ 298271 h 450850"/>
                              <a:gd name="connsiteX119" fmla="*/ 20621 w 1319213"/>
                              <a:gd name="connsiteY119" fmla="*/ 289265 h 450850"/>
                              <a:gd name="connsiteX120" fmla="*/ 58691 w 1319213"/>
                              <a:gd name="connsiteY120" fmla="*/ 273901 h 450850"/>
                              <a:gd name="connsiteX121" fmla="*/ 99404 w 1319213"/>
                              <a:gd name="connsiteY121" fmla="*/ 262245 h 450850"/>
                              <a:gd name="connsiteX122" fmla="*/ 142761 w 1319213"/>
                              <a:gd name="connsiteY122" fmla="*/ 254828 h 450850"/>
                              <a:gd name="connsiteX123" fmla="*/ 187704 w 1319213"/>
                              <a:gd name="connsiteY123" fmla="*/ 252709 h 450850"/>
                              <a:gd name="connsiteX124" fmla="*/ 232647 w 1319213"/>
                              <a:gd name="connsiteY124" fmla="*/ 253769 h 450850"/>
                              <a:gd name="connsiteX125" fmla="*/ 277061 w 1319213"/>
                              <a:gd name="connsiteY125" fmla="*/ 260656 h 450850"/>
                              <a:gd name="connsiteX126" fmla="*/ 318303 w 1319213"/>
                              <a:gd name="connsiteY126" fmla="*/ 272841 h 450850"/>
                              <a:gd name="connsiteX127" fmla="*/ 337338 w 1319213"/>
                              <a:gd name="connsiteY127" fmla="*/ 281318 h 450850"/>
                              <a:gd name="connsiteX128" fmla="*/ 348442 w 1319213"/>
                              <a:gd name="connsiteY128" fmla="*/ 263305 h 450850"/>
                              <a:gd name="connsiteX129" fmla="*/ 378051 w 1319213"/>
                              <a:gd name="connsiteY129" fmla="*/ 230988 h 450850"/>
                              <a:gd name="connsiteX130" fmla="*/ 394971 w 1319213"/>
                              <a:gd name="connsiteY130" fmla="*/ 217213 h 450850"/>
                              <a:gd name="connsiteX131" fmla="*/ 414006 w 1319213"/>
                              <a:gd name="connsiteY131" fmla="*/ 203439 h 450850"/>
                              <a:gd name="connsiteX132" fmla="*/ 455776 w 1319213"/>
                              <a:gd name="connsiteY132" fmla="*/ 180658 h 450850"/>
                              <a:gd name="connsiteX133" fmla="*/ 500191 w 1319213"/>
                              <a:gd name="connsiteY133" fmla="*/ 162645 h 450850"/>
                              <a:gd name="connsiteX134" fmla="*/ 546191 w 1319213"/>
                              <a:gd name="connsiteY134" fmla="*/ 148871 h 450850"/>
                              <a:gd name="connsiteX135" fmla="*/ 593778 w 1319213"/>
                              <a:gd name="connsiteY135" fmla="*/ 139864 h 450850"/>
                              <a:gd name="connsiteX136" fmla="*/ 641365 w 1319213"/>
                              <a:gd name="connsiteY136" fmla="*/ 135626 h 450850"/>
                              <a:gd name="connsiteX137" fmla="*/ 690009 w 1319213"/>
                              <a:gd name="connsiteY137" fmla="*/ 137215 h 450850"/>
                              <a:gd name="connsiteX138" fmla="*/ 737596 w 1319213"/>
                              <a:gd name="connsiteY138" fmla="*/ 143573 h 450850"/>
                              <a:gd name="connsiteX139" fmla="*/ 760861 w 1319213"/>
                              <a:gd name="connsiteY139" fmla="*/ 147811 h 450850"/>
                              <a:gd name="connsiteX140" fmla="*/ 774080 w 1319213"/>
                              <a:gd name="connsiteY140" fmla="*/ 131917 h 450850"/>
                              <a:gd name="connsiteX141" fmla="*/ 805804 w 1319213"/>
                              <a:gd name="connsiteY141" fmla="*/ 103309 h 450850"/>
                              <a:gd name="connsiteX142" fmla="*/ 860793 w 1319213"/>
                              <a:gd name="connsiteY142" fmla="*/ 67283 h 450850"/>
                              <a:gd name="connsiteX143" fmla="*/ 895690 w 1319213"/>
                              <a:gd name="connsiteY143" fmla="*/ 49800 h 450850"/>
                              <a:gd name="connsiteX144" fmla="*/ 919484 w 1319213"/>
                              <a:gd name="connsiteY144" fmla="*/ 38145 h 450850"/>
                              <a:gd name="connsiteX145" fmla="*/ 970243 w 1319213"/>
                              <a:gd name="connsiteY145" fmla="*/ 20662 h 450850"/>
                              <a:gd name="connsiteX146" fmla="*/ 1023646 w 1319213"/>
                              <a:gd name="connsiteY146" fmla="*/ 7947 h 450850"/>
                              <a:gd name="connsiteX147" fmla="*/ 1078635 w 1319213"/>
                              <a:gd name="connsiteY147" fmla="*/ 1060 h 4508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Lst>
                            <a:rect l="l" t="t" r="r" b="b"/>
                            <a:pathLst>
                              <a:path w="1319213" h="450850">
                                <a:moveTo>
                                  <a:pt x="340949" y="307975"/>
                                </a:moveTo>
                                <a:lnTo>
                                  <a:pt x="333987" y="321671"/>
                                </a:lnTo>
                                <a:lnTo>
                                  <a:pt x="327025" y="350643"/>
                                </a:lnTo>
                                <a:lnTo>
                                  <a:pt x="330239" y="379088"/>
                                </a:lnTo>
                                <a:lnTo>
                                  <a:pt x="344698" y="408587"/>
                                </a:lnTo>
                                <a:lnTo>
                                  <a:pt x="358087" y="423336"/>
                                </a:lnTo>
                                <a:lnTo>
                                  <a:pt x="359693" y="422283"/>
                                </a:lnTo>
                                <a:lnTo>
                                  <a:pt x="361300" y="423863"/>
                                </a:lnTo>
                                <a:lnTo>
                                  <a:pt x="378973" y="423336"/>
                                </a:lnTo>
                                <a:lnTo>
                                  <a:pt x="403608" y="417015"/>
                                </a:lnTo>
                                <a:lnTo>
                                  <a:pt x="415925" y="405953"/>
                                </a:lnTo>
                                <a:lnTo>
                                  <a:pt x="414854" y="389097"/>
                                </a:lnTo>
                                <a:lnTo>
                                  <a:pt x="409499" y="378561"/>
                                </a:lnTo>
                                <a:lnTo>
                                  <a:pt x="406821" y="365392"/>
                                </a:lnTo>
                                <a:lnTo>
                                  <a:pt x="393432" y="343795"/>
                                </a:lnTo>
                                <a:lnTo>
                                  <a:pt x="382722" y="334313"/>
                                </a:lnTo>
                                <a:lnTo>
                                  <a:pt x="362907" y="319564"/>
                                </a:lnTo>
                                <a:close/>
                                <a:moveTo>
                                  <a:pt x="773971" y="165100"/>
                                </a:moveTo>
                                <a:lnTo>
                                  <a:pt x="762407" y="179388"/>
                                </a:lnTo>
                                <a:lnTo>
                                  <a:pt x="747165" y="208492"/>
                                </a:lnTo>
                                <a:lnTo>
                                  <a:pt x="744537" y="230188"/>
                                </a:lnTo>
                                <a:lnTo>
                                  <a:pt x="746640" y="243946"/>
                                </a:lnTo>
                                <a:lnTo>
                                  <a:pt x="753472" y="257175"/>
                                </a:lnTo>
                                <a:lnTo>
                                  <a:pt x="765035" y="269346"/>
                                </a:lnTo>
                                <a:lnTo>
                                  <a:pt x="772394" y="274638"/>
                                </a:lnTo>
                                <a:lnTo>
                                  <a:pt x="783957" y="276225"/>
                                </a:lnTo>
                                <a:lnTo>
                                  <a:pt x="802878" y="268288"/>
                                </a:lnTo>
                                <a:lnTo>
                                  <a:pt x="816018" y="253471"/>
                                </a:lnTo>
                                <a:lnTo>
                                  <a:pt x="822325" y="233363"/>
                                </a:lnTo>
                                <a:lnTo>
                                  <a:pt x="822325" y="222779"/>
                                </a:lnTo>
                                <a:lnTo>
                                  <a:pt x="820748" y="213783"/>
                                </a:lnTo>
                                <a:lnTo>
                                  <a:pt x="812339" y="196850"/>
                                </a:lnTo>
                                <a:lnTo>
                                  <a:pt x="793418" y="176213"/>
                                </a:lnTo>
                                <a:lnTo>
                                  <a:pt x="778175" y="165629"/>
                                </a:lnTo>
                                <a:lnTo>
                                  <a:pt x="776073" y="165100"/>
                                </a:lnTo>
                                <a:close/>
                                <a:moveTo>
                                  <a:pt x="1134153" y="0"/>
                                </a:moveTo>
                                <a:lnTo>
                                  <a:pt x="1188614" y="5298"/>
                                </a:lnTo>
                                <a:lnTo>
                                  <a:pt x="1241488" y="17483"/>
                                </a:lnTo>
                                <a:lnTo>
                                  <a:pt x="1291719" y="37615"/>
                                </a:lnTo>
                                <a:lnTo>
                                  <a:pt x="1314983" y="50330"/>
                                </a:lnTo>
                                <a:lnTo>
                                  <a:pt x="1319213" y="53509"/>
                                </a:lnTo>
                                <a:lnTo>
                                  <a:pt x="1314983" y="60926"/>
                                </a:lnTo>
                                <a:lnTo>
                                  <a:pt x="1310753" y="60926"/>
                                </a:lnTo>
                                <a:lnTo>
                                  <a:pt x="1273213" y="48741"/>
                                </a:lnTo>
                                <a:lnTo>
                                  <a:pt x="1198660" y="29668"/>
                                </a:lnTo>
                                <a:lnTo>
                                  <a:pt x="1123578" y="20662"/>
                                </a:lnTo>
                                <a:lnTo>
                                  <a:pt x="1047439" y="22781"/>
                                </a:lnTo>
                                <a:lnTo>
                                  <a:pt x="1007784" y="30728"/>
                                </a:lnTo>
                                <a:lnTo>
                                  <a:pt x="972887" y="39204"/>
                                </a:lnTo>
                                <a:lnTo>
                                  <a:pt x="904150" y="65694"/>
                                </a:lnTo>
                                <a:lnTo>
                                  <a:pt x="872426" y="82647"/>
                                </a:lnTo>
                                <a:lnTo>
                                  <a:pt x="854448" y="93773"/>
                                </a:lnTo>
                                <a:lnTo>
                                  <a:pt x="808448" y="128739"/>
                                </a:lnTo>
                                <a:lnTo>
                                  <a:pt x="785183" y="150990"/>
                                </a:lnTo>
                                <a:lnTo>
                                  <a:pt x="797344" y="157877"/>
                                </a:lnTo>
                                <a:lnTo>
                                  <a:pt x="817965" y="176420"/>
                                </a:lnTo>
                                <a:lnTo>
                                  <a:pt x="833299" y="199201"/>
                                </a:lnTo>
                                <a:lnTo>
                                  <a:pt x="839644" y="225690"/>
                                </a:lnTo>
                                <a:lnTo>
                                  <a:pt x="837000" y="239465"/>
                                </a:lnTo>
                                <a:lnTo>
                                  <a:pt x="834885" y="247941"/>
                                </a:lnTo>
                                <a:lnTo>
                                  <a:pt x="825896" y="263305"/>
                                </a:lnTo>
                                <a:lnTo>
                                  <a:pt x="813735" y="275490"/>
                                </a:lnTo>
                                <a:lnTo>
                                  <a:pt x="797344" y="282377"/>
                                </a:lnTo>
                                <a:lnTo>
                                  <a:pt x="789413" y="283967"/>
                                </a:lnTo>
                                <a:lnTo>
                                  <a:pt x="790999" y="286616"/>
                                </a:lnTo>
                                <a:lnTo>
                                  <a:pt x="786769" y="292973"/>
                                </a:lnTo>
                                <a:lnTo>
                                  <a:pt x="782539" y="292973"/>
                                </a:lnTo>
                                <a:lnTo>
                                  <a:pt x="774080" y="290324"/>
                                </a:lnTo>
                                <a:lnTo>
                                  <a:pt x="759275" y="282377"/>
                                </a:lnTo>
                                <a:lnTo>
                                  <a:pt x="742884" y="265424"/>
                                </a:lnTo>
                                <a:lnTo>
                                  <a:pt x="732309" y="236286"/>
                                </a:lnTo>
                                <a:lnTo>
                                  <a:pt x="732309" y="203439"/>
                                </a:lnTo>
                                <a:lnTo>
                                  <a:pt x="737596" y="187015"/>
                                </a:lnTo>
                                <a:lnTo>
                                  <a:pt x="743412" y="173241"/>
                                </a:lnTo>
                                <a:lnTo>
                                  <a:pt x="751872" y="159996"/>
                                </a:lnTo>
                                <a:lnTo>
                                  <a:pt x="720148" y="156288"/>
                                </a:lnTo>
                                <a:lnTo>
                                  <a:pt x="656699" y="153109"/>
                                </a:lnTo>
                                <a:lnTo>
                                  <a:pt x="593778" y="158937"/>
                                </a:lnTo>
                                <a:lnTo>
                                  <a:pt x="531387" y="171652"/>
                                </a:lnTo>
                                <a:lnTo>
                                  <a:pt x="500720" y="182247"/>
                                </a:lnTo>
                                <a:lnTo>
                                  <a:pt x="482742" y="190194"/>
                                </a:lnTo>
                                <a:lnTo>
                                  <a:pt x="442029" y="210326"/>
                                </a:lnTo>
                                <a:lnTo>
                                  <a:pt x="401845" y="238935"/>
                                </a:lnTo>
                                <a:lnTo>
                                  <a:pt x="366948" y="271252"/>
                                </a:lnTo>
                                <a:lnTo>
                                  <a:pt x="352143" y="289794"/>
                                </a:lnTo>
                                <a:lnTo>
                                  <a:pt x="375936" y="303569"/>
                                </a:lnTo>
                                <a:lnTo>
                                  <a:pt x="395500" y="321052"/>
                                </a:lnTo>
                                <a:lnTo>
                                  <a:pt x="405546" y="331648"/>
                                </a:lnTo>
                                <a:lnTo>
                                  <a:pt x="422466" y="357607"/>
                                </a:lnTo>
                                <a:lnTo>
                                  <a:pt x="431983" y="387276"/>
                                </a:lnTo>
                                <a:lnTo>
                                  <a:pt x="431454" y="410056"/>
                                </a:lnTo>
                                <a:lnTo>
                                  <a:pt x="426696" y="424891"/>
                                </a:lnTo>
                                <a:lnTo>
                                  <a:pt x="422466" y="431778"/>
                                </a:lnTo>
                                <a:lnTo>
                                  <a:pt x="417178" y="438665"/>
                                </a:lnTo>
                                <a:lnTo>
                                  <a:pt x="403960" y="446612"/>
                                </a:lnTo>
                                <a:lnTo>
                                  <a:pt x="390212" y="450850"/>
                                </a:lnTo>
                                <a:lnTo>
                                  <a:pt x="376465" y="448201"/>
                                </a:lnTo>
                                <a:lnTo>
                                  <a:pt x="370649" y="444493"/>
                                </a:lnTo>
                                <a:lnTo>
                                  <a:pt x="366948" y="447671"/>
                                </a:lnTo>
                                <a:lnTo>
                                  <a:pt x="362189" y="446082"/>
                                </a:lnTo>
                                <a:lnTo>
                                  <a:pt x="353200" y="438665"/>
                                </a:lnTo>
                                <a:lnTo>
                                  <a:pt x="337867" y="422242"/>
                                </a:lnTo>
                                <a:lnTo>
                                  <a:pt x="322005" y="395752"/>
                                </a:lnTo>
                                <a:lnTo>
                                  <a:pt x="315131" y="358667"/>
                                </a:lnTo>
                                <a:lnTo>
                                  <a:pt x="320418" y="319463"/>
                                </a:lnTo>
                                <a:lnTo>
                                  <a:pt x="327821" y="300390"/>
                                </a:lnTo>
                                <a:lnTo>
                                  <a:pt x="304556" y="291914"/>
                                </a:lnTo>
                                <a:lnTo>
                                  <a:pt x="255912" y="280788"/>
                                </a:lnTo>
                                <a:lnTo>
                                  <a:pt x="231061" y="277609"/>
                                </a:lnTo>
                                <a:lnTo>
                                  <a:pt x="201451" y="275490"/>
                                </a:lnTo>
                                <a:lnTo>
                                  <a:pt x="145933" y="278139"/>
                                </a:lnTo>
                                <a:lnTo>
                                  <a:pt x="91473" y="288205"/>
                                </a:lnTo>
                                <a:lnTo>
                                  <a:pt x="38070" y="304099"/>
                                </a:lnTo>
                                <a:lnTo>
                                  <a:pt x="10575" y="314165"/>
                                </a:lnTo>
                                <a:lnTo>
                                  <a:pt x="6874" y="314695"/>
                                </a:lnTo>
                                <a:lnTo>
                                  <a:pt x="2115" y="312046"/>
                                </a:lnTo>
                                <a:lnTo>
                                  <a:pt x="0" y="306748"/>
                                </a:lnTo>
                                <a:lnTo>
                                  <a:pt x="1586" y="300390"/>
                                </a:lnTo>
                                <a:lnTo>
                                  <a:pt x="3701" y="298271"/>
                                </a:lnTo>
                                <a:lnTo>
                                  <a:pt x="20621" y="289265"/>
                                </a:lnTo>
                                <a:lnTo>
                                  <a:pt x="58691" y="273901"/>
                                </a:lnTo>
                                <a:lnTo>
                                  <a:pt x="99404" y="262245"/>
                                </a:lnTo>
                                <a:lnTo>
                                  <a:pt x="142761" y="254828"/>
                                </a:lnTo>
                                <a:lnTo>
                                  <a:pt x="187704" y="252709"/>
                                </a:lnTo>
                                <a:lnTo>
                                  <a:pt x="232647" y="253769"/>
                                </a:lnTo>
                                <a:lnTo>
                                  <a:pt x="277061" y="260656"/>
                                </a:lnTo>
                                <a:lnTo>
                                  <a:pt x="318303" y="272841"/>
                                </a:lnTo>
                                <a:lnTo>
                                  <a:pt x="337338" y="281318"/>
                                </a:lnTo>
                                <a:lnTo>
                                  <a:pt x="348442" y="263305"/>
                                </a:lnTo>
                                <a:lnTo>
                                  <a:pt x="378051" y="230988"/>
                                </a:lnTo>
                                <a:lnTo>
                                  <a:pt x="394971" y="217213"/>
                                </a:lnTo>
                                <a:lnTo>
                                  <a:pt x="414006" y="203439"/>
                                </a:lnTo>
                                <a:lnTo>
                                  <a:pt x="455776" y="180658"/>
                                </a:lnTo>
                                <a:lnTo>
                                  <a:pt x="500191" y="162645"/>
                                </a:lnTo>
                                <a:lnTo>
                                  <a:pt x="546191" y="148871"/>
                                </a:lnTo>
                                <a:lnTo>
                                  <a:pt x="593778" y="139864"/>
                                </a:lnTo>
                                <a:lnTo>
                                  <a:pt x="641365" y="135626"/>
                                </a:lnTo>
                                <a:lnTo>
                                  <a:pt x="690009" y="137215"/>
                                </a:lnTo>
                                <a:lnTo>
                                  <a:pt x="737596" y="143573"/>
                                </a:lnTo>
                                <a:lnTo>
                                  <a:pt x="760861" y="147811"/>
                                </a:lnTo>
                                <a:lnTo>
                                  <a:pt x="774080" y="131917"/>
                                </a:lnTo>
                                <a:lnTo>
                                  <a:pt x="805804" y="103309"/>
                                </a:lnTo>
                                <a:lnTo>
                                  <a:pt x="860793" y="67283"/>
                                </a:lnTo>
                                <a:lnTo>
                                  <a:pt x="895690" y="49800"/>
                                </a:lnTo>
                                <a:lnTo>
                                  <a:pt x="919484" y="38145"/>
                                </a:lnTo>
                                <a:lnTo>
                                  <a:pt x="970243" y="20662"/>
                                </a:lnTo>
                                <a:lnTo>
                                  <a:pt x="1023646" y="7947"/>
                                </a:lnTo>
                                <a:lnTo>
                                  <a:pt x="1078635" y="1060"/>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1" name="Freeform: Shape 1608692691"/>
                        <wps:cNvSpPr>
                          <a:spLocks/>
                        </wps:cNvSpPr>
                        <wps:spPr bwMode="auto">
                          <a:xfrm>
                            <a:off x="3290660" y="1119072"/>
                            <a:ext cx="962025" cy="1309688"/>
                          </a:xfrm>
                          <a:custGeom>
                            <a:avLst/>
                            <a:gdLst>
                              <a:gd name="connsiteX0" fmla="*/ 452967 w 962025"/>
                              <a:gd name="connsiteY0" fmla="*/ 989012 h 1309688"/>
                              <a:gd name="connsiteX1" fmla="*/ 442912 w 962025"/>
                              <a:gd name="connsiteY1" fmla="*/ 990590 h 1309688"/>
                              <a:gd name="connsiteX2" fmla="*/ 443971 w 962025"/>
                              <a:gd name="connsiteY2" fmla="*/ 994271 h 1309688"/>
                              <a:gd name="connsiteX3" fmla="*/ 440796 w 962025"/>
                              <a:gd name="connsiteY3" fmla="*/ 997426 h 1309688"/>
                              <a:gd name="connsiteX4" fmla="*/ 430212 w 962025"/>
                              <a:gd name="connsiteY4" fmla="*/ 1004788 h 1309688"/>
                              <a:gd name="connsiteX5" fmla="*/ 413808 w 962025"/>
                              <a:gd name="connsiteY5" fmla="*/ 1022141 h 1309688"/>
                              <a:gd name="connsiteX6" fmla="*/ 402696 w 962025"/>
                              <a:gd name="connsiteY6" fmla="*/ 1041073 h 1309688"/>
                              <a:gd name="connsiteX7" fmla="*/ 396345 w 962025"/>
                              <a:gd name="connsiteY7" fmla="*/ 1061581 h 1309688"/>
                              <a:gd name="connsiteX8" fmla="*/ 395287 w 962025"/>
                              <a:gd name="connsiteY8" fmla="*/ 1072098 h 1309688"/>
                              <a:gd name="connsiteX9" fmla="*/ 397404 w 962025"/>
                              <a:gd name="connsiteY9" fmla="*/ 1073150 h 1309688"/>
                              <a:gd name="connsiteX10" fmla="*/ 399520 w 962025"/>
                              <a:gd name="connsiteY10" fmla="*/ 1073150 h 1309688"/>
                              <a:gd name="connsiteX11" fmla="*/ 395816 w 962025"/>
                              <a:gd name="connsiteY11" fmla="*/ 1069469 h 1309688"/>
                              <a:gd name="connsiteX12" fmla="*/ 399520 w 962025"/>
                              <a:gd name="connsiteY12" fmla="*/ 1061055 h 1309688"/>
                              <a:gd name="connsiteX13" fmla="*/ 404812 w 962025"/>
                              <a:gd name="connsiteY13" fmla="*/ 1061055 h 1309688"/>
                              <a:gd name="connsiteX14" fmla="*/ 425450 w 962025"/>
                              <a:gd name="connsiteY14" fmla="*/ 1065262 h 1309688"/>
                              <a:gd name="connsiteX15" fmla="*/ 446087 w 962025"/>
                              <a:gd name="connsiteY15" fmla="*/ 1064736 h 1309688"/>
                              <a:gd name="connsiteX16" fmla="*/ 456671 w 962025"/>
                              <a:gd name="connsiteY16" fmla="*/ 1061581 h 1309688"/>
                              <a:gd name="connsiteX17" fmla="*/ 473604 w 962025"/>
                              <a:gd name="connsiteY17" fmla="*/ 1049486 h 1309688"/>
                              <a:gd name="connsiteX18" fmla="*/ 479425 w 962025"/>
                              <a:gd name="connsiteY18" fmla="*/ 1040547 h 1309688"/>
                              <a:gd name="connsiteX19" fmla="*/ 482600 w 962025"/>
                              <a:gd name="connsiteY19" fmla="*/ 1030555 h 1309688"/>
                              <a:gd name="connsiteX20" fmla="*/ 481013 w 962025"/>
                              <a:gd name="connsiteY20" fmla="*/ 1011624 h 1309688"/>
                              <a:gd name="connsiteX21" fmla="*/ 470429 w 962025"/>
                              <a:gd name="connsiteY21" fmla="*/ 995848 h 1309688"/>
                              <a:gd name="connsiteX22" fmla="*/ 200132 w 962025"/>
                              <a:gd name="connsiteY22" fmla="*/ 420687 h 1309688"/>
                              <a:gd name="connsiteX23" fmla="*/ 176212 w 962025"/>
                              <a:gd name="connsiteY23" fmla="*/ 425501 h 1309688"/>
                              <a:gd name="connsiteX24" fmla="*/ 180465 w 962025"/>
                              <a:gd name="connsiteY24" fmla="*/ 430316 h 1309688"/>
                              <a:gd name="connsiteX25" fmla="*/ 184186 w 962025"/>
                              <a:gd name="connsiteY25" fmla="*/ 434595 h 1309688"/>
                              <a:gd name="connsiteX26" fmla="*/ 187906 w 962025"/>
                              <a:gd name="connsiteY26" fmla="*/ 437805 h 1309688"/>
                              <a:gd name="connsiteX27" fmla="*/ 192691 w 962025"/>
                              <a:gd name="connsiteY27" fmla="*/ 439944 h 1309688"/>
                              <a:gd name="connsiteX28" fmla="*/ 193754 w 962025"/>
                              <a:gd name="connsiteY28" fmla="*/ 442619 h 1309688"/>
                              <a:gd name="connsiteX29" fmla="*/ 192691 w 962025"/>
                              <a:gd name="connsiteY29" fmla="*/ 443689 h 1309688"/>
                              <a:gd name="connsiteX30" fmla="*/ 200132 w 962025"/>
                              <a:gd name="connsiteY30" fmla="*/ 451713 h 1309688"/>
                              <a:gd name="connsiteX31" fmla="*/ 219269 w 962025"/>
                              <a:gd name="connsiteY31" fmla="*/ 462946 h 1309688"/>
                              <a:gd name="connsiteX32" fmla="*/ 230963 w 962025"/>
                              <a:gd name="connsiteY32" fmla="*/ 467225 h 1309688"/>
                              <a:gd name="connsiteX33" fmla="*/ 240531 w 962025"/>
                              <a:gd name="connsiteY33" fmla="*/ 469365 h 1309688"/>
                              <a:gd name="connsiteX34" fmla="*/ 261262 w 962025"/>
                              <a:gd name="connsiteY34" fmla="*/ 469900 h 1309688"/>
                              <a:gd name="connsiteX35" fmla="*/ 271362 w 962025"/>
                              <a:gd name="connsiteY35" fmla="*/ 467760 h 1309688"/>
                              <a:gd name="connsiteX36" fmla="*/ 276677 w 962025"/>
                              <a:gd name="connsiteY36" fmla="*/ 467225 h 1309688"/>
                              <a:gd name="connsiteX37" fmla="*/ 289435 w 962025"/>
                              <a:gd name="connsiteY37" fmla="*/ 460271 h 1309688"/>
                              <a:gd name="connsiteX38" fmla="*/ 293687 w 962025"/>
                              <a:gd name="connsiteY38" fmla="*/ 455457 h 1309688"/>
                              <a:gd name="connsiteX39" fmla="*/ 292092 w 962025"/>
                              <a:gd name="connsiteY39" fmla="*/ 441549 h 1309688"/>
                              <a:gd name="connsiteX40" fmla="*/ 290498 w 962025"/>
                              <a:gd name="connsiteY40" fmla="*/ 427641 h 1309688"/>
                              <a:gd name="connsiteX41" fmla="*/ 286777 w 962025"/>
                              <a:gd name="connsiteY41" fmla="*/ 427106 h 1309688"/>
                              <a:gd name="connsiteX42" fmla="*/ 284119 w 962025"/>
                              <a:gd name="connsiteY42" fmla="*/ 429246 h 1309688"/>
                              <a:gd name="connsiteX43" fmla="*/ 280398 w 962025"/>
                              <a:gd name="connsiteY43" fmla="*/ 429246 h 1309688"/>
                              <a:gd name="connsiteX44" fmla="*/ 252225 w 962025"/>
                              <a:gd name="connsiteY44" fmla="*/ 422292 h 1309688"/>
                              <a:gd name="connsiteX45" fmla="*/ 548519 w 962025"/>
                              <a:gd name="connsiteY45" fmla="*/ 0 h 1309688"/>
                              <a:gd name="connsiteX46" fmla="*/ 617348 w 962025"/>
                              <a:gd name="connsiteY46" fmla="*/ 10583 h 1309688"/>
                              <a:gd name="connsiteX47" fmla="*/ 684589 w 962025"/>
                              <a:gd name="connsiteY47" fmla="*/ 32808 h 1309688"/>
                              <a:gd name="connsiteX48" fmla="*/ 747065 w 962025"/>
                              <a:gd name="connsiteY48" fmla="*/ 66146 h 1309688"/>
                              <a:gd name="connsiteX49" fmla="*/ 803188 w 962025"/>
                              <a:gd name="connsiteY49" fmla="*/ 110596 h 1309688"/>
                              <a:gd name="connsiteX50" fmla="*/ 829131 w 962025"/>
                              <a:gd name="connsiteY50" fmla="*/ 137054 h 1309688"/>
                              <a:gd name="connsiteX51" fmla="*/ 830720 w 962025"/>
                              <a:gd name="connsiteY51" fmla="*/ 140229 h 1309688"/>
                              <a:gd name="connsiteX52" fmla="*/ 827013 w 962025"/>
                              <a:gd name="connsiteY52" fmla="*/ 143933 h 1309688"/>
                              <a:gd name="connsiteX53" fmla="*/ 823837 w 962025"/>
                              <a:gd name="connsiteY53" fmla="*/ 142346 h 1309688"/>
                              <a:gd name="connsiteX54" fmla="*/ 802658 w 962025"/>
                              <a:gd name="connsiteY54" fmla="*/ 122767 h 1309688"/>
                              <a:gd name="connsiteX55" fmla="*/ 755007 w 962025"/>
                              <a:gd name="connsiteY55" fmla="*/ 87842 h 1309688"/>
                              <a:gd name="connsiteX56" fmla="*/ 704709 w 962025"/>
                              <a:gd name="connsiteY56" fmla="*/ 59267 h 1309688"/>
                              <a:gd name="connsiteX57" fmla="*/ 650704 w 962025"/>
                              <a:gd name="connsiteY57" fmla="*/ 37571 h 1309688"/>
                              <a:gd name="connsiteX58" fmla="*/ 595111 w 962025"/>
                              <a:gd name="connsiteY58" fmla="*/ 23813 h 1309688"/>
                              <a:gd name="connsiteX59" fmla="*/ 537929 w 962025"/>
                              <a:gd name="connsiteY59" fmla="*/ 16933 h 1309688"/>
                              <a:gd name="connsiteX60" fmla="*/ 480218 w 962025"/>
                              <a:gd name="connsiteY60" fmla="*/ 19050 h 1309688"/>
                              <a:gd name="connsiteX61" fmla="*/ 421978 w 962025"/>
                              <a:gd name="connsiteY61" fmla="*/ 29633 h 1309688"/>
                              <a:gd name="connsiteX62" fmla="*/ 393917 w 962025"/>
                              <a:gd name="connsiteY62" fmla="*/ 39158 h 1309688"/>
                              <a:gd name="connsiteX63" fmla="*/ 364267 w 962025"/>
                              <a:gd name="connsiteY63" fmla="*/ 50271 h 1309688"/>
                              <a:gd name="connsiteX64" fmla="*/ 308674 w 962025"/>
                              <a:gd name="connsiteY64" fmla="*/ 79904 h 1309688"/>
                              <a:gd name="connsiteX65" fmla="*/ 257317 w 962025"/>
                              <a:gd name="connsiteY65" fmla="*/ 118004 h 1309688"/>
                              <a:gd name="connsiteX66" fmla="*/ 213372 w 962025"/>
                              <a:gd name="connsiteY66" fmla="*/ 164571 h 1309688"/>
                              <a:gd name="connsiteX67" fmla="*/ 194311 w 962025"/>
                              <a:gd name="connsiteY67" fmla="*/ 189442 h 1309688"/>
                              <a:gd name="connsiteX68" fmla="*/ 180016 w 962025"/>
                              <a:gd name="connsiteY68" fmla="*/ 213254 h 1309688"/>
                              <a:gd name="connsiteX69" fmla="*/ 153013 w 962025"/>
                              <a:gd name="connsiteY69" fmla="*/ 270404 h 1309688"/>
                              <a:gd name="connsiteX70" fmla="*/ 141895 w 962025"/>
                              <a:gd name="connsiteY70" fmla="*/ 316971 h 1309688"/>
                              <a:gd name="connsiteX71" fmla="*/ 139248 w 962025"/>
                              <a:gd name="connsiteY71" fmla="*/ 347134 h 1309688"/>
                              <a:gd name="connsiteX72" fmla="*/ 142954 w 962025"/>
                              <a:gd name="connsiteY72" fmla="*/ 376767 h 1309688"/>
                              <a:gd name="connsiteX73" fmla="*/ 153013 w 962025"/>
                              <a:gd name="connsiteY73" fmla="*/ 403754 h 1309688"/>
                              <a:gd name="connsiteX74" fmla="*/ 161485 w 962025"/>
                              <a:gd name="connsiteY74" fmla="*/ 414867 h 1309688"/>
                              <a:gd name="connsiteX75" fmla="*/ 173662 w 962025"/>
                              <a:gd name="connsiteY75" fmla="*/ 412221 h 1309688"/>
                              <a:gd name="connsiteX76" fmla="*/ 199606 w 962025"/>
                              <a:gd name="connsiteY76" fmla="*/ 407459 h 1309688"/>
                              <a:gd name="connsiteX77" fmla="*/ 227138 w 962025"/>
                              <a:gd name="connsiteY77" fmla="*/ 406400 h 1309688"/>
                              <a:gd name="connsiteX78" fmla="*/ 255199 w 962025"/>
                              <a:gd name="connsiteY78" fmla="*/ 410634 h 1309688"/>
                              <a:gd name="connsiteX79" fmla="*/ 270553 w 962025"/>
                              <a:gd name="connsiteY79" fmla="*/ 414338 h 1309688"/>
                              <a:gd name="connsiteX80" fmla="*/ 277436 w 962025"/>
                              <a:gd name="connsiteY80" fmla="*/ 413279 h 1309688"/>
                              <a:gd name="connsiteX81" fmla="*/ 289614 w 962025"/>
                              <a:gd name="connsiteY81" fmla="*/ 416454 h 1309688"/>
                              <a:gd name="connsiteX82" fmla="*/ 298614 w 962025"/>
                              <a:gd name="connsiteY82" fmla="*/ 423334 h 1309688"/>
                              <a:gd name="connsiteX83" fmla="*/ 304968 w 962025"/>
                              <a:gd name="connsiteY83" fmla="*/ 433388 h 1309688"/>
                              <a:gd name="connsiteX84" fmla="*/ 307086 w 962025"/>
                              <a:gd name="connsiteY84" fmla="*/ 444500 h 1309688"/>
                              <a:gd name="connsiteX85" fmla="*/ 305497 w 962025"/>
                              <a:gd name="connsiteY85" fmla="*/ 456671 h 1309688"/>
                              <a:gd name="connsiteX86" fmla="*/ 300203 w 962025"/>
                              <a:gd name="connsiteY86" fmla="*/ 467784 h 1309688"/>
                              <a:gd name="connsiteX87" fmla="*/ 290143 w 962025"/>
                              <a:gd name="connsiteY87" fmla="*/ 476779 h 1309688"/>
                              <a:gd name="connsiteX88" fmla="*/ 283260 w 962025"/>
                              <a:gd name="connsiteY88" fmla="*/ 480484 h 1309688"/>
                              <a:gd name="connsiteX89" fmla="*/ 275318 w 962025"/>
                              <a:gd name="connsiteY89" fmla="*/ 483659 h 1309688"/>
                              <a:gd name="connsiteX90" fmla="*/ 257317 w 962025"/>
                              <a:gd name="connsiteY90" fmla="*/ 485775 h 1309688"/>
                              <a:gd name="connsiteX91" fmla="*/ 230844 w 962025"/>
                              <a:gd name="connsiteY91" fmla="*/ 484188 h 1309688"/>
                              <a:gd name="connsiteX92" fmla="*/ 196429 w 962025"/>
                              <a:gd name="connsiteY92" fmla="*/ 469900 h 1309688"/>
                              <a:gd name="connsiteX93" fmla="*/ 175780 w 962025"/>
                              <a:gd name="connsiteY93" fmla="*/ 452438 h 1309688"/>
                              <a:gd name="connsiteX94" fmla="*/ 166250 w 962025"/>
                              <a:gd name="connsiteY94" fmla="*/ 437621 h 1309688"/>
                              <a:gd name="connsiteX95" fmla="*/ 162014 w 962025"/>
                              <a:gd name="connsiteY95" fmla="*/ 430213 h 1309688"/>
                              <a:gd name="connsiteX96" fmla="*/ 139248 w 962025"/>
                              <a:gd name="connsiteY96" fmla="*/ 438679 h 1309688"/>
                              <a:gd name="connsiteX97" fmla="*/ 99538 w 962025"/>
                              <a:gd name="connsiteY97" fmla="*/ 465138 h 1309688"/>
                              <a:gd name="connsiteX98" fmla="*/ 67771 w 962025"/>
                              <a:gd name="connsiteY98" fmla="*/ 501121 h 1309688"/>
                              <a:gd name="connsiteX99" fmla="*/ 43416 w 962025"/>
                              <a:gd name="connsiteY99" fmla="*/ 544513 h 1309688"/>
                              <a:gd name="connsiteX100" fmla="*/ 26473 w 962025"/>
                              <a:gd name="connsiteY100" fmla="*/ 592667 h 1309688"/>
                              <a:gd name="connsiteX101" fmla="*/ 18002 w 962025"/>
                              <a:gd name="connsiteY101" fmla="*/ 643467 h 1309688"/>
                              <a:gd name="connsiteX102" fmla="*/ 19061 w 962025"/>
                              <a:gd name="connsiteY102" fmla="*/ 695855 h 1309688"/>
                              <a:gd name="connsiteX103" fmla="*/ 28061 w 962025"/>
                              <a:gd name="connsiteY103" fmla="*/ 747713 h 1309688"/>
                              <a:gd name="connsiteX104" fmla="*/ 36533 w 962025"/>
                              <a:gd name="connsiteY104" fmla="*/ 772055 h 1309688"/>
                              <a:gd name="connsiteX105" fmla="*/ 47122 w 962025"/>
                              <a:gd name="connsiteY105" fmla="*/ 797984 h 1309688"/>
                              <a:gd name="connsiteX106" fmla="*/ 74654 w 962025"/>
                              <a:gd name="connsiteY106" fmla="*/ 848784 h 1309688"/>
                              <a:gd name="connsiteX107" fmla="*/ 108010 w 962025"/>
                              <a:gd name="connsiteY107" fmla="*/ 896938 h 1309688"/>
                              <a:gd name="connsiteX108" fmla="*/ 147719 w 962025"/>
                              <a:gd name="connsiteY108" fmla="*/ 942446 h 1309688"/>
                              <a:gd name="connsiteX109" fmla="*/ 192723 w 962025"/>
                              <a:gd name="connsiteY109" fmla="*/ 983192 h 1309688"/>
                              <a:gd name="connsiteX110" fmla="*/ 241433 w 962025"/>
                              <a:gd name="connsiteY110" fmla="*/ 1017059 h 1309688"/>
                              <a:gd name="connsiteX111" fmla="*/ 293849 w 962025"/>
                              <a:gd name="connsiteY111" fmla="*/ 1045634 h 1309688"/>
                              <a:gd name="connsiteX112" fmla="*/ 348383 w 962025"/>
                              <a:gd name="connsiteY112" fmla="*/ 1064684 h 1309688"/>
                              <a:gd name="connsiteX113" fmla="*/ 376445 w 962025"/>
                              <a:gd name="connsiteY113" fmla="*/ 1070505 h 1309688"/>
                              <a:gd name="connsiteX114" fmla="*/ 378033 w 962025"/>
                              <a:gd name="connsiteY114" fmla="*/ 1058334 h 1309688"/>
                              <a:gd name="connsiteX115" fmla="*/ 384916 w 962025"/>
                              <a:gd name="connsiteY115" fmla="*/ 1037167 h 1309688"/>
                              <a:gd name="connsiteX116" fmla="*/ 397623 w 962025"/>
                              <a:gd name="connsiteY116" fmla="*/ 1016530 h 1309688"/>
                              <a:gd name="connsiteX117" fmla="*/ 417742 w 962025"/>
                              <a:gd name="connsiteY117" fmla="*/ 998009 h 1309688"/>
                              <a:gd name="connsiteX118" fmla="*/ 429920 w 962025"/>
                              <a:gd name="connsiteY118" fmla="*/ 990601 h 1309688"/>
                              <a:gd name="connsiteX119" fmla="*/ 429920 w 962025"/>
                              <a:gd name="connsiteY119" fmla="*/ 989013 h 1309688"/>
                              <a:gd name="connsiteX120" fmla="*/ 431508 w 962025"/>
                              <a:gd name="connsiteY120" fmla="*/ 988484 h 1309688"/>
                              <a:gd name="connsiteX121" fmla="*/ 437332 w 962025"/>
                              <a:gd name="connsiteY121" fmla="*/ 983721 h 1309688"/>
                              <a:gd name="connsiteX122" fmla="*/ 449510 w 962025"/>
                              <a:gd name="connsiteY122" fmla="*/ 980017 h 1309688"/>
                              <a:gd name="connsiteX123" fmla="*/ 468041 w 962025"/>
                              <a:gd name="connsiteY123" fmla="*/ 981605 h 1309688"/>
                              <a:gd name="connsiteX124" fmla="*/ 487631 w 962025"/>
                              <a:gd name="connsiteY124" fmla="*/ 995892 h 1309688"/>
                              <a:gd name="connsiteX125" fmla="*/ 497691 w 962025"/>
                              <a:gd name="connsiteY125" fmla="*/ 1018646 h 1309688"/>
                              <a:gd name="connsiteX126" fmla="*/ 496632 w 962025"/>
                              <a:gd name="connsiteY126" fmla="*/ 1032405 h 1309688"/>
                              <a:gd name="connsiteX127" fmla="*/ 494514 w 962025"/>
                              <a:gd name="connsiteY127" fmla="*/ 1042988 h 1309688"/>
                              <a:gd name="connsiteX128" fmla="*/ 482336 w 962025"/>
                              <a:gd name="connsiteY128" fmla="*/ 1063096 h 1309688"/>
                              <a:gd name="connsiteX129" fmla="*/ 463276 w 962025"/>
                              <a:gd name="connsiteY129" fmla="*/ 1076855 h 1309688"/>
                              <a:gd name="connsiteX130" fmla="*/ 441039 w 962025"/>
                              <a:gd name="connsiteY130" fmla="*/ 1083734 h 1309688"/>
                              <a:gd name="connsiteX131" fmla="*/ 429920 w 962025"/>
                              <a:gd name="connsiteY131" fmla="*/ 1083734 h 1309688"/>
                              <a:gd name="connsiteX132" fmla="*/ 412448 w 962025"/>
                              <a:gd name="connsiteY132" fmla="*/ 1084792 h 1309688"/>
                              <a:gd name="connsiteX133" fmla="*/ 394976 w 962025"/>
                              <a:gd name="connsiteY133" fmla="*/ 1084263 h 1309688"/>
                              <a:gd name="connsiteX134" fmla="*/ 395505 w 962025"/>
                              <a:gd name="connsiteY134" fmla="*/ 1102784 h 1309688"/>
                              <a:gd name="connsiteX135" fmla="*/ 405565 w 962025"/>
                              <a:gd name="connsiteY135" fmla="*/ 1139296 h 1309688"/>
                              <a:gd name="connsiteX136" fmla="*/ 423037 w 962025"/>
                              <a:gd name="connsiteY136" fmla="*/ 1174221 h 1309688"/>
                              <a:gd name="connsiteX137" fmla="*/ 445804 w 962025"/>
                              <a:gd name="connsiteY137" fmla="*/ 1203855 h 1309688"/>
                              <a:gd name="connsiteX138" fmla="*/ 458511 w 962025"/>
                              <a:gd name="connsiteY138" fmla="*/ 1216026 h 1309688"/>
                              <a:gd name="connsiteX139" fmla="*/ 477042 w 962025"/>
                              <a:gd name="connsiteY139" fmla="*/ 1231371 h 1309688"/>
                              <a:gd name="connsiteX140" fmla="*/ 518339 w 962025"/>
                              <a:gd name="connsiteY140" fmla="*/ 1254126 h 1309688"/>
                              <a:gd name="connsiteX141" fmla="*/ 563343 w 962025"/>
                              <a:gd name="connsiteY141" fmla="*/ 1271059 h 1309688"/>
                              <a:gd name="connsiteX142" fmla="*/ 609406 w 962025"/>
                              <a:gd name="connsiteY142" fmla="*/ 1280584 h 1309688"/>
                              <a:gd name="connsiteX143" fmla="*/ 632702 w 962025"/>
                              <a:gd name="connsiteY143" fmla="*/ 1283759 h 1309688"/>
                              <a:gd name="connsiteX144" fmla="*/ 673471 w 962025"/>
                              <a:gd name="connsiteY144" fmla="*/ 1287463 h 1309688"/>
                              <a:gd name="connsiteX145" fmla="*/ 756066 w 962025"/>
                              <a:gd name="connsiteY145" fmla="*/ 1285347 h 1309688"/>
                              <a:gd name="connsiteX146" fmla="*/ 836014 w 962025"/>
                              <a:gd name="connsiteY146" fmla="*/ 1273705 h 1309688"/>
                              <a:gd name="connsiteX147" fmla="*/ 915962 w 962025"/>
                              <a:gd name="connsiteY147" fmla="*/ 1254126 h 1309688"/>
                              <a:gd name="connsiteX148" fmla="*/ 955142 w 962025"/>
                              <a:gd name="connsiteY148" fmla="*/ 1241955 h 1309688"/>
                              <a:gd name="connsiteX149" fmla="*/ 958848 w 962025"/>
                              <a:gd name="connsiteY149" fmla="*/ 1241955 h 1309688"/>
                              <a:gd name="connsiteX150" fmla="*/ 962025 w 962025"/>
                              <a:gd name="connsiteY150" fmla="*/ 1247776 h 1309688"/>
                              <a:gd name="connsiteX151" fmla="*/ 958848 w 962025"/>
                              <a:gd name="connsiteY151" fmla="*/ 1250421 h 1309688"/>
                              <a:gd name="connsiteX152" fmla="*/ 933434 w 962025"/>
                              <a:gd name="connsiteY152" fmla="*/ 1261534 h 1309688"/>
                              <a:gd name="connsiteX153" fmla="*/ 879430 w 962025"/>
                              <a:gd name="connsiteY153" fmla="*/ 1281642 h 1309688"/>
                              <a:gd name="connsiteX154" fmla="*/ 822248 w 962025"/>
                              <a:gd name="connsiteY154" fmla="*/ 1295930 h 1309688"/>
                              <a:gd name="connsiteX155" fmla="*/ 762949 w 962025"/>
                              <a:gd name="connsiteY155" fmla="*/ 1305984 h 1309688"/>
                              <a:gd name="connsiteX156" fmla="*/ 702591 w 962025"/>
                              <a:gd name="connsiteY156" fmla="*/ 1309688 h 1309688"/>
                              <a:gd name="connsiteX157" fmla="*/ 643292 w 962025"/>
                              <a:gd name="connsiteY157" fmla="*/ 1306513 h 1309688"/>
                              <a:gd name="connsiteX158" fmla="*/ 585051 w 962025"/>
                              <a:gd name="connsiteY158" fmla="*/ 1297517 h 1309688"/>
                              <a:gd name="connsiteX159" fmla="*/ 530517 w 962025"/>
                              <a:gd name="connsiteY159" fmla="*/ 1280055 h 1309688"/>
                              <a:gd name="connsiteX160" fmla="*/ 504574 w 962025"/>
                              <a:gd name="connsiteY160" fmla="*/ 1268413 h 1309688"/>
                              <a:gd name="connsiteX161" fmla="*/ 481807 w 962025"/>
                              <a:gd name="connsiteY161" fmla="*/ 1255713 h 1309688"/>
                              <a:gd name="connsiteX162" fmla="*/ 438391 w 962025"/>
                              <a:gd name="connsiteY162" fmla="*/ 1216555 h 1309688"/>
                              <a:gd name="connsiteX163" fmla="*/ 401329 w 962025"/>
                              <a:gd name="connsiteY163" fmla="*/ 1166284 h 1309688"/>
                              <a:gd name="connsiteX164" fmla="*/ 383328 w 962025"/>
                              <a:gd name="connsiteY164" fmla="*/ 1124480 h 1309688"/>
                              <a:gd name="connsiteX165" fmla="*/ 376974 w 962025"/>
                              <a:gd name="connsiteY165" fmla="*/ 1096963 h 1309688"/>
                              <a:gd name="connsiteX166" fmla="*/ 376445 w 962025"/>
                              <a:gd name="connsiteY166" fmla="*/ 1083734 h 1309688"/>
                              <a:gd name="connsiteX167" fmla="*/ 343618 w 962025"/>
                              <a:gd name="connsiteY167" fmla="*/ 1077913 h 1309688"/>
                              <a:gd name="connsiteX168" fmla="*/ 279554 w 962025"/>
                              <a:gd name="connsiteY168" fmla="*/ 1056746 h 1309688"/>
                              <a:gd name="connsiteX169" fmla="*/ 218666 w 962025"/>
                              <a:gd name="connsiteY169" fmla="*/ 1023938 h 1309688"/>
                              <a:gd name="connsiteX170" fmla="*/ 161485 w 962025"/>
                              <a:gd name="connsiteY170" fmla="*/ 980546 h 1309688"/>
                              <a:gd name="connsiteX171" fmla="*/ 111186 w 962025"/>
                              <a:gd name="connsiteY171" fmla="*/ 928688 h 1309688"/>
                              <a:gd name="connsiteX172" fmla="*/ 67771 w 962025"/>
                              <a:gd name="connsiteY172" fmla="*/ 872067 h 1309688"/>
                              <a:gd name="connsiteX173" fmla="*/ 34415 w 962025"/>
                              <a:gd name="connsiteY173" fmla="*/ 811742 h 1309688"/>
                              <a:gd name="connsiteX174" fmla="*/ 10589 w 962025"/>
                              <a:gd name="connsiteY174" fmla="*/ 749300 h 1309688"/>
                              <a:gd name="connsiteX175" fmla="*/ 4236 w 962025"/>
                              <a:gd name="connsiteY175" fmla="*/ 718609 h 1309688"/>
                              <a:gd name="connsiteX176" fmla="*/ 530 w 962025"/>
                              <a:gd name="connsiteY176" fmla="*/ 695855 h 1309688"/>
                              <a:gd name="connsiteX177" fmla="*/ 0 w 962025"/>
                              <a:gd name="connsiteY177" fmla="*/ 649288 h 1309688"/>
                              <a:gd name="connsiteX178" fmla="*/ 6883 w 962025"/>
                              <a:gd name="connsiteY178" fmla="*/ 603779 h 1309688"/>
                              <a:gd name="connsiteX179" fmla="*/ 20649 w 962025"/>
                              <a:gd name="connsiteY179" fmla="*/ 559859 h 1309688"/>
                              <a:gd name="connsiteX180" fmla="*/ 39709 w 962025"/>
                              <a:gd name="connsiteY180" fmla="*/ 518584 h 1309688"/>
                              <a:gd name="connsiteX181" fmla="*/ 65653 w 962025"/>
                              <a:gd name="connsiteY181" fmla="*/ 482071 h 1309688"/>
                              <a:gd name="connsiteX182" fmla="*/ 95832 w 962025"/>
                              <a:gd name="connsiteY182" fmla="*/ 450850 h 1309688"/>
                              <a:gd name="connsiteX183" fmla="*/ 131835 w 962025"/>
                              <a:gd name="connsiteY183" fmla="*/ 427038 h 1309688"/>
                              <a:gd name="connsiteX184" fmla="*/ 151425 w 962025"/>
                              <a:gd name="connsiteY184" fmla="*/ 419100 h 1309688"/>
                              <a:gd name="connsiteX185" fmla="*/ 140836 w 962025"/>
                              <a:gd name="connsiteY185" fmla="*/ 402696 h 1309688"/>
                              <a:gd name="connsiteX186" fmla="*/ 128658 w 962025"/>
                              <a:gd name="connsiteY186" fmla="*/ 365654 h 1309688"/>
                              <a:gd name="connsiteX187" fmla="*/ 127070 w 962025"/>
                              <a:gd name="connsiteY187" fmla="*/ 323850 h 1309688"/>
                              <a:gd name="connsiteX188" fmla="*/ 133953 w 962025"/>
                              <a:gd name="connsiteY188" fmla="*/ 283104 h 1309688"/>
                              <a:gd name="connsiteX189" fmla="*/ 139248 w 962025"/>
                              <a:gd name="connsiteY189" fmla="*/ 264054 h 1309688"/>
                              <a:gd name="connsiteX190" fmla="*/ 151425 w 962025"/>
                              <a:gd name="connsiteY190" fmla="*/ 232304 h 1309688"/>
                              <a:gd name="connsiteX191" fmla="*/ 185310 w 962025"/>
                              <a:gd name="connsiteY191" fmla="*/ 173567 h 1309688"/>
                              <a:gd name="connsiteX192" fmla="*/ 228726 w 962025"/>
                              <a:gd name="connsiteY192" fmla="*/ 121708 h 1309688"/>
                              <a:gd name="connsiteX193" fmla="*/ 280613 w 962025"/>
                              <a:gd name="connsiteY193" fmla="*/ 78317 h 1309688"/>
                              <a:gd name="connsiteX194" fmla="*/ 308674 w 962025"/>
                              <a:gd name="connsiteY194" fmla="*/ 60325 h 1309688"/>
                              <a:gd name="connsiteX195" fmla="*/ 341500 w 962025"/>
                              <a:gd name="connsiteY195" fmla="*/ 41275 h 1309688"/>
                              <a:gd name="connsiteX196" fmla="*/ 408212 w 962025"/>
                              <a:gd name="connsiteY196" fmla="*/ 15346 h 1309688"/>
                              <a:gd name="connsiteX197" fmla="*/ 478630 w 962025"/>
                              <a:gd name="connsiteY197" fmla="*/ 1588 h 13096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Lst>
                            <a:rect l="l" t="t" r="r" b="b"/>
                            <a:pathLst>
                              <a:path w="962025" h="1309688">
                                <a:moveTo>
                                  <a:pt x="452967" y="989012"/>
                                </a:moveTo>
                                <a:lnTo>
                                  <a:pt x="442912" y="990590"/>
                                </a:lnTo>
                                <a:lnTo>
                                  <a:pt x="443971" y="994271"/>
                                </a:lnTo>
                                <a:lnTo>
                                  <a:pt x="440796" y="997426"/>
                                </a:lnTo>
                                <a:lnTo>
                                  <a:pt x="430212" y="1004788"/>
                                </a:lnTo>
                                <a:lnTo>
                                  <a:pt x="413808" y="1022141"/>
                                </a:lnTo>
                                <a:lnTo>
                                  <a:pt x="402696" y="1041073"/>
                                </a:lnTo>
                                <a:lnTo>
                                  <a:pt x="396345" y="1061581"/>
                                </a:lnTo>
                                <a:lnTo>
                                  <a:pt x="395287" y="1072098"/>
                                </a:lnTo>
                                <a:lnTo>
                                  <a:pt x="397404" y="1073150"/>
                                </a:lnTo>
                                <a:lnTo>
                                  <a:pt x="399520" y="1073150"/>
                                </a:lnTo>
                                <a:lnTo>
                                  <a:pt x="395816" y="1069469"/>
                                </a:lnTo>
                                <a:lnTo>
                                  <a:pt x="399520" y="1061055"/>
                                </a:lnTo>
                                <a:lnTo>
                                  <a:pt x="404812" y="1061055"/>
                                </a:lnTo>
                                <a:lnTo>
                                  <a:pt x="425450" y="1065262"/>
                                </a:lnTo>
                                <a:lnTo>
                                  <a:pt x="446087" y="1064736"/>
                                </a:lnTo>
                                <a:lnTo>
                                  <a:pt x="456671" y="1061581"/>
                                </a:lnTo>
                                <a:lnTo>
                                  <a:pt x="473604" y="1049486"/>
                                </a:lnTo>
                                <a:lnTo>
                                  <a:pt x="479425" y="1040547"/>
                                </a:lnTo>
                                <a:lnTo>
                                  <a:pt x="482600" y="1030555"/>
                                </a:lnTo>
                                <a:lnTo>
                                  <a:pt x="481013" y="1011624"/>
                                </a:lnTo>
                                <a:lnTo>
                                  <a:pt x="470429" y="995848"/>
                                </a:lnTo>
                                <a:close/>
                                <a:moveTo>
                                  <a:pt x="200132" y="420687"/>
                                </a:moveTo>
                                <a:lnTo>
                                  <a:pt x="176212" y="425501"/>
                                </a:lnTo>
                                <a:lnTo>
                                  <a:pt x="180465" y="430316"/>
                                </a:lnTo>
                                <a:lnTo>
                                  <a:pt x="184186" y="434595"/>
                                </a:lnTo>
                                <a:lnTo>
                                  <a:pt x="187906" y="437805"/>
                                </a:lnTo>
                                <a:lnTo>
                                  <a:pt x="192691" y="439944"/>
                                </a:lnTo>
                                <a:lnTo>
                                  <a:pt x="193754" y="442619"/>
                                </a:lnTo>
                                <a:lnTo>
                                  <a:pt x="192691" y="443689"/>
                                </a:lnTo>
                                <a:lnTo>
                                  <a:pt x="200132" y="451713"/>
                                </a:lnTo>
                                <a:lnTo>
                                  <a:pt x="219269" y="462946"/>
                                </a:lnTo>
                                <a:lnTo>
                                  <a:pt x="230963" y="467225"/>
                                </a:lnTo>
                                <a:lnTo>
                                  <a:pt x="240531" y="469365"/>
                                </a:lnTo>
                                <a:lnTo>
                                  <a:pt x="261262" y="469900"/>
                                </a:lnTo>
                                <a:lnTo>
                                  <a:pt x="271362" y="467760"/>
                                </a:lnTo>
                                <a:lnTo>
                                  <a:pt x="276677" y="467225"/>
                                </a:lnTo>
                                <a:lnTo>
                                  <a:pt x="289435" y="460271"/>
                                </a:lnTo>
                                <a:lnTo>
                                  <a:pt x="293687" y="455457"/>
                                </a:lnTo>
                                <a:lnTo>
                                  <a:pt x="292092" y="441549"/>
                                </a:lnTo>
                                <a:lnTo>
                                  <a:pt x="290498" y="427641"/>
                                </a:lnTo>
                                <a:lnTo>
                                  <a:pt x="286777" y="427106"/>
                                </a:lnTo>
                                <a:lnTo>
                                  <a:pt x="284119" y="429246"/>
                                </a:lnTo>
                                <a:lnTo>
                                  <a:pt x="280398" y="429246"/>
                                </a:lnTo>
                                <a:lnTo>
                                  <a:pt x="252225" y="422292"/>
                                </a:lnTo>
                                <a:close/>
                                <a:moveTo>
                                  <a:pt x="548519" y="0"/>
                                </a:moveTo>
                                <a:lnTo>
                                  <a:pt x="617348" y="10583"/>
                                </a:lnTo>
                                <a:lnTo>
                                  <a:pt x="684589" y="32808"/>
                                </a:lnTo>
                                <a:lnTo>
                                  <a:pt x="747065" y="66146"/>
                                </a:lnTo>
                                <a:lnTo>
                                  <a:pt x="803188" y="110596"/>
                                </a:lnTo>
                                <a:lnTo>
                                  <a:pt x="829131" y="137054"/>
                                </a:lnTo>
                                <a:lnTo>
                                  <a:pt x="830720" y="140229"/>
                                </a:lnTo>
                                <a:lnTo>
                                  <a:pt x="827013" y="143933"/>
                                </a:lnTo>
                                <a:lnTo>
                                  <a:pt x="823837" y="142346"/>
                                </a:lnTo>
                                <a:lnTo>
                                  <a:pt x="802658" y="122767"/>
                                </a:lnTo>
                                <a:lnTo>
                                  <a:pt x="755007" y="87842"/>
                                </a:lnTo>
                                <a:lnTo>
                                  <a:pt x="704709" y="59267"/>
                                </a:lnTo>
                                <a:lnTo>
                                  <a:pt x="650704" y="37571"/>
                                </a:lnTo>
                                <a:lnTo>
                                  <a:pt x="595111" y="23813"/>
                                </a:lnTo>
                                <a:lnTo>
                                  <a:pt x="537929" y="16933"/>
                                </a:lnTo>
                                <a:lnTo>
                                  <a:pt x="480218" y="19050"/>
                                </a:lnTo>
                                <a:lnTo>
                                  <a:pt x="421978" y="29633"/>
                                </a:lnTo>
                                <a:lnTo>
                                  <a:pt x="393917" y="39158"/>
                                </a:lnTo>
                                <a:lnTo>
                                  <a:pt x="364267" y="50271"/>
                                </a:lnTo>
                                <a:lnTo>
                                  <a:pt x="308674" y="79904"/>
                                </a:lnTo>
                                <a:lnTo>
                                  <a:pt x="257317" y="118004"/>
                                </a:lnTo>
                                <a:lnTo>
                                  <a:pt x="213372" y="164571"/>
                                </a:lnTo>
                                <a:lnTo>
                                  <a:pt x="194311" y="189442"/>
                                </a:lnTo>
                                <a:lnTo>
                                  <a:pt x="180016" y="213254"/>
                                </a:lnTo>
                                <a:lnTo>
                                  <a:pt x="153013" y="270404"/>
                                </a:lnTo>
                                <a:lnTo>
                                  <a:pt x="141895" y="316971"/>
                                </a:lnTo>
                                <a:lnTo>
                                  <a:pt x="139248" y="347134"/>
                                </a:lnTo>
                                <a:lnTo>
                                  <a:pt x="142954" y="376767"/>
                                </a:lnTo>
                                <a:lnTo>
                                  <a:pt x="153013" y="403754"/>
                                </a:lnTo>
                                <a:lnTo>
                                  <a:pt x="161485" y="414867"/>
                                </a:lnTo>
                                <a:lnTo>
                                  <a:pt x="173662" y="412221"/>
                                </a:lnTo>
                                <a:lnTo>
                                  <a:pt x="199606" y="407459"/>
                                </a:lnTo>
                                <a:lnTo>
                                  <a:pt x="227138" y="406400"/>
                                </a:lnTo>
                                <a:lnTo>
                                  <a:pt x="255199" y="410634"/>
                                </a:lnTo>
                                <a:lnTo>
                                  <a:pt x="270553" y="414338"/>
                                </a:lnTo>
                                <a:lnTo>
                                  <a:pt x="277436" y="413279"/>
                                </a:lnTo>
                                <a:lnTo>
                                  <a:pt x="289614" y="416454"/>
                                </a:lnTo>
                                <a:lnTo>
                                  <a:pt x="298614" y="423334"/>
                                </a:lnTo>
                                <a:lnTo>
                                  <a:pt x="304968" y="433388"/>
                                </a:lnTo>
                                <a:lnTo>
                                  <a:pt x="307086" y="444500"/>
                                </a:lnTo>
                                <a:lnTo>
                                  <a:pt x="305497" y="456671"/>
                                </a:lnTo>
                                <a:lnTo>
                                  <a:pt x="300203" y="467784"/>
                                </a:lnTo>
                                <a:lnTo>
                                  <a:pt x="290143" y="476779"/>
                                </a:lnTo>
                                <a:lnTo>
                                  <a:pt x="283260" y="480484"/>
                                </a:lnTo>
                                <a:lnTo>
                                  <a:pt x="275318" y="483659"/>
                                </a:lnTo>
                                <a:lnTo>
                                  <a:pt x="257317" y="485775"/>
                                </a:lnTo>
                                <a:lnTo>
                                  <a:pt x="230844" y="484188"/>
                                </a:lnTo>
                                <a:lnTo>
                                  <a:pt x="196429" y="469900"/>
                                </a:lnTo>
                                <a:lnTo>
                                  <a:pt x="175780" y="452438"/>
                                </a:lnTo>
                                <a:lnTo>
                                  <a:pt x="166250" y="437621"/>
                                </a:lnTo>
                                <a:lnTo>
                                  <a:pt x="162014" y="430213"/>
                                </a:lnTo>
                                <a:lnTo>
                                  <a:pt x="139248" y="438679"/>
                                </a:lnTo>
                                <a:lnTo>
                                  <a:pt x="99538" y="465138"/>
                                </a:lnTo>
                                <a:lnTo>
                                  <a:pt x="67771" y="501121"/>
                                </a:lnTo>
                                <a:lnTo>
                                  <a:pt x="43416" y="544513"/>
                                </a:lnTo>
                                <a:lnTo>
                                  <a:pt x="26473" y="592667"/>
                                </a:lnTo>
                                <a:lnTo>
                                  <a:pt x="18002" y="643467"/>
                                </a:lnTo>
                                <a:lnTo>
                                  <a:pt x="19061" y="695855"/>
                                </a:lnTo>
                                <a:lnTo>
                                  <a:pt x="28061" y="747713"/>
                                </a:lnTo>
                                <a:lnTo>
                                  <a:pt x="36533" y="772055"/>
                                </a:lnTo>
                                <a:lnTo>
                                  <a:pt x="47122" y="797984"/>
                                </a:lnTo>
                                <a:lnTo>
                                  <a:pt x="74654" y="848784"/>
                                </a:lnTo>
                                <a:lnTo>
                                  <a:pt x="108010" y="896938"/>
                                </a:lnTo>
                                <a:lnTo>
                                  <a:pt x="147719" y="942446"/>
                                </a:lnTo>
                                <a:lnTo>
                                  <a:pt x="192723" y="983192"/>
                                </a:lnTo>
                                <a:lnTo>
                                  <a:pt x="241433" y="1017059"/>
                                </a:lnTo>
                                <a:lnTo>
                                  <a:pt x="293849" y="1045634"/>
                                </a:lnTo>
                                <a:lnTo>
                                  <a:pt x="348383" y="1064684"/>
                                </a:lnTo>
                                <a:lnTo>
                                  <a:pt x="376445" y="1070505"/>
                                </a:lnTo>
                                <a:lnTo>
                                  <a:pt x="378033" y="1058334"/>
                                </a:lnTo>
                                <a:lnTo>
                                  <a:pt x="384916" y="1037167"/>
                                </a:lnTo>
                                <a:lnTo>
                                  <a:pt x="397623" y="1016530"/>
                                </a:lnTo>
                                <a:lnTo>
                                  <a:pt x="417742" y="998009"/>
                                </a:lnTo>
                                <a:lnTo>
                                  <a:pt x="429920" y="990601"/>
                                </a:lnTo>
                                <a:lnTo>
                                  <a:pt x="429920" y="989013"/>
                                </a:lnTo>
                                <a:lnTo>
                                  <a:pt x="431508" y="988484"/>
                                </a:lnTo>
                                <a:lnTo>
                                  <a:pt x="437332" y="983721"/>
                                </a:lnTo>
                                <a:lnTo>
                                  <a:pt x="449510" y="980017"/>
                                </a:lnTo>
                                <a:lnTo>
                                  <a:pt x="468041" y="981605"/>
                                </a:lnTo>
                                <a:lnTo>
                                  <a:pt x="487631" y="995892"/>
                                </a:lnTo>
                                <a:lnTo>
                                  <a:pt x="497691" y="1018646"/>
                                </a:lnTo>
                                <a:lnTo>
                                  <a:pt x="496632" y="1032405"/>
                                </a:lnTo>
                                <a:lnTo>
                                  <a:pt x="494514" y="1042988"/>
                                </a:lnTo>
                                <a:lnTo>
                                  <a:pt x="482336" y="1063096"/>
                                </a:lnTo>
                                <a:lnTo>
                                  <a:pt x="463276" y="1076855"/>
                                </a:lnTo>
                                <a:lnTo>
                                  <a:pt x="441039" y="1083734"/>
                                </a:lnTo>
                                <a:lnTo>
                                  <a:pt x="429920" y="1083734"/>
                                </a:lnTo>
                                <a:lnTo>
                                  <a:pt x="412448" y="1084792"/>
                                </a:lnTo>
                                <a:lnTo>
                                  <a:pt x="394976" y="1084263"/>
                                </a:lnTo>
                                <a:lnTo>
                                  <a:pt x="395505" y="1102784"/>
                                </a:lnTo>
                                <a:lnTo>
                                  <a:pt x="405565" y="1139296"/>
                                </a:lnTo>
                                <a:lnTo>
                                  <a:pt x="423037" y="1174221"/>
                                </a:lnTo>
                                <a:lnTo>
                                  <a:pt x="445804" y="1203855"/>
                                </a:lnTo>
                                <a:lnTo>
                                  <a:pt x="458511" y="1216026"/>
                                </a:lnTo>
                                <a:lnTo>
                                  <a:pt x="477042" y="1231371"/>
                                </a:lnTo>
                                <a:lnTo>
                                  <a:pt x="518339" y="1254126"/>
                                </a:lnTo>
                                <a:lnTo>
                                  <a:pt x="563343" y="1271059"/>
                                </a:lnTo>
                                <a:lnTo>
                                  <a:pt x="609406" y="1280584"/>
                                </a:lnTo>
                                <a:lnTo>
                                  <a:pt x="632702" y="1283759"/>
                                </a:lnTo>
                                <a:lnTo>
                                  <a:pt x="673471" y="1287463"/>
                                </a:lnTo>
                                <a:lnTo>
                                  <a:pt x="756066" y="1285347"/>
                                </a:lnTo>
                                <a:lnTo>
                                  <a:pt x="836014" y="1273705"/>
                                </a:lnTo>
                                <a:lnTo>
                                  <a:pt x="915962" y="1254126"/>
                                </a:lnTo>
                                <a:lnTo>
                                  <a:pt x="955142" y="1241955"/>
                                </a:lnTo>
                                <a:lnTo>
                                  <a:pt x="958848" y="1241955"/>
                                </a:lnTo>
                                <a:lnTo>
                                  <a:pt x="962025" y="1247776"/>
                                </a:lnTo>
                                <a:lnTo>
                                  <a:pt x="958848" y="1250421"/>
                                </a:lnTo>
                                <a:lnTo>
                                  <a:pt x="933434" y="1261534"/>
                                </a:lnTo>
                                <a:lnTo>
                                  <a:pt x="879430" y="1281642"/>
                                </a:lnTo>
                                <a:lnTo>
                                  <a:pt x="822248" y="1295930"/>
                                </a:lnTo>
                                <a:lnTo>
                                  <a:pt x="762949" y="1305984"/>
                                </a:lnTo>
                                <a:lnTo>
                                  <a:pt x="702591" y="1309688"/>
                                </a:lnTo>
                                <a:lnTo>
                                  <a:pt x="643292" y="1306513"/>
                                </a:lnTo>
                                <a:lnTo>
                                  <a:pt x="585051" y="1297517"/>
                                </a:lnTo>
                                <a:lnTo>
                                  <a:pt x="530517" y="1280055"/>
                                </a:lnTo>
                                <a:lnTo>
                                  <a:pt x="504574" y="1268413"/>
                                </a:lnTo>
                                <a:lnTo>
                                  <a:pt x="481807" y="1255713"/>
                                </a:lnTo>
                                <a:lnTo>
                                  <a:pt x="438391" y="1216555"/>
                                </a:lnTo>
                                <a:lnTo>
                                  <a:pt x="401329" y="1166284"/>
                                </a:lnTo>
                                <a:lnTo>
                                  <a:pt x="383328" y="1124480"/>
                                </a:lnTo>
                                <a:lnTo>
                                  <a:pt x="376974" y="1096963"/>
                                </a:lnTo>
                                <a:lnTo>
                                  <a:pt x="376445" y="1083734"/>
                                </a:lnTo>
                                <a:lnTo>
                                  <a:pt x="343618" y="1077913"/>
                                </a:lnTo>
                                <a:lnTo>
                                  <a:pt x="279554" y="1056746"/>
                                </a:lnTo>
                                <a:lnTo>
                                  <a:pt x="218666" y="1023938"/>
                                </a:lnTo>
                                <a:lnTo>
                                  <a:pt x="161485" y="980546"/>
                                </a:lnTo>
                                <a:lnTo>
                                  <a:pt x="111186" y="928688"/>
                                </a:lnTo>
                                <a:lnTo>
                                  <a:pt x="67771" y="872067"/>
                                </a:lnTo>
                                <a:lnTo>
                                  <a:pt x="34415" y="811742"/>
                                </a:lnTo>
                                <a:lnTo>
                                  <a:pt x="10589" y="749300"/>
                                </a:lnTo>
                                <a:lnTo>
                                  <a:pt x="4236" y="718609"/>
                                </a:lnTo>
                                <a:lnTo>
                                  <a:pt x="530" y="695855"/>
                                </a:lnTo>
                                <a:lnTo>
                                  <a:pt x="0" y="649288"/>
                                </a:lnTo>
                                <a:lnTo>
                                  <a:pt x="6883" y="603779"/>
                                </a:lnTo>
                                <a:lnTo>
                                  <a:pt x="20649" y="559859"/>
                                </a:lnTo>
                                <a:lnTo>
                                  <a:pt x="39709" y="518584"/>
                                </a:lnTo>
                                <a:lnTo>
                                  <a:pt x="65653" y="482071"/>
                                </a:lnTo>
                                <a:lnTo>
                                  <a:pt x="95832" y="450850"/>
                                </a:lnTo>
                                <a:lnTo>
                                  <a:pt x="131835" y="427038"/>
                                </a:lnTo>
                                <a:lnTo>
                                  <a:pt x="151425" y="419100"/>
                                </a:lnTo>
                                <a:lnTo>
                                  <a:pt x="140836" y="402696"/>
                                </a:lnTo>
                                <a:lnTo>
                                  <a:pt x="128658" y="365654"/>
                                </a:lnTo>
                                <a:lnTo>
                                  <a:pt x="127070" y="323850"/>
                                </a:lnTo>
                                <a:lnTo>
                                  <a:pt x="133953" y="283104"/>
                                </a:lnTo>
                                <a:lnTo>
                                  <a:pt x="139248" y="264054"/>
                                </a:lnTo>
                                <a:lnTo>
                                  <a:pt x="151425" y="232304"/>
                                </a:lnTo>
                                <a:lnTo>
                                  <a:pt x="185310" y="173567"/>
                                </a:lnTo>
                                <a:lnTo>
                                  <a:pt x="228726" y="121708"/>
                                </a:lnTo>
                                <a:lnTo>
                                  <a:pt x="280613" y="78317"/>
                                </a:lnTo>
                                <a:lnTo>
                                  <a:pt x="308674" y="60325"/>
                                </a:lnTo>
                                <a:lnTo>
                                  <a:pt x="341500" y="41275"/>
                                </a:lnTo>
                                <a:lnTo>
                                  <a:pt x="408212" y="15346"/>
                                </a:lnTo>
                                <a:lnTo>
                                  <a:pt x="478630" y="1588"/>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2" name="Freeform: Shape 1608692692"/>
                        <wps:cNvSpPr>
                          <a:spLocks/>
                        </wps:cNvSpPr>
                        <wps:spPr bwMode="auto">
                          <a:xfrm>
                            <a:off x="5478235" y="838084"/>
                            <a:ext cx="1322388" cy="285750"/>
                          </a:xfrm>
                          <a:custGeom>
                            <a:avLst/>
                            <a:gdLst>
                              <a:gd name="connsiteX0" fmla="*/ 874547 w 1322388"/>
                              <a:gd name="connsiteY0" fmla="*/ 123825 h 285750"/>
                              <a:gd name="connsiteX1" fmla="*/ 865104 w 1322388"/>
                              <a:gd name="connsiteY1" fmla="*/ 137666 h 285750"/>
                              <a:gd name="connsiteX2" fmla="*/ 856711 w 1322388"/>
                              <a:gd name="connsiteY2" fmla="*/ 159492 h 285750"/>
                              <a:gd name="connsiteX3" fmla="*/ 855662 w 1322388"/>
                              <a:gd name="connsiteY3" fmla="*/ 175994 h 285750"/>
                              <a:gd name="connsiteX4" fmla="*/ 857236 w 1322388"/>
                              <a:gd name="connsiteY4" fmla="*/ 183979 h 285750"/>
                              <a:gd name="connsiteX5" fmla="*/ 862482 w 1322388"/>
                              <a:gd name="connsiteY5" fmla="*/ 195690 h 285750"/>
                              <a:gd name="connsiteX6" fmla="*/ 876120 w 1322388"/>
                              <a:gd name="connsiteY6" fmla="*/ 208466 h 285750"/>
                              <a:gd name="connsiteX7" fmla="*/ 887661 w 1322388"/>
                              <a:gd name="connsiteY7" fmla="*/ 212725 h 285750"/>
                              <a:gd name="connsiteX8" fmla="*/ 894480 w 1322388"/>
                              <a:gd name="connsiteY8" fmla="*/ 211660 h 285750"/>
                              <a:gd name="connsiteX9" fmla="*/ 902349 w 1322388"/>
                              <a:gd name="connsiteY9" fmla="*/ 207934 h 285750"/>
                              <a:gd name="connsiteX10" fmla="*/ 914938 w 1322388"/>
                              <a:gd name="connsiteY10" fmla="*/ 193561 h 285750"/>
                              <a:gd name="connsiteX11" fmla="*/ 915987 w 1322388"/>
                              <a:gd name="connsiteY11" fmla="*/ 183979 h 285750"/>
                              <a:gd name="connsiteX12" fmla="*/ 915463 w 1322388"/>
                              <a:gd name="connsiteY12" fmla="*/ 183447 h 285750"/>
                              <a:gd name="connsiteX13" fmla="*/ 914938 w 1322388"/>
                              <a:gd name="connsiteY13" fmla="*/ 182914 h 285750"/>
                              <a:gd name="connsiteX14" fmla="*/ 896578 w 1322388"/>
                              <a:gd name="connsiteY14" fmla="*/ 151507 h 285750"/>
                              <a:gd name="connsiteX15" fmla="*/ 384474 w 1322388"/>
                              <a:gd name="connsiteY15" fmla="*/ 117475 h 285750"/>
                              <a:gd name="connsiteX16" fmla="*/ 383409 w 1322388"/>
                              <a:gd name="connsiteY16" fmla="*/ 120107 h 285750"/>
                              <a:gd name="connsiteX17" fmla="*/ 381277 w 1322388"/>
                              <a:gd name="connsiteY17" fmla="*/ 122213 h 285750"/>
                              <a:gd name="connsiteX18" fmla="*/ 364226 w 1322388"/>
                              <a:gd name="connsiteY18" fmla="*/ 134321 h 285750"/>
                              <a:gd name="connsiteX19" fmla="*/ 345042 w 1322388"/>
                              <a:gd name="connsiteY19" fmla="*/ 158536 h 285750"/>
                              <a:gd name="connsiteX20" fmla="*/ 341312 w 1322388"/>
                              <a:gd name="connsiteY20" fmla="*/ 178014 h 285750"/>
                              <a:gd name="connsiteX21" fmla="*/ 343444 w 1322388"/>
                              <a:gd name="connsiteY21" fmla="*/ 189069 h 285750"/>
                              <a:gd name="connsiteX22" fmla="*/ 347707 w 1322388"/>
                              <a:gd name="connsiteY22" fmla="*/ 200124 h 285750"/>
                              <a:gd name="connsiteX23" fmla="*/ 363693 w 1322388"/>
                              <a:gd name="connsiteY23" fmla="*/ 214337 h 285750"/>
                              <a:gd name="connsiteX24" fmla="*/ 384474 w 1322388"/>
                              <a:gd name="connsiteY24" fmla="*/ 219075 h 285750"/>
                              <a:gd name="connsiteX25" fmla="*/ 404191 w 1322388"/>
                              <a:gd name="connsiteY25" fmla="*/ 211705 h 285750"/>
                              <a:gd name="connsiteX26" fmla="*/ 411118 w 1322388"/>
                              <a:gd name="connsiteY26" fmla="*/ 201703 h 285750"/>
                              <a:gd name="connsiteX27" fmla="*/ 414315 w 1322388"/>
                              <a:gd name="connsiteY27" fmla="*/ 199597 h 285750"/>
                              <a:gd name="connsiteX28" fmla="*/ 417512 w 1322388"/>
                              <a:gd name="connsiteY28" fmla="*/ 201703 h 285750"/>
                              <a:gd name="connsiteX29" fmla="*/ 417512 w 1322388"/>
                              <a:gd name="connsiteY29" fmla="*/ 187490 h 285750"/>
                              <a:gd name="connsiteX30" fmla="*/ 412716 w 1322388"/>
                              <a:gd name="connsiteY30" fmla="*/ 163274 h 285750"/>
                              <a:gd name="connsiteX31" fmla="*/ 404191 w 1322388"/>
                              <a:gd name="connsiteY31" fmla="*/ 141691 h 285750"/>
                              <a:gd name="connsiteX32" fmla="*/ 391935 w 1322388"/>
                              <a:gd name="connsiteY32" fmla="*/ 124319 h 285750"/>
                              <a:gd name="connsiteX33" fmla="*/ 633137 w 1322388"/>
                              <a:gd name="connsiteY33" fmla="*/ 0 h 285750"/>
                              <a:gd name="connsiteX34" fmla="*/ 675487 w 1322388"/>
                              <a:gd name="connsiteY34" fmla="*/ 0 h 285750"/>
                              <a:gd name="connsiteX35" fmla="*/ 695604 w 1322388"/>
                              <a:gd name="connsiteY35" fmla="*/ 2656 h 285750"/>
                              <a:gd name="connsiteX36" fmla="*/ 722602 w 1322388"/>
                              <a:gd name="connsiteY36" fmla="*/ 7436 h 285750"/>
                              <a:gd name="connsiteX37" fmla="*/ 772893 w 1322388"/>
                              <a:gd name="connsiteY37" fmla="*/ 24963 h 285750"/>
                              <a:gd name="connsiteX38" fmla="*/ 820008 w 1322388"/>
                              <a:gd name="connsiteY38" fmla="*/ 50458 h 285750"/>
                              <a:gd name="connsiteX39" fmla="*/ 861829 w 1322388"/>
                              <a:gd name="connsiteY39" fmla="*/ 83388 h 285750"/>
                              <a:gd name="connsiteX40" fmla="*/ 880357 w 1322388"/>
                              <a:gd name="connsiteY40" fmla="*/ 101978 h 285750"/>
                              <a:gd name="connsiteX41" fmla="*/ 907885 w 1322388"/>
                              <a:gd name="connsiteY41" fmla="*/ 83388 h 285750"/>
                              <a:gd name="connsiteX42" fmla="*/ 965587 w 1322388"/>
                              <a:gd name="connsiteY42" fmla="*/ 56300 h 285750"/>
                              <a:gd name="connsiteX43" fmla="*/ 1027524 w 1322388"/>
                              <a:gd name="connsiteY43" fmla="*/ 42491 h 285750"/>
                              <a:gd name="connsiteX44" fmla="*/ 1089991 w 1322388"/>
                              <a:gd name="connsiteY44" fmla="*/ 41960 h 285750"/>
                              <a:gd name="connsiteX45" fmla="*/ 1150869 w 1322388"/>
                              <a:gd name="connsiteY45" fmla="*/ 54176 h 285750"/>
                              <a:gd name="connsiteX46" fmla="*/ 1208572 w 1322388"/>
                              <a:gd name="connsiteY46" fmla="*/ 78608 h 285750"/>
                              <a:gd name="connsiteX47" fmla="*/ 1259922 w 1322388"/>
                              <a:gd name="connsiteY47" fmla="*/ 115787 h 285750"/>
                              <a:gd name="connsiteX48" fmla="*/ 1303331 w 1322388"/>
                              <a:gd name="connsiteY48" fmla="*/ 164652 h 285750"/>
                              <a:gd name="connsiteX49" fmla="*/ 1320800 w 1322388"/>
                              <a:gd name="connsiteY49" fmla="*/ 193864 h 285750"/>
                              <a:gd name="connsiteX50" fmla="*/ 1322388 w 1322388"/>
                              <a:gd name="connsiteY50" fmla="*/ 197582 h 285750"/>
                              <a:gd name="connsiteX51" fmla="*/ 1319741 w 1322388"/>
                              <a:gd name="connsiteY51" fmla="*/ 202893 h 285750"/>
                              <a:gd name="connsiteX52" fmla="*/ 1314448 w 1322388"/>
                              <a:gd name="connsiteY52" fmla="*/ 206080 h 285750"/>
                              <a:gd name="connsiteX53" fmla="*/ 1308624 w 1322388"/>
                              <a:gd name="connsiteY53" fmla="*/ 205549 h 285750"/>
                              <a:gd name="connsiteX54" fmla="*/ 1305977 w 1322388"/>
                              <a:gd name="connsiteY54" fmla="*/ 202362 h 285750"/>
                              <a:gd name="connsiteX55" fmla="*/ 1287979 w 1322388"/>
                              <a:gd name="connsiteY55" fmla="*/ 175805 h 285750"/>
                              <a:gd name="connsiteX56" fmla="*/ 1245099 w 1322388"/>
                              <a:gd name="connsiteY56" fmla="*/ 129597 h 285750"/>
                              <a:gd name="connsiteX57" fmla="*/ 1196396 w 1322388"/>
                              <a:gd name="connsiteY57" fmla="*/ 94542 h 285750"/>
                              <a:gd name="connsiteX58" fmla="*/ 1142929 w 1322388"/>
                              <a:gd name="connsiteY58" fmla="*/ 70641 h 285750"/>
                              <a:gd name="connsiteX59" fmla="*/ 1086815 w 1322388"/>
                              <a:gd name="connsiteY59" fmla="*/ 58425 h 285750"/>
                              <a:gd name="connsiteX60" fmla="*/ 1029642 w 1322388"/>
                              <a:gd name="connsiteY60" fmla="*/ 58425 h 285750"/>
                              <a:gd name="connsiteX61" fmla="*/ 970881 w 1322388"/>
                              <a:gd name="connsiteY61" fmla="*/ 69579 h 285750"/>
                              <a:gd name="connsiteX62" fmla="*/ 914767 w 1322388"/>
                              <a:gd name="connsiteY62" fmla="*/ 92948 h 285750"/>
                              <a:gd name="connsiteX63" fmla="*/ 887239 w 1322388"/>
                              <a:gd name="connsiteY63" fmla="*/ 109945 h 285750"/>
                              <a:gd name="connsiteX64" fmla="*/ 898356 w 1322388"/>
                              <a:gd name="connsiteY64" fmla="*/ 125348 h 285750"/>
                              <a:gd name="connsiteX65" fmla="*/ 919002 w 1322388"/>
                              <a:gd name="connsiteY65" fmla="*/ 157216 h 285750"/>
                              <a:gd name="connsiteX66" fmla="*/ 927472 w 1322388"/>
                              <a:gd name="connsiteY66" fmla="*/ 174743 h 285750"/>
                              <a:gd name="connsiteX67" fmla="*/ 928001 w 1322388"/>
                              <a:gd name="connsiteY67" fmla="*/ 180054 h 285750"/>
                              <a:gd name="connsiteX68" fmla="*/ 925354 w 1322388"/>
                              <a:gd name="connsiteY68" fmla="*/ 183772 h 285750"/>
                              <a:gd name="connsiteX69" fmla="*/ 925884 w 1322388"/>
                              <a:gd name="connsiteY69" fmla="*/ 194926 h 285750"/>
                              <a:gd name="connsiteX70" fmla="*/ 916884 w 1322388"/>
                              <a:gd name="connsiteY70" fmla="*/ 212985 h 285750"/>
                              <a:gd name="connsiteX71" fmla="*/ 897826 w 1322388"/>
                              <a:gd name="connsiteY71" fmla="*/ 224670 h 285750"/>
                              <a:gd name="connsiteX72" fmla="*/ 875593 w 1322388"/>
                              <a:gd name="connsiteY72" fmla="*/ 226263 h 285750"/>
                              <a:gd name="connsiteX73" fmla="*/ 865005 w 1322388"/>
                              <a:gd name="connsiteY73" fmla="*/ 220952 h 285750"/>
                              <a:gd name="connsiteX74" fmla="*/ 857594 w 1322388"/>
                              <a:gd name="connsiteY74" fmla="*/ 216172 h 285750"/>
                              <a:gd name="connsiteX75" fmla="*/ 847536 w 1322388"/>
                              <a:gd name="connsiteY75" fmla="*/ 204487 h 285750"/>
                              <a:gd name="connsiteX76" fmla="*/ 839065 w 1322388"/>
                              <a:gd name="connsiteY76" fmla="*/ 183772 h 285750"/>
                              <a:gd name="connsiteX77" fmla="*/ 840654 w 1322388"/>
                              <a:gd name="connsiteY77" fmla="*/ 153498 h 285750"/>
                              <a:gd name="connsiteX78" fmla="*/ 854417 w 1322388"/>
                              <a:gd name="connsiteY78" fmla="*/ 124285 h 285750"/>
                              <a:gd name="connsiteX79" fmla="*/ 864476 w 1322388"/>
                              <a:gd name="connsiteY79" fmla="*/ 113132 h 285750"/>
                              <a:gd name="connsiteX80" fmla="*/ 845947 w 1322388"/>
                              <a:gd name="connsiteY80" fmla="*/ 94011 h 285750"/>
                              <a:gd name="connsiteX81" fmla="*/ 803068 w 1322388"/>
                              <a:gd name="connsiteY81" fmla="*/ 61080 h 285750"/>
                              <a:gd name="connsiteX82" fmla="*/ 757012 w 1322388"/>
                              <a:gd name="connsiteY82" fmla="*/ 36648 h 285750"/>
                              <a:gd name="connsiteX83" fmla="*/ 705133 w 1322388"/>
                              <a:gd name="connsiteY83" fmla="*/ 20714 h 285750"/>
                              <a:gd name="connsiteX84" fmla="*/ 676546 w 1322388"/>
                              <a:gd name="connsiteY84" fmla="*/ 16465 h 285750"/>
                              <a:gd name="connsiteX85" fmla="*/ 657489 w 1322388"/>
                              <a:gd name="connsiteY85" fmla="*/ 14872 h 285750"/>
                              <a:gd name="connsiteX86" fmla="*/ 619373 w 1322388"/>
                              <a:gd name="connsiteY86" fmla="*/ 17527 h 285750"/>
                              <a:gd name="connsiteX87" fmla="*/ 564847 w 1322388"/>
                              <a:gd name="connsiteY87" fmla="*/ 28150 h 285750"/>
                              <a:gd name="connsiteX88" fmla="*/ 457383 w 1322388"/>
                              <a:gd name="connsiteY88" fmla="*/ 71703 h 285750"/>
                              <a:gd name="connsiteX89" fmla="*/ 388564 w 1322388"/>
                              <a:gd name="connsiteY89" fmla="*/ 105165 h 285750"/>
                              <a:gd name="connsiteX90" fmla="*/ 398093 w 1322388"/>
                              <a:gd name="connsiteY90" fmla="*/ 113663 h 285750"/>
                              <a:gd name="connsiteX91" fmla="*/ 413974 w 1322388"/>
                              <a:gd name="connsiteY91" fmla="*/ 134908 h 285750"/>
                              <a:gd name="connsiteX92" fmla="*/ 423503 w 1322388"/>
                              <a:gd name="connsiteY92" fmla="*/ 159340 h 285750"/>
                              <a:gd name="connsiteX93" fmla="*/ 427738 w 1322388"/>
                              <a:gd name="connsiteY93" fmla="*/ 189615 h 285750"/>
                              <a:gd name="connsiteX94" fmla="*/ 426150 w 1322388"/>
                              <a:gd name="connsiteY94" fmla="*/ 205549 h 285750"/>
                              <a:gd name="connsiteX95" fmla="*/ 424562 w 1322388"/>
                              <a:gd name="connsiteY95" fmla="*/ 209267 h 285750"/>
                              <a:gd name="connsiteX96" fmla="*/ 417680 w 1322388"/>
                              <a:gd name="connsiteY96" fmla="*/ 209267 h 285750"/>
                              <a:gd name="connsiteX97" fmla="*/ 417151 w 1322388"/>
                              <a:gd name="connsiteY97" fmla="*/ 205549 h 285750"/>
                              <a:gd name="connsiteX98" fmla="*/ 410798 w 1322388"/>
                              <a:gd name="connsiteY98" fmla="*/ 216703 h 285750"/>
                              <a:gd name="connsiteX99" fmla="*/ 390152 w 1322388"/>
                              <a:gd name="connsiteY99" fmla="*/ 230512 h 285750"/>
                              <a:gd name="connsiteX100" fmla="*/ 366860 w 1322388"/>
                              <a:gd name="connsiteY100" fmla="*/ 232106 h 285750"/>
                              <a:gd name="connsiteX101" fmla="*/ 344626 w 1322388"/>
                              <a:gd name="connsiteY101" fmla="*/ 220952 h 285750"/>
                              <a:gd name="connsiteX102" fmla="*/ 336685 w 1322388"/>
                              <a:gd name="connsiteY102" fmla="*/ 210860 h 285750"/>
                              <a:gd name="connsiteX103" fmla="*/ 332450 w 1322388"/>
                              <a:gd name="connsiteY103" fmla="*/ 202893 h 285750"/>
                              <a:gd name="connsiteX104" fmla="*/ 327686 w 1322388"/>
                              <a:gd name="connsiteY104" fmla="*/ 188553 h 285750"/>
                              <a:gd name="connsiteX105" fmla="*/ 327686 w 1322388"/>
                              <a:gd name="connsiteY105" fmla="*/ 166245 h 285750"/>
                              <a:gd name="connsiteX106" fmla="*/ 339861 w 1322388"/>
                              <a:gd name="connsiteY106" fmla="*/ 138095 h 285750"/>
                              <a:gd name="connsiteX107" fmla="*/ 362095 w 1322388"/>
                              <a:gd name="connsiteY107" fmla="*/ 117381 h 285750"/>
                              <a:gd name="connsiteX108" fmla="*/ 376388 w 1322388"/>
                              <a:gd name="connsiteY108" fmla="*/ 111538 h 285750"/>
                              <a:gd name="connsiteX109" fmla="*/ 375859 w 1322388"/>
                              <a:gd name="connsiteY109" fmla="*/ 110476 h 285750"/>
                              <a:gd name="connsiteX110" fmla="*/ 366860 w 1322388"/>
                              <a:gd name="connsiteY110" fmla="*/ 114725 h 285750"/>
                              <a:gd name="connsiteX111" fmla="*/ 358390 w 1322388"/>
                              <a:gd name="connsiteY111" fmla="*/ 118443 h 285750"/>
                              <a:gd name="connsiteX112" fmla="*/ 355213 w 1322388"/>
                              <a:gd name="connsiteY112" fmla="*/ 118974 h 285750"/>
                              <a:gd name="connsiteX113" fmla="*/ 352037 w 1322388"/>
                              <a:gd name="connsiteY113" fmla="*/ 114725 h 285750"/>
                              <a:gd name="connsiteX114" fmla="*/ 354155 w 1322388"/>
                              <a:gd name="connsiteY114" fmla="*/ 112069 h 285750"/>
                              <a:gd name="connsiteX115" fmla="*/ 360507 w 1322388"/>
                              <a:gd name="connsiteY115" fmla="*/ 108883 h 285750"/>
                              <a:gd name="connsiteX116" fmla="*/ 367389 w 1322388"/>
                              <a:gd name="connsiteY116" fmla="*/ 105165 h 285750"/>
                              <a:gd name="connsiteX117" fmla="*/ 356801 w 1322388"/>
                              <a:gd name="connsiteY117" fmla="*/ 99322 h 285750"/>
                              <a:gd name="connsiteX118" fmla="*/ 332450 w 1322388"/>
                              <a:gd name="connsiteY118" fmla="*/ 89762 h 285750"/>
                              <a:gd name="connsiteX119" fmla="*/ 291688 w 1322388"/>
                              <a:gd name="connsiteY119" fmla="*/ 83388 h 285750"/>
                              <a:gd name="connsiteX120" fmla="*/ 234515 w 1322388"/>
                              <a:gd name="connsiteY120" fmla="*/ 86044 h 285750"/>
                              <a:gd name="connsiteX121" fmla="*/ 181577 w 1322388"/>
                              <a:gd name="connsiteY121" fmla="*/ 99322 h 285750"/>
                              <a:gd name="connsiteX122" fmla="*/ 157755 w 1322388"/>
                              <a:gd name="connsiteY122" fmla="*/ 108883 h 285750"/>
                              <a:gd name="connsiteX123" fmla="*/ 131286 w 1322388"/>
                              <a:gd name="connsiteY123" fmla="*/ 122692 h 285750"/>
                              <a:gd name="connsiteX124" fmla="*/ 84701 w 1322388"/>
                              <a:gd name="connsiteY124" fmla="*/ 159340 h 285750"/>
                              <a:gd name="connsiteX125" fmla="*/ 46586 w 1322388"/>
                              <a:gd name="connsiteY125" fmla="*/ 203955 h 285750"/>
                              <a:gd name="connsiteX126" fmla="*/ 17470 w 1322388"/>
                              <a:gd name="connsiteY126" fmla="*/ 254944 h 285750"/>
                              <a:gd name="connsiteX127" fmla="*/ 6882 w 1322388"/>
                              <a:gd name="connsiteY127" fmla="*/ 283094 h 285750"/>
                              <a:gd name="connsiteX128" fmla="*/ 4765 w 1322388"/>
                              <a:gd name="connsiteY128" fmla="*/ 285750 h 285750"/>
                              <a:gd name="connsiteX129" fmla="*/ 0 w 1322388"/>
                              <a:gd name="connsiteY129" fmla="*/ 284157 h 285750"/>
                              <a:gd name="connsiteX130" fmla="*/ 0 w 1322388"/>
                              <a:gd name="connsiteY130" fmla="*/ 280970 h 285750"/>
                              <a:gd name="connsiteX131" fmla="*/ 6353 w 1322388"/>
                              <a:gd name="connsiteY131" fmla="*/ 261849 h 285750"/>
                              <a:gd name="connsiteX132" fmla="*/ 22234 w 1322388"/>
                              <a:gd name="connsiteY132" fmla="*/ 225201 h 285750"/>
                              <a:gd name="connsiteX133" fmla="*/ 41821 w 1322388"/>
                              <a:gd name="connsiteY133" fmla="*/ 191739 h 285750"/>
                              <a:gd name="connsiteX134" fmla="*/ 67231 w 1322388"/>
                              <a:gd name="connsiteY134" fmla="*/ 160402 h 285750"/>
                              <a:gd name="connsiteX135" fmla="*/ 95288 w 1322388"/>
                              <a:gd name="connsiteY135" fmla="*/ 132784 h 285750"/>
                              <a:gd name="connsiteX136" fmla="*/ 127581 w 1322388"/>
                              <a:gd name="connsiteY136" fmla="*/ 109945 h 285750"/>
                              <a:gd name="connsiteX137" fmla="*/ 162520 w 1322388"/>
                              <a:gd name="connsiteY137" fmla="*/ 90824 h 285750"/>
                              <a:gd name="connsiteX138" fmla="*/ 199576 w 1322388"/>
                              <a:gd name="connsiteY138" fmla="*/ 76483 h 285750"/>
                              <a:gd name="connsiteX139" fmla="*/ 219692 w 1322388"/>
                              <a:gd name="connsiteY139" fmla="*/ 71703 h 285750"/>
                              <a:gd name="connsiteX140" fmla="*/ 239279 w 1322388"/>
                              <a:gd name="connsiteY140" fmla="*/ 67985 h 285750"/>
                              <a:gd name="connsiteX141" fmla="*/ 282159 w 1322388"/>
                              <a:gd name="connsiteY141" fmla="*/ 66392 h 285750"/>
                              <a:gd name="connsiteX142" fmla="*/ 323980 w 1322388"/>
                              <a:gd name="connsiteY142" fmla="*/ 73297 h 285750"/>
                              <a:gd name="connsiteX143" fmla="*/ 362625 w 1322388"/>
                              <a:gd name="connsiteY143" fmla="*/ 87637 h 285750"/>
                              <a:gd name="connsiteX144" fmla="*/ 379565 w 1322388"/>
                              <a:gd name="connsiteY144" fmla="*/ 98260 h 285750"/>
                              <a:gd name="connsiteX145" fmla="*/ 416092 w 1322388"/>
                              <a:gd name="connsiteY145" fmla="*/ 77546 h 285750"/>
                              <a:gd name="connsiteX146" fmla="*/ 492322 w 1322388"/>
                              <a:gd name="connsiteY146" fmla="*/ 39835 h 285750"/>
                              <a:gd name="connsiteX147" fmla="*/ 551613 w 1322388"/>
                              <a:gd name="connsiteY147" fmla="*/ 16465 h 285750"/>
                              <a:gd name="connsiteX148" fmla="*/ 592375 w 1322388"/>
                              <a:gd name="connsiteY148" fmla="*/ 5843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Lst>
                            <a:rect l="l" t="t" r="r" b="b"/>
                            <a:pathLst>
                              <a:path w="1322388" h="285750">
                                <a:moveTo>
                                  <a:pt x="874547" y="123825"/>
                                </a:moveTo>
                                <a:lnTo>
                                  <a:pt x="865104" y="137666"/>
                                </a:lnTo>
                                <a:lnTo>
                                  <a:pt x="856711" y="159492"/>
                                </a:lnTo>
                                <a:lnTo>
                                  <a:pt x="855662" y="175994"/>
                                </a:lnTo>
                                <a:lnTo>
                                  <a:pt x="857236" y="183979"/>
                                </a:lnTo>
                                <a:lnTo>
                                  <a:pt x="862482" y="195690"/>
                                </a:lnTo>
                                <a:lnTo>
                                  <a:pt x="876120" y="208466"/>
                                </a:lnTo>
                                <a:lnTo>
                                  <a:pt x="887661" y="212725"/>
                                </a:lnTo>
                                <a:lnTo>
                                  <a:pt x="894480" y="211660"/>
                                </a:lnTo>
                                <a:lnTo>
                                  <a:pt x="902349" y="207934"/>
                                </a:lnTo>
                                <a:lnTo>
                                  <a:pt x="914938" y="193561"/>
                                </a:lnTo>
                                <a:lnTo>
                                  <a:pt x="915987" y="183979"/>
                                </a:lnTo>
                                <a:lnTo>
                                  <a:pt x="915463" y="183447"/>
                                </a:lnTo>
                                <a:lnTo>
                                  <a:pt x="914938" y="182914"/>
                                </a:lnTo>
                                <a:lnTo>
                                  <a:pt x="896578" y="151507"/>
                                </a:lnTo>
                                <a:close/>
                                <a:moveTo>
                                  <a:pt x="384474" y="117475"/>
                                </a:moveTo>
                                <a:lnTo>
                                  <a:pt x="383409" y="120107"/>
                                </a:lnTo>
                                <a:lnTo>
                                  <a:pt x="381277" y="122213"/>
                                </a:lnTo>
                                <a:lnTo>
                                  <a:pt x="364226" y="134321"/>
                                </a:lnTo>
                                <a:lnTo>
                                  <a:pt x="345042" y="158536"/>
                                </a:lnTo>
                                <a:lnTo>
                                  <a:pt x="341312" y="178014"/>
                                </a:lnTo>
                                <a:lnTo>
                                  <a:pt x="343444" y="189069"/>
                                </a:lnTo>
                                <a:lnTo>
                                  <a:pt x="347707" y="200124"/>
                                </a:lnTo>
                                <a:lnTo>
                                  <a:pt x="363693" y="214337"/>
                                </a:lnTo>
                                <a:lnTo>
                                  <a:pt x="384474" y="219075"/>
                                </a:lnTo>
                                <a:lnTo>
                                  <a:pt x="404191" y="211705"/>
                                </a:lnTo>
                                <a:lnTo>
                                  <a:pt x="411118" y="201703"/>
                                </a:lnTo>
                                <a:lnTo>
                                  <a:pt x="414315" y="199597"/>
                                </a:lnTo>
                                <a:lnTo>
                                  <a:pt x="417512" y="201703"/>
                                </a:lnTo>
                                <a:lnTo>
                                  <a:pt x="417512" y="187490"/>
                                </a:lnTo>
                                <a:lnTo>
                                  <a:pt x="412716" y="163274"/>
                                </a:lnTo>
                                <a:lnTo>
                                  <a:pt x="404191" y="141691"/>
                                </a:lnTo>
                                <a:lnTo>
                                  <a:pt x="391935" y="124319"/>
                                </a:lnTo>
                                <a:close/>
                                <a:moveTo>
                                  <a:pt x="633137" y="0"/>
                                </a:moveTo>
                                <a:lnTo>
                                  <a:pt x="675487" y="0"/>
                                </a:lnTo>
                                <a:lnTo>
                                  <a:pt x="695604" y="2656"/>
                                </a:lnTo>
                                <a:lnTo>
                                  <a:pt x="722602" y="7436"/>
                                </a:lnTo>
                                <a:lnTo>
                                  <a:pt x="772893" y="24963"/>
                                </a:lnTo>
                                <a:lnTo>
                                  <a:pt x="820008" y="50458"/>
                                </a:lnTo>
                                <a:lnTo>
                                  <a:pt x="861829" y="83388"/>
                                </a:lnTo>
                                <a:lnTo>
                                  <a:pt x="880357" y="101978"/>
                                </a:lnTo>
                                <a:lnTo>
                                  <a:pt x="907885" y="83388"/>
                                </a:lnTo>
                                <a:lnTo>
                                  <a:pt x="965587" y="56300"/>
                                </a:lnTo>
                                <a:lnTo>
                                  <a:pt x="1027524" y="42491"/>
                                </a:lnTo>
                                <a:lnTo>
                                  <a:pt x="1089991" y="41960"/>
                                </a:lnTo>
                                <a:lnTo>
                                  <a:pt x="1150869" y="54176"/>
                                </a:lnTo>
                                <a:lnTo>
                                  <a:pt x="1208572" y="78608"/>
                                </a:lnTo>
                                <a:lnTo>
                                  <a:pt x="1259922" y="115787"/>
                                </a:lnTo>
                                <a:lnTo>
                                  <a:pt x="1303331" y="164652"/>
                                </a:lnTo>
                                <a:lnTo>
                                  <a:pt x="1320800" y="193864"/>
                                </a:lnTo>
                                <a:lnTo>
                                  <a:pt x="1322388" y="197582"/>
                                </a:lnTo>
                                <a:lnTo>
                                  <a:pt x="1319741" y="202893"/>
                                </a:lnTo>
                                <a:lnTo>
                                  <a:pt x="1314448" y="206080"/>
                                </a:lnTo>
                                <a:lnTo>
                                  <a:pt x="1308624" y="205549"/>
                                </a:lnTo>
                                <a:lnTo>
                                  <a:pt x="1305977" y="202362"/>
                                </a:lnTo>
                                <a:lnTo>
                                  <a:pt x="1287979" y="175805"/>
                                </a:lnTo>
                                <a:lnTo>
                                  <a:pt x="1245099" y="129597"/>
                                </a:lnTo>
                                <a:lnTo>
                                  <a:pt x="1196396" y="94542"/>
                                </a:lnTo>
                                <a:lnTo>
                                  <a:pt x="1142929" y="70641"/>
                                </a:lnTo>
                                <a:lnTo>
                                  <a:pt x="1086815" y="58425"/>
                                </a:lnTo>
                                <a:lnTo>
                                  <a:pt x="1029642" y="58425"/>
                                </a:lnTo>
                                <a:lnTo>
                                  <a:pt x="970881" y="69579"/>
                                </a:lnTo>
                                <a:lnTo>
                                  <a:pt x="914767" y="92948"/>
                                </a:lnTo>
                                <a:lnTo>
                                  <a:pt x="887239" y="109945"/>
                                </a:lnTo>
                                <a:lnTo>
                                  <a:pt x="898356" y="125348"/>
                                </a:lnTo>
                                <a:lnTo>
                                  <a:pt x="919002" y="157216"/>
                                </a:lnTo>
                                <a:lnTo>
                                  <a:pt x="927472" y="174743"/>
                                </a:lnTo>
                                <a:lnTo>
                                  <a:pt x="928001" y="180054"/>
                                </a:lnTo>
                                <a:lnTo>
                                  <a:pt x="925354" y="183772"/>
                                </a:lnTo>
                                <a:lnTo>
                                  <a:pt x="925884" y="194926"/>
                                </a:lnTo>
                                <a:lnTo>
                                  <a:pt x="916884" y="212985"/>
                                </a:lnTo>
                                <a:lnTo>
                                  <a:pt x="897826" y="224670"/>
                                </a:lnTo>
                                <a:lnTo>
                                  <a:pt x="875593" y="226263"/>
                                </a:lnTo>
                                <a:lnTo>
                                  <a:pt x="865005" y="220952"/>
                                </a:lnTo>
                                <a:lnTo>
                                  <a:pt x="857594" y="216172"/>
                                </a:lnTo>
                                <a:lnTo>
                                  <a:pt x="847536" y="204487"/>
                                </a:lnTo>
                                <a:lnTo>
                                  <a:pt x="839065" y="183772"/>
                                </a:lnTo>
                                <a:lnTo>
                                  <a:pt x="840654" y="153498"/>
                                </a:lnTo>
                                <a:lnTo>
                                  <a:pt x="854417" y="124285"/>
                                </a:lnTo>
                                <a:lnTo>
                                  <a:pt x="864476" y="113132"/>
                                </a:lnTo>
                                <a:lnTo>
                                  <a:pt x="845947" y="94011"/>
                                </a:lnTo>
                                <a:lnTo>
                                  <a:pt x="803068" y="61080"/>
                                </a:lnTo>
                                <a:lnTo>
                                  <a:pt x="757012" y="36648"/>
                                </a:lnTo>
                                <a:lnTo>
                                  <a:pt x="705133" y="20714"/>
                                </a:lnTo>
                                <a:lnTo>
                                  <a:pt x="676546" y="16465"/>
                                </a:lnTo>
                                <a:lnTo>
                                  <a:pt x="657489" y="14872"/>
                                </a:lnTo>
                                <a:lnTo>
                                  <a:pt x="619373" y="17527"/>
                                </a:lnTo>
                                <a:lnTo>
                                  <a:pt x="564847" y="28150"/>
                                </a:lnTo>
                                <a:lnTo>
                                  <a:pt x="457383" y="71703"/>
                                </a:lnTo>
                                <a:lnTo>
                                  <a:pt x="388564" y="105165"/>
                                </a:lnTo>
                                <a:lnTo>
                                  <a:pt x="398093" y="113663"/>
                                </a:lnTo>
                                <a:lnTo>
                                  <a:pt x="413974" y="134908"/>
                                </a:lnTo>
                                <a:lnTo>
                                  <a:pt x="423503" y="159340"/>
                                </a:lnTo>
                                <a:lnTo>
                                  <a:pt x="427738" y="189615"/>
                                </a:lnTo>
                                <a:lnTo>
                                  <a:pt x="426150" y="205549"/>
                                </a:lnTo>
                                <a:lnTo>
                                  <a:pt x="424562" y="209267"/>
                                </a:lnTo>
                                <a:lnTo>
                                  <a:pt x="417680" y="209267"/>
                                </a:lnTo>
                                <a:lnTo>
                                  <a:pt x="417151" y="205549"/>
                                </a:lnTo>
                                <a:lnTo>
                                  <a:pt x="410798" y="216703"/>
                                </a:lnTo>
                                <a:lnTo>
                                  <a:pt x="390152" y="230512"/>
                                </a:lnTo>
                                <a:lnTo>
                                  <a:pt x="366860" y="232106"/>
                                </a:lnTo>
                                <a:lnTo>
                                  <a:pt x="344626" y="220952"/>
                                </a:lnTo>
                                <a:lnTo>
                                  <a:pt x="336685" y="210860"/>
                                </a:lnTo>
                                <a:lnTo>
                                  <a:pt x="332450" y="202893"/>
                                </a:lnTo>
                                <a:lnTo>
                                  <a:pt x="327686" y="188553"/>
                                </a:lnTo>
                                <a:lnTo>
                                  <a:pt x="327686" y="166245"/>
                                </a:lnTo>
                                <a:lnTo>
                                  <a:pt x="339861" y="138095"/>
                                </a:lnTo>
                                <a:lnTo>
                                  <a:pt x="362095" y="117381"/>
                                </a:lnTo>
                                <a:lnTo>
                                  <a:pt x="376388" y="111538"/>
                                </a:lnTo>
                                <a:lnTo>
                                  <a:pt x="375859" y="110476"/>
                                </a:lnTo>
                                <a:lnTo>
                                  <a:pt x="366860" y="114725"/>
                                </a:lnTo>
                                <a:lnTo>
                                  <a:pt x="358390" y="118443"/>
                                </a:lnTo>
                                <a:lnTo>
                                  <a:pt x="355213" y="118974"/>
                                </a:lnTo>
                                <a:lnTo>
                                  <a:pt x="352037" y="114725"/>
                                </a:lnTo>
                                <a:lnTo>
                                  <a:pt x="354155" y="112069"/>
                                </a:lnTo>
                                <a:lnTo>
                                  <a:pt x="360507" y="108883"/>
                                </a:lnTo>
                                <a:lnTo>
                                  <a:pt x="367389" y="105165"/>
                                </a:lnTo>
                                <a:lnTo>
                                  <a:pt x="356801" y="99322"/>
                                </a:lnTo>
                                <a:lnTo>
                                  <a:pt x="332450" y="89762"/>
                                </a:lnTo>
                                <a:lnTo>
                                  <a:pt x="291688" y="83388"/>
                                </a:lnTo>
                                <a:lnTo>
                                  <a:pt x="234515" y="86044"/>
                                </a:lnTo>
                                <a:lnTo>
                                  <a:pt x="181577" y="99322"/>
                                </a:lnTo>
                                <a:lnTo>
                                  <a:pt x="157755" y="108883"/>
                                </a:lnTo>
                                <a:lnTo>
                                  <a:pt x="131286" y="122692"/>
                                </a:lnTo>
                                <a:lnTo>
                                  <a:pt x="84701" y="159340"/>
                                </a:lnTo>
                                <a:lnTo>
                                  <a:pt x="46586" y="203955"/>
                                </a:lnTo>
                                <a:lnTo>
                                  <a:pt x="17470" y="254944"/>
                                </a:lnTo>
                                <a:lnTo>
                                  <a:pt x="6882" y="283094"/>
                                </a:lnTo>
                                <a:lnTo>
                                  <a:pt x="4765" y="285750"/>
                                </a:lnTo>
                                <a:lnTo>
                                  <a:pt x="0" y="284157"/>
                                </a:lnTo>
                                <a:lnTo>
                                  <a:pt x="0" y="280970"/>
                                </a:lnTo>
                                <a:lnTo>
                                  <a:pt x="6353" y="261849"/>
                                </a:lnTo>
                                <a:lnTo>
                                  <a:pt x="22234" y="225201"/>
                                </a:lnTo>
                                <a:lnTo>
                                  <a:pt x="41821" y="191739"/>
                                </a:lnTo>
                                <a:lnTo>
                                  <a:pt x="67231" y="160402"/>
                                </a:lnTo>
                                <a:lnTo>
                                  <a:pt x="95288" y="132784"/>
                                </a:lnTo>
                                <a:lnTo>
                                  <a:pt x="127581" y="109945"/>
                                </a:lnTo>
                                <a:lnTo>
                                  <a:pt x="162520" y="90824"/>
                                </a:lnTo>
                                <a:lnTo>
                                  <a:pt x="199576" y="76483"/>
                                </a:lnTo>
                                <a:lnTo>
                                  <a:pt x="219692" y="71703"/>
                                </a:lnTo>
                                <a:lnTo>
                                  <a:pt x="239279" y="67985"/>
                                </a:lnTo>
                                <a:lnTo>
                                  <a:pt x="282159" y="66392"/>
                                </a:lnTo>
                                <a:lnTo>
                                  <a:pt x="323980" y="73297"/>
                                </a:lnTo>
                                <a:lnTo>
                                  <a:pt x="362625" y="87637"/>
                                </a:lnTo>
                                <a:lnTo>
                                  <a:pt x="379565" y="98260"/>
                                </a:lnTo>
                                <a:lnTo>
                                  <a:pt x="416092" y="77546"/>
                                </a:lnTo>
                                <a:lnTo>
                                  <a:pt x="492322" y="39835"/>
                                </a:lnTo>
                                <a:lnTo>
                                  <a:pt x="551613" y="16465"/>
                                </a:lnTo>
                                <a:lnTo>
                                  <a:pt x="592375" y="5843"/>
                                </a:lnTo>
                                <a:close/>
                              </a:path>
                            </a:pathLst>
                          </a:custGeom>
                          <a:solidFill>
                            <a:schemeClr val="tx2"/>
                          </a:solidFill>
                          <a:ln>
                            <a:noFill/>
                          </a:ln>
                        </wps:spPr>
                        <wps:bodyPr vert="horz" wrap="square" lIns="91440" tIns="45720" rIns="91440" bIns="45720" numCol="1" anchor="t" anchorCtr="0" compatLnSpc="1">
                          <a:prstTxWarp prst="textNoShape">
                            <a:avLst/>
                          </a:prstTxWarp>
                          <a:noAutofit/>
                        </wps:bodyPr>
                      </wps:wsp>
                      <wps:wsp>
                        <wps:cNvPr id="1608692693" name="Freeform 52"/>
                        <wps:cNvSpPr>
                          <a:spLocks/>
                        </wps:cNvSpPr>
                        <wps:spPr bwMode="auto">
                          <a:xfrm>
                            <a:off x="6956197" y="4768734"/>
                            <a:ext cx="1436688" cy="365125"/>
                          </a:xfrm>
                          <a:custGeom>
                            <a:avLst/>
                            <a:gdLst>
                              <a:gd name="T0" fmla="*/ 2713 w 2713"/>
                              <a:gd name="T1" fmla="*/ 688 h 688"/>
                              <a:gd name="T2" fmla="*/ 2445 w 2713"/>
                              <a:gd name="T3" fmla="*/ 665 h 688"/>
                              <a:gd name="T4" fmla="*/ 1909 w 2713"/>
                              <a:gd name="T5" fmla="*/ 638 h 688"/>
                              <a:gd name="T6" fmla="*/ 1641 w 2713"/>
                              <a:gd name="T7" fmla="*/ 629 h 688"/>
                              <a:gd name="T8" fmla="*/ 1344 w 2713"/>
                              <a:gd name="T9" fmla="*/ 619 h 688"/>
                              <a:gd name="T10" fmla="*/ 750 w 2713"/>
                              <a:gd name="T11" fmla="*/ 612 h 688"/>
                              <a:gd name="T12" fmla="*/ 453 w 2713"/>
                              <a:gd name="T13" fmla="*/ 619 h 688"/>
                              <a:gd name="T14" fmla="*/ 455 w 2713"/>
                              <a:gd name="T15" fmla="*/ 613 h 688"/>
                              <a:gd name="T16" fmla="*/ 452 w 2713"/>
                              <a:gd name="T17" fmla="*/ 606 h 688"/>
                              <a:gd name="T18" fmla="*/ 404 w 2713"/>
                              <a:gd name="T19" fmla="*/ 525 h 688"/>
                              <a:gd name="T20" fmla="*/ 299 w 2713"/>
                              <a:gd name="T21" fmla="*/ 368 h 688"/>
                              <a:gd name="T22" fmla="*/ 185 w 2713"/>
                              <a:gd name="T23" fmla="*/ 216 h 688"/>
                              <a:gd name="T24" fmla="*/ 63 w 2713"/>
                              <a:gd name="T25" fmla="*/ 69 h 688"/>
                              <a:gd name="T26" fmla="*/ 0 w 2713"/>
                              <a:gd name="T27" fmla="*/ 0 h 688"/>
                              <a:gd name="T28" fmla="*/ 168 w 2713"/>
                              <a:gd name="T29" fmla="*/ 43 h 688"/>
                              <a:gd name="T30" fmla="*/ 509 w 2713"/>
                              <a:gd name="T31" fmla="*/ 121 h 688"/>
                              <a:gd name="T32" fmla="*/ 1025 w 2713"/>
                              <a:gd name="T33" fmla="*/ 232 h 688"/>
                              <a:gd name="T34" fmla="*/ 1539 w 2713"/>
                              <a:gd name="T35" fmla="*/ 343 h 688"/>
                              <a:gd name="T36" fmla="*/ 1878 w 2713"/>
                              <a:gd name="T37" fmla="*/ 426 h 688"/>
                              <a:gd name="T38" fmla="*/ 2217 w 2713"/>
                              <a:gd name="T39" fmla="*/ 518 h 688"/>
                              <a:gd name="T40" fmla="*/ 2549 w 2713"/>
                              <a:gd name="T41" fmla="*/ 626 h 688"/>
                              <a:gd name="T42" fmla="*/ 2713 w 2713"/>
                              <a:gd name="T43" fmla="*/ 688 h 6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713" h="688">
                                <a:moveTo>
                                  <a:pt x="2713" y="688"/>
                                </a:moveTo>
                                <a:lnTo>
                                  <a:pt x="2445" y="665"/>
                                </a:lnTo>
                                <a:lnTo>
                                  <a:pt x="1909" y="638"/>
                                </a:lnTo>
                                <a:lnTo>
                                  <a:pt x="1641" y="629"/>
                                </a:lnTo>
                                <a:lnTo>
                                  <a:pt x="1344" y="619"/>
                                </a:lnTo>
                                <a:lnTo>
                                  <a:pt x="750" y="612"/>
                                </a:lnTo>
                                <a:lnTo>
                                  <a:pt x="453" y="619"/>
                                </a:lnTo>
                                <a:lnTo>
                                  <a:pt x="455" y="613"/>
                                </a:lnTo>
                                <a:lnTo>
                                  <a:pt x="452" y="606"/>
                                </a:lnTo>
                                <a:lnTo>
                                  <a:pt x="404" y="525"/>
                                </a:lnTo>
                                <a:lnTo>
                                  <a:pt x="299" y="368"/>
                                </a:lnTo>
                                <a:lnTo>
                                  <a:pt x="185" y="216"/>
                                </a:lnTo>
                                <a:lnTo>
                                  <a:pt x="63" y="69"/>
                                </a:lnTo>
                                <a:lnTo>
                                  <a:pt x="0" y="0"/>
                                </a:lnTo>
                                <a:lnTo>
                                  <a:pt x="168" y="43"/>
                                </a:lnTo>
                                <a:lnTo>
                                  <a:pt x="509" y="121"/>
                                </a:lnTo>
                                <a:lnTo>
                                  <a:pt x="1025" y="232"/>
                                </a:lnTo>
                                <a:lnTo>
                                  <a:pt x="1539" y="343"/>
                                </a:lnTo>
                                <a:lnTo>
                                  <a:pt x="1878" y="426"/>
                                </a:lnTo>
                                <a:lnTo>
                                  <a:pt x="2217" y="518"/>
                                </a:lnTo>
                                <a:lnTo>
                                  <a:pt x="2549" y="626"/>
                                </a:lnTo>
                                <a:lnTo>
                                  <a:pt x="2713" y="688"/>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08692694" name="Freeform 53"/>
                        <wps:cNvSpPr>
                          <a:spLocks/>
                        </wps:cNvSpPr>
                        <wps:spPr bwMode="auto">
                          <a:xfrm>
                            <a:off x="7303860" y="5167197"/>
                            <a:ext cx="1106488" cy="415925"/>
                          </a:xfrm>
                          <a:custGeom>
                            <a:avLst/>
                            <a:gdLst>
                              <a:gd name="T0" fmla="*/ 2091 w 2091"/>
                              <a:gd name="T1" fmla="*/ 0 h 786"/>
                              <a:gd name="T2" fmla="*/ 1681 w 2091"/>
                              <a:gd name="T3" fmla="*/ 177 h 786"/>
                              <a:gd name="T4" fmla="*/ 1066 w 2091"/>
                              <a:gd name="T5" fmla="*/ 459 h 786"/>
                              <a:gd name="T6" fmla="*/ 768 w 2091"/>
                              <a:gd name="T7" fmla="*/ 616 h 786"/>
                              <a:gd name="T8" fmla="*/ 574 w 2091"/>
                              <a:gd name="T9" fmla="*/ 727 h 786"/>
                              <a:gd name="T10" fmla="*/ 479 w 2091"/>
                              <a:gd name="T11" fmla="*/ 786 h 786"/>
                              <a:gd name="T12" fmla="*/ 460 w 2091"/>
                              <a:gd name="T13" fmla="*/ 786 h 786"/>
                              <a:gd name="T14" fmla="*/ 465 w 2091"/>
                              <a:gd name="T15" fmla="*/ 783 h 786"/>
                              <a:gd name="T16" fmla="*/ 469 w 2091"/>
                              <a:gd name="T17" fmla="*/ 773 h 786"/>
                              <a:gd name="T18" fmla="*/ 465 w 2091"/>
                              <a:gd name="T19" fmla="*/ 766 h 786"/>
                              <a:gd name="T20" fmla="*/ 358 w 2091"/>
                              <a:gd name="T21" fmla="*/ 605 h 786"/>
                              <a:gd name="T22" fmla="*/ 185 w 2091"/>
                              <a:gd name="T23" fmla="*/ 363 h 786"/>
                              <a:gd name="T24" fmla="*/ 65 w 2091"/>
                              <a:gd name="T25" fmla="*/ 209 h 786"/>
                              <a:gd name="T26" fmla="*/ 0 w 2091"/>
                              <a:gd name="T27" fmla="*/ 135 h 786"/>
                              <a:gd name="T28" fmla="*/ 1 w 2091"/>
                              <a:gd name="T29" fmla="*/ 134 h 786"/>
                              <a:gd name="T30" fmla="*/ 3 w 2091"/>
                              <a:gd name="T31" fmla="*/ 137 h 786"/>
                              <a:gd name="T32" fmla="*/ 7 w 2091"/>
                              <a:gd name="T33" fmla="*/ 138 h 786"/>
                              <a:gd name="T34" fmla="*/ 73 w 2091"/>
                              <a:gd name="T35" fmla="*/ 146 h 786"/>
                              <a:gd name="T36" fmla="*/ 208 w 2091"/>
                              <a:gd name="T37" fmla="*/ 151 h 786"/>
                              <a:gd name="T38" fmla="*/ 413 w 2091"/>
                              <a:gd name="T39" fmla="*/ 147 h 786"/>
                              <a:gd name="T40" fmla="*/ 548 w 2091"/>
                              <a:gd name="T41" fmla="*/ 141 h 786"/>
                              <a:gd name="T42" fmla="*/ 829 w 2091"/>
                              <a:gd name="T43" fmla="*/ 130 h 786"/>
                              <a:gd name="T44" fmla="*/ 1110 w 2091"/>
                              <a:gd name="T45" fmla="*/ 111 h 786"/>
                              <a:gd name="T46" fmla="*/ 1356 w 2091"/>
                              <a:gd name="T47" fmla="*/ 91 h 786"/>
                              <a:gd name="T48" fmla="*/ 1847 w 2091"/>
                              <a:gd name="T49" fmla="*/ 35 h 786"/>
                              <a:gd name="T50" fmla="*/ 2091 w 2091"/>
                              <a:gd name="T51" fmla="*/ 0 h 7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091" h="786">
                                <a:moveTo>
                                  <a:pt x="2091" y="0"/>
                                </a:moveTo>
                                <a:lnTo>
                                  <a:pt x="1681" y="177"/>
                                </a:lnTo>
                                <a:lnTo>
                                  <a:pt x="1066" y="459"/>
                                </a:lnTo>
                                <a:lnTo>
                                  <a:pt x="768" y="616"/>
                                </a:lnTo>
                                <a:lnTo>
                                  <a:pt x="574" y="727"/>
                                </a:lnTo>
                                <a:lnTo>
                                  <a:pt x="479" y="786"/>
                                </a:lnTo>
                                <a:lnTo>
                                  <a:pt x="460" y="786"/>
                                </a:lnTo>
                                <a:lnTo>
                                  <a:pt x="465" y="783"/>
                                </a:lnTo>
                                <a:lnTo>
                                  <a:pt x="469" y="773"/>
                                </a:lnTo>
                                <a:lnTo>
                                  <a:pt x="465" y="766"/>
                                </a:lnTo>
                                <a:lnTo>
                                  <a:pt x="358" y="605"/>
                                </a:lnTo>
                                <a:lnTo>
                                  <a:pt x="185" y="363"/>
                                </a:lnTo>
                                <a:lnTo>
                                  <a:pt x="65" y="209"/>
                                </a:lnTo>
                                <a:lnTo>
                                  <a:pt x="0" y="135"/>
                                </a:lnTo>
                                <a:lnTo>
                                  <a:pt x="1" y="134"/>
                                </a:lnTo>
                                <a:lnTo>
                                  <a:pt x="3" y="137"/>
                                </a:lnTo>
                                <a:lnTo>
                                  <a:pt x="7" y="138"/>
                                </a:lnTo>
                                <a:lnTo>
                                  <a:pt x="73" y="146"/>
                                </a:lnTo>
                                <a:lnTo>
                                  <a:pt x="208" y="151"/>
                                </a:lnTo>
                                <a:lnTo>
                                  <a:pt x="413" y="147"/>
                                </a:lnTo>
                                <a:lnTo>
                                  <a:pt x="548" y="141"/>
                                </a:lnTo>
                                <a:lnTo>
                                  <a:pt x="829" y="130"/>
                                </a:lnTo>
                                <a:lnTo>
                                  <a:pt x="1110" y="111"/>
                                </a:lnTo>
                                <a:lnTo>
                                  <a:pt x="1356" y="91"/>
                                </a:lnTo>
                                <a:lnTo>
                                  <a:pt x="1847" y="35"/>
                                </a:lnTo>
                                <a:lnTo>
                                  <a:pt x="2091" y="0"/>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608692695" name="Freeform 55"/>
                        <wps:cNvSpPr>
                          <a:spLocks/>
                        </wps:cNvSpPr>
                        <wps:spPr bwMode="auto">
                          <a:xfrm>
                            <a:off x="7273697" y="5265622"/>
                            <a:ext cx="84138" cy="76200"/>
                          </a:xfrm>
                          <a:custGeom>
                            <a:avLst/>
                            <a:gdLst>
                              <a:gd name="T0" fmla="*/ 61 w 157"/>
                              <a:gd name="T1" fmla="*/ 0 h 144"/>
                              <a:gd name="T2" fmla="*/ 107 w 157"/>
                              <a:gd name="T3" fmla="*/ 71 h 144"/>
                              <a:gd name="T4" fmla="*/ 157 w 157"/>
                              <a:gd name="T5" fmla="*/ 141 h 144"/>
                              <a:gd name="T6" fmla="*/ 78 w 157"/>
                              <a:gd name="T7" fmla="*/ 143 h 144"/>
                              <a:gd name="T8" fmla="*/ 0 w 157"/>
                              <a:gd name="T9" fmla="*/ 144 h 144"/>
                              <a:gd name="T10" fmla="*/ 30 w 157"/>
                              <a:gd name="T11" fmla="*/ 74 h 144"/>
                              <a:gd name="T12" fmla="*/ 61 w 157"/>
                              <a:gd name="T13" fmla="*/ 0 h 144"/>
                            </a:gdLst>
                            <a:ahLst/>
                            <a:cxnLst>
                              <a:cxn ang="0">
                                <a:pos x="T0" y="T1"/>
                              </a:cxn>
                              <a:cxn ang="0">
                                <a:pos x="T2" y="T3"/>
                              </a:cxn>
                              <a:cxn ang="0">
                                <a:pos x="T4" y="T5"/>
                              </a:cxn>
                              <a:cxn ang="0">
                                <a:pos x="T6" y="T7"/>
                              </a:cxn>
                              <a:cxn ang="0">
                                <a:pos x="T8" y="T9"/>
                              </a:cxn>
                              <a:cxn ang="0">
                                <a:pos x="T10" y="T11"/>
                              </a:cxn>
                              <a:cxn ang="0">
                                <a:pos x="T12" y="T13"/>
                              </a:cxn>
                            </a:cxnLst>
                            <a:rect l="0" t="0" r="r" b="b"/>
                            <a:pathLst>
                              <a:path w="157" h="144">
                                <a:moveTo>
                                  <a:pt x="61" y="0"/>
                                </a:moveTo>
                                <a:lnTo>
                                  <a:pt x="107" y="71"/>
                                </a:lnTo>
                                <a:lnTo>
                                  <a:pt x="157" y="141"/>
                                </a:lnTo>
                                <a:lnTo>
                                  <a:pt x="78" y="143"/>
                                </a:lnTo>
                                <a:lnTo>
                                  <a:pt x="0" y="144"/>
                                </a:lnTo>
                                <a:lnTo>
                                  <a:pt x="30" y="74"/>
                                </a:lnTo>
                                <a:lnTo>
                                  <a:pt x="61" y="0"/>
                                </a:lnTo>
                                <a:close/>
                              </a:path>
                            </a:pathLst>
                          </a:custGeom>
                          <a:solidFill>
                            <a:schemeClr val="tx2"/>
                          </a:solidFill>
                          <a:ln>
                            <a:noFill/>
                          </a:ln>
                        </wps:spPr>
                        <wps:bodyPr vert="horz" wrap="square" lIns="91440" tIns="45720" rIns="91440" bIns="45720" numCol="1" anchor="t" anchorCtr="0" compatLnSpc="1">
                          <a:prstTxWarp prst="textNoShape">
                            <a:avLst/>
                          </a:prstTxWarp>
                        </wps:bodyPr>
                      </wps:wsp>
                      <wps:wsp>
                        <wps:cNvPr id="1608692696" name="Freeform 56"/>
                        <wps:cNvSpPr>
                          <a:spLocks/>
                        </wps:cNvSpPr>
                        <wps:spPr bwMode="auto">
                          <a:xfrm>
                            <a:off x="6613297" y="768234"/>
                            <a:ext cx="1331913" cy="803275"/>
                          </a:xfrm>
                          <a:custGeom>
                            <a:avLst/>
                            <a:gdLst>
                              <a:gd name="T0" fmla="*/ 2481 w 2517"/>
                              <a:gd name="T1" fmla="*/ 586 h 1517"/>
                              <a:gd name="T2" fmla="*/ 2401 w 2517"/>
                              <a:gd name="T3" fmla="*/ 432 h 1517"/>
                              <a:gd name="T4" fmla="*/ 2283 w 2517"/>
                              <a:gd name="T5" fmla="*/ 311 h 1517"/>
                              <a:gd name="T6" fmla="*/ 2137 w 2517"/>
                              <a:gd name="T7" fmla="*/ 220 h 1517"/>
                              <a:gd name="T8" fmla="*/ 2013 w 2517"/>
                              <a:gd name="T9" fmla="*/ 170 h 1517"/>
                              <a:gd name="T10" fmla="*/ 1701 w 2517"/>
                              <a:gd name="T11" fmla="*/ 87 h 1517"/>
                              <a:gd name="T12" fmla="*/ 1271 w 2517"/>
                              <a:gd name="T13" fmla="*/ 19 h 1517"/>
                              <a:gd name="T14" fmla="*/ 1081 w 2517"/>
                              <a:gd name="T15" fmla="*/ 3 h 1517"/>
                              <a:gd name="T16" fmla="*/ 715 w 2517"/>
                              <a:gd name="T17" fmla="*/ 12 h 1517"/>
                              <a:gd name="T18" fmla="*/ 405 w 2517"/>
                              <a:gd name="T19" fmla="*/ 84 h 1517"/>
                              <a:gd name="T20" fmla="*/ 254 w 2517"/>
                              <a:gd name="T21" fmla="*/ 161 h 1517"/>
                              <a:gd name="T22" fmla="*/ 133 w 2517"/>
                              <a:gd name="T23" fmla="*/ 271 h 1517"/>
                              <a:gd name="T24" fmla="*/ 51 w 2517"/>
                              <a:gd name="T25" fmla="*/ 418 h 1517"/>
                              <a:gd name="T26" fmla="*/ 23 w 2517"/>
                              <a:gd name="T27" fmla="*/ 556 h 1517"/>
                              <a:gd name="T28" fmla="*/ 1 w 2517"/>
                              <a:gd name="T29" fmla="*/ 675 h 1517"/>
                              <a:gd name="T30" fmla="*/ 7 w 2517"/>
                              <a:gd name="T31" fmla="*/ 838 h 1517"/>
                              <a:gd name="T32" fmla="*/ 54 w 2517"/>
                              <a:gd name="T33" fmla="*/ 997 h 1517"/>
                              <a:gd name="T34" fmla="*/ 142 w 2517"/>
                              <a:gd name="T35" fmla="*/ 1148 h 1517"/>
                              <a:gd name="T36" fmla="*/ 205 w 2517"/>
                              <a:gd name="T37" fmla="*/ 1219 h 1517"/>
                              <a:gd name="T38" fmla="*/ 361 w 2517"/>
                              <a:gd name="T39" fmla="*/ 1333 h 1517"/>
                              <a:gd name="T40" fmla="*/ 585 w 2517"/>
                              <a:gd name="T41" fmla="*/ 1420 h 1517"/>
                              <a:gd name="T42" fmla="*/ 870 w 2517"/>
                              <a:gd name="T43" fmla="*/ 1475 h 1517"/>
                              <a:gd name="T44" fmla="*/ 1196 w 2517"/>
                              <a:gd name="T45" fmla="*/ 1510 h 1517"/>
                              <a:gd name="T46" fmla="*/ 1632 w 2517"/>
                              <a:gd name="T47" fmla="*/ 1508 h 1517"/>
                              <a:gd name="T48" fmla="*/ 1823 w 2517"/>
                              <a:gd name="T49" fmla="*/ 1484 h 1517"/>
                              <a:gd name="T50" fmla="*/ 2107 w 2517"/>
                              <a:gd name="T51" fmla="*/ 1402 h 1517"/>
                              <a:gd name="T52" fmla="*/ 2254 w 2517"/>
                              <a:gd name="T53" fmla="*/ 1320 h 1517"/>
                              <a:gd name="T54" fmla="*/ 2349 w 2517"/>
                              <a:gd name="T55" fmla="*/ 1236 h 1517"/>
                              <a:gd name="T56" fmla="*/ 2424 w 2517"/>
                              <a:gd name="T57" fmla="*/ 1138 h 1517"/>
                              <a:gd name="T58" fmla="*/ 2490 w 2517"/>
                              <a:gd name="T59" fmla="*/ 992 h 1517"/>
                              <a:gd name="T60" fmla="*/ 2517 w 2517"/>
                              <a:gd name="T61" fmla="*/ 832 h 1517"/>
                              <a:gd name="T62" fmla="*/ 2504 w 2517"/>
                              <a:gd name="T63" fmla="*/ 671 h 15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517" h="1517">
                                <a:moveTo>
                                  <a:pt x="2494" y="631"/>
                                </a:moveTo>
                                <a:lnTo>
                                  <a:pt x="2481" y="586"/>
                                </a:lnTo>
                                <a:lnTo>
                                  <a:pt x="2445" y="505"/>
                                </a:lnTo>
                                <a:lnTo>
                                  <a:pt x="2401" y="432"/>
                                </a:lnTo>
                                <a:lnTo>
                                  <a:pt x="2346" y="369"/>
                                </a:lnTo>
                                <a:lnTo>
                                  <a:pt x="2283" y="311"/>
                                </a:lnTo>
                                <a:lnTo>
                                  <a:pt x="2214" y="262"/>
                                </a:lnTo>
                                <a:lnTo>
                                  <a:pt x="2137" y="220"/>
                                </a:lnTo>
                                <a:lnTo>
                                  <a:pt x="2057" y="184"/>
                                </a:lnTo>
                                <a:lnTo>
                                  <a:pt x="2013" y="170"/>
                                </a:lnTo>
                                <a:lnTo>
                                  <a:pt x="1911" y="138"/>
                                </a:lnTo>
                                <a:lnTo>
                                  <a:pt x="1701" y="87"/>
                                </a:lnTo>
                                <a:lnTo>
                                  <a:pt x="1487" y="48"/>
                                </a:lnTo>
                                <a:lnTo>
                                  <a:pt x="1271" y="19"/>
                                </a:lnTo>
                                <a:lnTo>
                                  <a:pt x="1164" y="9"/>
                                </a:lnTo>
                                <a:lnTo>
                                  <a:pt x="1081" y="3"/>
                                </a:lnTo>
                                <a:lnTo>
                                  <a:pt x="901" y="0"/>
                                </a:lnTo>
                                <a:lnTo>
                                  <a:pt x="715" y="12"/>
                                </a:lnTo>
                                <a:lnTo>
                                  <a:pt x="534" y="43"/>
                                </a:lnTo>
                                <a:lnTo>
                                  <a:pt x="405" y="84"/>
                                </a:lnTo>
                                <a:lnTo>
                                  <a:pt x="326" y="118"/>
                                </a:lnTo>
                                <a:lnTo>
                                  <a:pt x="254" y="161"/>
                                </a:lnTo>
                                <a:lnTo>
                                  <a:pt x="190" y="212"/>
                                </a:lnTo>
                                <a:lnTo>
                                  <a:pt x="133" y="271"/>
                                </a:lnTo>
                                <a:lnTo>
                                  <a:pt x="86" y="340"/>
                                </a:lnTo>
                                <a:lnTo>
                                  <a:pt x="51" y="418"/>
                                </a:lnTo>
                                <a:lnTo>
                                  <a:pt x="28" y="507"/>
                                </a:lnTo>
                                <a:lnTo>
                                  <a:pt x="23" y="556"/>
                                </a:lnTo>
                                <a:lnTo>
                                  <a:pt x="13" y="595"/>
                                </a:lnTo>
                                <a:lnTo>
                                  <a:pt x="1" y="675"/>
                                </a:lnTo>
                                <a:lnTo>
                                  <a:pt x="0" y="756"/>
                                </a:lnTo>
                                <a:lnTo>
                                  <a:pt x="7" y="838"/>
                                </a:lnTo>
                                <a:lnTo>
                                  <a:pt x="25" y="918"/>
                                </a:lnTo>
                                <a:lnTo>
                                  <a:pt x="54" y="997"/>
                                </a:lnTo>
                                <a:lnTo>
                                  <a:pt x="93" y="1075"/>
                                </a:lnTo>
                                <a:lnTo>
                                  <a:pt x="142" y="1148"/>
                                </a:lnTo>
                                <a:lnTo>
                                  <a:pt x="172" y="1183"/>
                                </a:lnTo>
                                <a:lnTo>
                                  <a:pt x="205" y="1219"/>
                                </a:lnTo>
                                <a:lnTo>
                                  <a:pt x="280" y="1281"/>
                                </a:lnTo>
                                <a:lnTo>
                                  <a:pt x="361" y="1333"/>
                                </a:lnTo>
                                <a:lnTo>
                                  <a:pt x="449" y="1373"/>
                                </a:lnTo>
                                <a:lnTo>
                                  <a:pt x="585" y="1420"/>
                                </a:lnTo>
                                <a:lnTo>
                                  <a:pt x="775" y="1462"/>
                                </a:lnTo>
                                <a:lnTo>
                                  <a:pt x="870" y="1475"/>
                                </a:lnTo>
                                <a:lnTo>
                                  <a:pt x="978" y="1491"/>
                                </a:lnTo>
                                <a:lnTo>
                                  <a:pt x="1196" y="1510"/>
                                </a:lnTo>
                                <a:lnTo>
                                  <a:pt x="1413" y="1517"/>
                                </a:lnTo>
                                <a:lnTo>
                                  <a:pt x="1632" y="1508"/>
                                </a:lnTo>
                                <a:lnTo>
                                  <a:pt x="1740" y="1495"/>
                                </a:lnTo>
                                <a:lnTo>
                                  <a:pt x="1823" y="1484"/>
                                </a:lnTo>
                                <a:lnTo>
                                  <a:pt x="1988" y="1446"/>
                                </a:lnTo>
                                <a:lnTo>
                                  <a:pt x="2107" y="1402"/>
                                </a:lnTo>
                                <a:lnTo>
                                  <a:pt x="2182" y="1364"/>
                                </a:lnTo>
                                <a:lnTo>
                                  <a:pt x="2254" y="1320"/>
                                </a:lnTo>
                                <a:lnTo>
                                  <a:pt x="2319" y="1266"/>
                                </a:lnTo>
                                <a:lnTo>
                                  <a:pt x="2349" y="1236"/>
                                </a:lnTo>
                                <a:lnTo>
                                  <a:pt x="2376" y="1206"/>
                                </a:lnTo>
                                <a:lnTo>
                                  <a:pt x="2424" y="1138"/>
                                </a:lnTo>
                                <a:lnTo>
                                  <a:pt x="2463" y="1068"/>
                                </a:lnTo>
                                <a:lnTo>
                                  <a:pt x="2490" y="992"/>
                                </a:lnTo>
                                <a:lnTo>
                                  <a:pt x="2509" y="913"/>
                                </a:lnTo>
                                <a:lnTo>
                                  <a:pt x="2517" y="832"/>
                                </a:lnTo>
                                <a:lnTo>
                                  <a:pt x="2516" y="751"/>
                                </a:lnTo>
                                <a:lnTo>
                                  <a:pt x="2504" y="671"/>
                                </a:lnTo>
                                <a:lnTo>
                                  <a:pt x="2494" y="631"/>
                                </a:lnTo>
                                <a:close/>
                              </a:path>
                            </a:pathLst>
                          </a:custGeom>
                          <a:solidFill>
                            <a:srgbClr val="168489"/>
                          </a:solidFill>
                          <a:ln>
                            <a:noFill/>
                          </a:ln>
                        </wps:spPr>
                        <wps:txbx>
                          <w:txbxContent>
                            <w:p w:rsidR="00F77577" w:rsidRDefault="00F77577" w:rsidP="00F77577">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wps:txbx>
                        <wps:bodyPr vert="horz" wrap="square" lIns="91440" tIns="45720" rIns="91440" bIns="45720" numCol="1" anchor="ctr" anchorCtr="0" compatLnSpc="1">
                          <a:prstTxWarp prst="textNoShape">
                            <a:avLst/>
                          </a:prstTxWarp>
                        </wps:bodyPr>
                      </wps:wsp>
                      <wps:wsp>
                        <wps:cNvPr id="1608692697" name="Freeform 128"/>
                        <wps:cNvSpPr>
                          <a:spLocks/>
                        </wps:cNvSpPr>
                        <wps:spPr bwMode="auto">
                          <a:xfrm>
                            <a:off x="4032022" y="728547"/>
                            <a:ext cx="1530350" cy="833438"/>
                          </a:xfrm>
                          <a:custGeom>
                            <a:avLst/>
                            <a:gdLst>
                              <a:gd name="T0" fmla="*/ 2875 w 2892"/>
                              <a:gd name="T1" fmla="*/ 710 h 1574"/>
                              <a:gd name="T2" fmla="*/ 2812 w 2892"/>
                              <a:gd name="T3" fmla="*/ 552 h 1574"/>
                              <a:gd name="T4" fmla="*/ 2710 w 2892"/>
                              <a:gd name="T5" fmla="*/ 417 h 1574"/>
                              <a:gd name="T6" fmla="*/ 2579 w 2892"/>
                              <a:gd name="T7" fmla="*/ 305 h 1574"/>
                              <a:gd name="T8" fmla="*/ 2469 w 2892"/>
                              <a:gd name="T9" fmla="*/ 237 h 1574"/>
                              <a:gd name="T10" fmla="*/ 2200 w 2892"/>
                              <a:gd name="T11" fmla="*/ 119 h 1574"/>
                              <a:gd name="T12" fmla="*/ 1814 w 2892"/>
                              <a:gd name="T13" fmla="*/ 27 h 1574"/>
                              <a:gd name="T14" fmla="*/ 1417 w 2892"/>
                              <a:gd name="T15" fmla="*/ 0 h 1574"/>
                              <a:gd name="T16" fmla="*/ 1024 w 2892"/>
                              <a:gd name="T17" fmla="*/ 34 h 1574"/>
                              <a:gd name="T18" fmla="*/ 830 w 2892"/>
                              <a:gd name="T19" fmla="*/ 71 h 1574"/>
                              <a:gd name="T20" fmla="*/ 477 w 2892"/>
                              <a:gd name="T21" fmla="*/ 188 h 1574"/>
                              <a:gd name="T22" fmla="*/ 296 w 2892"/>
                              <a:gd name="T23" fmla="*/ 294 h 1574"/>
                              <a:gd name="T24" fmla="*/ 182 w 2892"/>
                              <a:gd name="T25" fmla="*/ 399 h 1574"/>
                              <a:gd name="T26" fmla="*/ 111 w 2892"/>
                              <a:gd name="T27" fmla="*/ 496 h 1574"/>
                              <a:gd name="T28" fmla="*/ 42 w 2892"/>
                              <a:gd name="T29" fmla="*/ 644 h 1574"/>
                              <a:gd name="T30" fmla="*/ 8 w 2892"/>
                              <a:gd name="T31" fmla="*/ 804 h 1574"/>
                              <a:gd name="T32" fmla="*/ 18 w 2892"/>
                              <a:gd name="T33" fmla="*/ 963 h 1574"/>
                              <a:gd name="T34" fmla="*/ 15 w 2892"/>
                              <a:gd name="T35" fmla="*/ 1015 h 1574"/>
                              <a:gd name="T36" fmla="*/ 0 w 2892"/>
                              <a:gd name="T37" fmla="*/ 1077 h 1574"/>
                              <a:gd name="T38" fmla="*/ 26 w 2892"/>
                              <a:gd name="T39" fmla="*/ 1188 h 1574"/>
                              <a:gd name="T40" fmla="*/ 107 w 2892"/>
                              <a:gd name="T41" fmla="*/ 1300 h 1574"/>
                              <a:gd name="T42" fmla="*/ 224 w 2892"/>
                              <a:gd name="T43" fmla="*/ 1381 h 1574"/>
                              <a:gd name="T44" fmla="*/ 396 w 2892"/>
                              <a:gd name="T45" fmla="*/ 1445 h 1574"/>
                              <a:gd name="T46" fmla="*/ 697 w 2892"/>
                              <a:gd name="T47" fmla="*/ 1515 h 1574"/>
                              <a:gd name="T48" fmla="*/ 1105 w 2892"/>
                              <a:gd name="T49" fmla="*/ 1565 h 1574"/>
                              <a:gd name="T50" fmla="*/ 1313 w 2892"/>
                              <a:gd name="T51" fmla="*/ 1574 h 1574"/>
                              <a:gd name="T52" fmla="*/ 1734 w 2892"/>
                              <a:gd name="T53" fmla="*/ 1555 h 1574"/>
                              <a:gd name="T54" fmla="*/ 2047 w 2892"/>
                              <a:gd name="T55" fmla="*/ 1510 h 1574"/>
                              <a:gd name="T56" fmla="*/ 2292 w 2892"/>
                              <a:gd name="T57" fmla="*/ 1457 h 1574"/>
                              <a:gd name="T58" fmla="*/ 2561 w 2892"/>
                              <a:gd name="T59" fmla="*/ 1349 h 1574"/>
                              <a:gd name="T60" fmla="*/ 2666 w 2892"/>
                              <a:gd name="T61" fmla="*/ 1280 h 1574"/>
                              <a:gd name="T62" fmla="*/ 2751 w 2892"/>
                              <a:gd name="T63" fmla="*/ 1204 h 1574"/>
                              <a:gd name="T64" fmla="*/ 2836 w 2892"/>
                              <a:gd name="T65" fmla="*/ 1081 h 1574"/>
                              <a:gd name="T66" fmla="*/ 2884 w 2892"/>
                              <a:gd name="T67" fmla="*/ 943 h 1574"/>
                              <a:gd name="T68" fmla="*/ 2891 w 2892"/>
                              <a:gd name="T69" fmla="*/ 792 h 15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892" h="1574">
                                <a:moveTo>
                                  <a:pt x="2885" y="753"/>
                                </a:moveTo>
                                <a:lnTo>
                                  <a:pt x="2875" y="710"/>
                                </a:lnTo>
                                <a:lnTo>
                                  <a:pt x="2849" y="628"/>
                                </a:lnTo>
                                <a:lnTo>
                                  <a:pt x="2812" y="552"/>
                                </a:lnTo>
                                <a:lnTo>
                                  <a:pt x="2764" y="482"/>
                                </a:lnTo>
                                <a:lnTo>
                                  <a:pt x="2710" y="417"/>
                                </a:lnTo>
                                <a:lnTo>
                                  <a:pt x="2648" y="356"/>
                                </a:lnTo>
                                <a:lnTo>
                                  <a:pt x="2579" y="305"/>
                                </a:lnTo>
                                <a:lnTo>
                                  <a:pt x="2507" y="257"/>
                                </a:lnTo>
                                <a:lnTo>
                                  <a:pt x="2469" y="237"/>
                                </a:lnTo>
                                <a:lnTo>
                                  <a:pt x="2383" y="192"/>
                                </a:lnTo>
                                <a:lnTo>
                                  <a:pt x="2200" y="119"/>
                                </a:lnTo>
                                <a:lnTo>
                                  <a:pt x="2010" y="64"/>
                                </a:lnTo>
                                <a:lnTo>
                                  <a:pt x="1814" y="27"/>
                                </a:lnTo>
                                <a:lnTo>
                                  <a:pt x="1616" y="5"/>
                                </a:lnTo>
                                <a:lnTo>
                                  <a:pt x="1417" y="0"/>
                                </a:lnTo>
                                <a:lnTo>
                                  <a:pt x="1218" y="10"/>
                                </a:lnTo>
                                <a:lnTo>
                                  <a:pt x="1024" y="34"/>
                                </a:lnTo>
                                <a:lnTo>
                                  <a:pt x="929" y="51"/>
                                </a:lnTo>
                                <a:lnTo>
                                  <a:pt x="830" y="71"/>
                                </a:lnTo>
                                <a:lnTo>
                                  <a:pt x="625" y="129"/>
                                </a:lnTo>
                                <a:lnTo>
                                  <a:pt x="477" y="188"/>
                                </a:lnTo>
                                <a:lnTo>
                                  <a:pt x="383" y="237"/>
                                </a:lnTo>
                                <a:lnTo>
                                  <a:pt x="296" y="294"/>
                                </a:lnTo>
                                <a:lnTo>
                                  <a:pt x="216" y="362"/>
                                </a:lnTo>
                                <a:lnTo>
                                  <a:pt x="182" y="399"/>
                                </a:lnTo>
                                <a:lnTo>
                                  <a:pt x="156" y="430"/>
                                </a:lnTo>
                                <a:lnTo>
                                  <a:pt x="111" y="496"/>
                                </a:lnTo>
                                <a:lnTo>
                                  <a:pt x="72" y="568"/>
                                </a:lnTo>
                                <a:lnTo>
                                  <a:pt x="42" y="644"/>
                                </a:lnTo>
                                <a:lnTo>
                                  <a:pt x="19" y="723"/>
                                </a:lnTo>
                                <a:lnTo>
                                  <a:pt x="8" y="804"/>
                                </a:lnTo>
                                <a:lnTo>
                                  <a:pt x="6" y="884"/>
                                </a:lnTo>
                                <a:lnTo>
                                  <a:pt x="18" y="963"/>
                                </a:lnTo>
                                <a:lnTo>
                                  <a:pt x="28" y="1001"/>
                                </a:lnTo>
                                <a:lnTo>
                                  <a:pt x="15" y="1015"/>
                                </a:lnTo>
                                <a:lnTo>
                                  <a:pt x="0" y="1053"/>
                                </a:lnTo>
                                <a:lnTo>
                                  <a:pt x="0" y="1077"/>
                                </a:lnTo>
                                <a:lnTo>
                                  <a:pt x="5" y="1117"/>
                                </a:lnTo>
                                <a:lnTo>
                                  <a:pt x="26" y="1188"/>
                                </a:lnTo>
                                <a:lnTo>
                                  <a:pt x="61" y="1248"/>
                                </a:lnTo>
                                <a:lnTo>
                                  <a:pt x="107" y="1300"/>
                                </a:lnTo>
                                <a:lnTo>
                                  <a:pt x="162" y="1345"/>
                                </a:lnTo>
                                <a:lnTo>
                                  <a:pt x="224" y="1381"/>
                                </a:lnTo>
                                <a:lnTo>
                                  <a:pt x="326" y="1424"/>
                                </a:lnTo>
                                <a:lnTo>
                                  <a:pt x="396" y="1445"/>
                                </a:lnTo>
                                <a:lnTo>
                                  <a:pt x="496" y="1471"/>
                                </a:lnTo>
                                <a:lnTo>
                                  <a:pt x="697" y="1515"/>
                                </a:lnTo>
                                <a:lnTo>
                                  <a:pt x="900" y="1545"/>
                                </a:lnTo>
                                <a:lnTo>
                                  <a:pt x="1105" y="1565"/>
                                </a:lnTo>
                                <a:lnTo>
                                  <a:pt x="1207" y="1571"/>
                                </a:lnTo>
                                <a:lnTo>
                                  <a:pt x="1313" y="1574"/>
                                </a:lnTo>
                                <a:lnTo>
                                  <a:pt x="1523" y="1571"/>
                                </a:lnTo>
                                <a:lnTo>
                                  <a:pt x="1734" y="1555"/>
                                </a:lnTo>
                                <a:lnTo>
                                  <a:pt x="1944" y="1529"/>
                                </a:lnTo>
                                <a:lnTo>
                                  <a:pt x="2047" y="1510"/>
                                </a:lnTo>
                                <a:lnTo>
                                  <a:pt x="2130" y="1496"/>
                                </a:lnTo>
                                <a:lnTo>
                                  <a:pt x="2292" y="1457"/>
                                </a:lnTo>
                                <a:lnTo>
                                  <a:pt x="2451" y="1404"/>
                                </a:lnTo>
                                <a:lnTo>
                                  <a:pt x="2561" y="1349"/>
                                </a:lnTo>
                                <a:lnTo>
                                  <a:pt x="2632" y="1306"/>
                                </a:lnTo>
                                <a:lnTo>
                                  <a:pt x="2666" y="1280"/>
                                </a:lnTo>
                                <a:lnTo>
                                  <a:pt x="2697" y="1257"/>
                                </a:lnTo>
                                <a:lnTo>
                                  <a:pt x="2751" y="1204"/>
                                </a:lnTo>
                                <a:lnTo>
                                  <a:pt x="2797" y="1145"/>
                                </a:lnTo>
                                <a:lnTo>
                                  <a:pt x="2836" y="1081"/>
                                </a:lnTo>
                                <a:lnTo>
                                  <a:pt x="2865" y="1014"/>
                                </a:lnTo>
                                <a:lnTo>
                                  <a:pt x="2884" y="943"/>
                                </a:lnTo>
                                <a:lnTo>
                                  <a:pt x="2892" y="869"/>
                                </a:lnTo>
                                <a:lnTo>
                                  <a:pt x="2891" y="792"/>
                                </a:lnTo>
                                <a:lnTo>
                                  <a:pt x="2885" y="753"/>
                                </a:lnTo>
                              </a:path>
                            </a:pathLst>
                          </a:custGeom>
                          <a:solidFill>
                            <a:srgbClr val="A0C9CA"/>
                          </a:solidFill>
                          <a:ln>
                            <a:noFill/>
                          </a:ln>
                        </wps:spPr>
                        <wps:txbx>
                          <w:txbxContent>
                            <w:p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wps:txbx>
                        <wps:bodyPr vert="horz" wrap="square" lIns="91440" tIns="45720" rIns="91440" bIns="45720" numCol="1" anchor="ctr" anchorCtr="0" compatLnSpc="1">
                          <a:prstTxWarp prst="textNoShape">
                            <a:avLst/>
                          </a:prstTxWarp>
                        </wps:bodyPr>
                      </wps:wsp>
                      <wps:wsp>
                        <wps:cNvPr id="1608692698" name="Freeform 281"/>
                        <wps:cNvSpPr>
                          <a:spLocks/>
                        </wps:cNvSpPr>
                        <wps:spPr bwMode="auto">
                          <a:xfrm>
                            <a:off x="4128860" y="1987435"/>
                            <a:ext cx="1354138" cy="788988"/>
                          </a:xfrm>
                          <a:custGeom>
                            <a:avLst/>
                            <a:gdLst>
                              <a:gd name="T0" fmla="*/ 2434 w 2559"/>
                              <a:gd name="T1" fmla="*/ 347 h 1492"/>
                              <a:gd name="T2" fmla="*/ 2398 w 2559"/>
                              <a:gd name="T3" fmla="*/ 306 h 1492"/>
                              <a:gd name="T4" fmla="*/ 2317 w 2559"/>
                              <a:gd name="T5" fmla="*/ 239 h 1492"/>
                              <a:gd name="T6" fmla="*/ 2228 w 2559"/>
                              <a:gd name="T7" fmla="*/ 183 h 1492"/>
                              <a:gd name="T8" fmla="*/ 2132 w 2559"/>
                              <a:gd name="T9" fmla="*/ 138 h 1492"/>
                              <a:gd name="T10" fmla="*/ 2030 w 2559"/>
                              <a:gd name="T11" fmla="*/ 103 h 1492"/>
                              <a:gd name="T12" fmla="*/ 1926 w 2559"/>
                              <a:gd name="T13" fmla="*/ 76 h 1492"/>
                              <a:gd name="T14" fmla="*/ 1768 w 2559"/>
                              <a:gd name="T15" fmla="*/ 46 h 1492"/>
                              <a:gd name="T16" fmla="*/ 1664 w 2559"/>
                              <a:gd name="T17" fmla="*/ 31 h 1492"/>
                              <a:gd name="T18" fmla="*/ 1533 w 2559"/>
                              <a:gd name="T19" fmla="*/ 16 h 1492"/>
                              <a:gd name="T20" fmla="*/ 1271 w 2559"/>
                              <a:gd name="T21" fmla="*/ 0 h 1492"/>
                              <a:gd name="T22" fmla="*/ 1009 w 2559"/>
                              <a:gd name="T23" fmla="*/ 3 h 1492"/>
                              <a:gd name="T24" fmla="*/ 747 w 2559"/>
                              <a:gd name="T25" fmla="*/ 24 h 1492"/>
                              <a:gd name="T26" fmla="*/ 616 w 2559"/>
                              <a:gd name="T27" fmla="*/ 43 h 1492"/>
                              <a:gd name="T28" fmla="*/ 504 w 2559"/>
                              <a:gd name="T29" fmla="*/ 59 h 1492"/>
                              <a:gd name="T30" fmla="*/ 334 w 2559"/>
                              <a:gd name="T31" fmla="*/ 99 h 1492"/>
                              <a:gd name="T32" fmla="*/ 256 w 2559"/>
                              <a:gd name="T33" fmla="*/ 134 h 1492"/>
                              <a:gd name="T34" fmla="*/ 207 w 2559"/>
                              <a:gd name="T35" fmla="*/ 165 h 1492"/>
                              <a:gd name="T36" fmla="*/ 186 w 2559"/>
                              <a:gd name="T37" fmla="*/ 184 h 1492"/>
                              <a:gd name="T38" fmla="*/ 167 w 2559"/>
                              <a:gd name="T39" fmla="*/ 201 h 1492"/>
                              <a:gd name="T40" fmla="*/ 131 w 2559"/>
                              <a:gd name="T41" fmla="*/ 243 h 1492"/>
                              <a:gd name="T42" fmla="*/ 89 w 2559"/>
                              <a:gd name="T43" fmla="*/ 312 h 1492"/>
                              <a:gd name="T44" fmla="*/ 70 w 2559"/>
                              <a:gd name="T45" fmla="*/ 362 h 1492"/>
                              <a:gd name="T46" fmla="*/ 55 w 2559"/>
                              <a:gd name="T47" fmla="*/ 391 h 1492"/>
                              <a:gd name="T48" fmla="*/ 29 w 2559"/>
                              <a:gd name="T49" fmla="*/ 454 h 1492"/>
                              <a:gd name="T50" fmla="*/ 11 w 2559"/>
                              <a:gd name="T51" fmla="*/ 519 h 1492"/>
                              <a:gd name="T52" fmla="*/ 1 w 2559"/>
                              <a:gd name="T53" fmla="*/ 587 h 1492"/>
                              <a:gd name="T54" fmla="*/ 0 w 2559"/>
                              <a:gd name="T55" fmla="*/ 690 h 1492"/>
                              <a:gd name="T56" fmla="*/ 24 w 2559"/>
                              <a:gd name="T57" fmla="*/ 826 h 1492"/>
                              <a:gd name="T58" fmla="*/ 47 w 2559"/>
                              <a:gd name="T59" fmla="*/ 892 h 1492"/>
                              <a:gd name="T60" fmla="*/ 68 w 2559"/>
                              <a:gd name="T61" fmla="*/ 938 h 1492"/>
                              <a:gd name="T62" fmla="*/ 118 w 2559"/>
                              <a:gd name="T63" fmla="*/ 1023 h 1492"/>
                              <a:gd name="T64" fmla="*/ 180 w 2559"/>
                              <a:gd name="T65" fmla="*/ 1099 h 1492"/>
                              <a:gd name="T66" fmla="*/ 252 w 2559"/>
                              <a:gd name="T67" fmla="*/ 1167 h 1492"/>
                              <a:gd name="T68" fmla="*/ 331 w 2559"/>
                              <a:gd name="T69" fmla="*/ 1226 h 1492"/>
                              <a:gd name="T70" fmla="*/ 416 w 2559"/>
                              <a:gd name="T71" fmla="*/ 1277 h 1492"/>
                              <a:gd name="T72" fmla="*/ 551 w 2559"/>
                              <a:gd name="T73" fmla="*/ 1341 h 1492"/>
                              <a:gd name="T74" fmla="*/ 645 w 2559"/>
                              <a:gd name="T75" fmla="*/ 1374 h 1492"/>
                              <a:gd name="T76" fmla="*/ 761 w 2559"/>
                              <a:gd name="T77" fmla="*/ 1410 h 1492"/>
                              <a:gd name="T78" fmla="*/ 1006 w 2559"/>
                              <a:gd name="T79" fmla="*/ 1463 h 1492"/>
                              <a:gd name="T80" fmla="*/ 1257 w 2559"/>
                              <a:gd name="T81" fmla="*/ 1490 h 1492"/>
                              <a:gd name="T82" fmla="*/ 1506 w 2559"/>
                              <a:gd name="T83" fmla="*/ 1492 h 1492"/>
                              <a:gd name="T84" fmla="*/ 1628 w 2559"/>
                              <a:gd name="T85" fmla="*/ 1482 h 1492"/>
                              <a:gd name="T86" fmla="*/ 1737 w 2559"/>
                              <a:gd name="T87" fmla="*/ 1467 h 1492"/>
                              <a:gd name="T88" fmla="*/ 1900 w 2559"/>
                              <a:gd name="T89" fmla="*/ 1431 h 1492"/>
                              <a:gd name="T90" fmla="*/ 2007 w 2559"/>
                              <a:gd name="T91" fmla="*/ 1398 h 1492"/>
                              <a:gd name="T92" fmla="*/ 2109 w 2559"/>
                              <a:gd name="T93" fmla="*/ 1357 h 1492"/>
                              <a:gd name="T94" fmla="*/ 2205 w 2559"/>
                              <a:gd name="T95" fmla="*/ 1303 h 1492"/>
                              <a:gd name="T96" fmla="*/ 2294 w 2559"/>
                              <a:gd name="T97" fmla="*/ 1239 h 1492"/>
                              <a:gd name="T98" fmla="*/ 2375 w 2559"/>
                              <a:gd name="T99" fmla="*/ 1162 h 1492"/>
                              <a:gd name="T100" fmla="*/ 2411 w 2559"/>
                              <a:gd name="T101" fmla="*/ 1119 h 1492"/>
                              <a:gd name="T102" fmla="*/ 2443 w 2559"/>
                              <a:gd name="T103" fmla="*/ 1077 h 1492"/>
                              <a:gd name="T104" fmla="*/ 2495 w 2559"/>
                              <a:gd name="T105" fmla="*/ 985 h 1492"/>
                              <a:gd name="T106" fmla="*/ 2532 w 2559"/>
                              <a:gd name="T107" fmla="*/ 888 h 1492"/>
                              <a:gd name="T108" fmla="*/ 2554 w 2559"/>
                              <a:gd name="T109" fmla="*/ 785 h 1492"/>
                              <a:gd name="T110" fmla="*/ 2559 w 2559"/>
                              <a:gd name="T111" fmla="*/ 683 h 1492"/>
                              <a:gd name="T112" fmla="*/ 2548 w 2559"/>
                              <a:gd name="T113" fmla="*/ 581 h 1492"/>
                              <a:gd name="T114" fmla="*/ 2518 w 2559"/>
                              <a:gd name="T115" fmla="*/ 483 h 1492"/>
                              <a:gd name="T116" fmla="*/ 2467 w 2559"/>
                              <a:gd name="T117" fmla="*/ 390 h 1492"/>
                              <a:gd name="T118" fmla="*/ 2434 w 2559"/>
                              <a:gd name="T119" fmla="*/ 347 h 14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559" h="1492">
                                <a:moveTo>
                                  <a:pt x="2434" y="347"/>
                                </a:moveTo>
                                <a:lnTo>
                                  <a:pt x="2398" y="306"/>
                                </a:lnTo>
                                <a:lnTo>
                                  <a:pt x="2317" y="239"/>
                                </a:lnTo>
                                <a:lnTo>
                                  <a:pt x="2228" y="183"/>
                                </a:lnTo>
                                <a:lnTo>
                                  <a:pt x="2132" y="138"/>
                                </a:lnTo>
                                <a:lnTo>
                                  <a:pt x="2030" y="103"/>
                                </a:lnTo>
                                <a:lnTo>
                                  <a:pt x="1926" y="76"/>
                                </a:lnTo>
                                <a:lnTo>
                                  <a:pt x="1768" y="46"/>
                                </a:lnTo>
                                <a:lnTo>
                                  <a:pt x="1664" y="31"/>
                                </a:lnTo>
                                <a:lnTo>
                                  <a:pt x="1533" y="16"/>
                                </a:lnTo>
                                <a:lnTo>
                                  <a:pt x="1271" y="0"/>
                                </a:lnTo>
                                <a:lnTo>
                                  <a:pt x="1009" y="3"/>
                                </a:lnTo>
                                <a:lnTo>
                                  <a:pt x="747" y="24"/>
                                </a:lnTo>
                                <a:lnTo>
                                  <a:pt x="616" y="43"/>
                                </a:lnTo>
                                <a:lnTo>
                                  <a:pt x="504" y="59"/>
                                </a:lnTo>
                                <a:lnTo>
                                  <a:pt x="334" y="99"/>
                                </a:lnTo>
                                <a:lnTo>
                                  <a:pt x="256" y="134"/>
                                </a:lnTo>
                                <a:lnTo>
                                  <a:pt x="207" y="165"/>
                                </a:lnTo>
                                <a:lnTo>
                                  <a:pt x="186" y="184"/>
                                </a:lnTo>
                                <a:lnTo>
                                  <a:pt x="167" y="201"/>
                                </a:lnTo>
                                <a:lnTo>
                                  <a:pt x="131" y="243"/>
                                </a:lnTo>
                                <a:lnTo>
                                  <a:pt x="89" y="312"/>
                                </a:lnTo>
                                <a:lnTo>
                                  <a:pt x="70" y="362"/>
                                </a:lnTo>
                                <a:lnTo>
                                  <a:pt x="55" y="391"/>
                                </a:lnTo>
                                <a:lnTo>
                                  <a:pt x="29" y="454"/>
                                </a:lnTo>
                                <a:lnTo>
                                  <a:pt x="11" y="519"/>
                                </a:lnTo>
                                <a:lnTo>
                                  <a:pt x="1" y="587"/>
                                </a:lnTo>
                                <a:lnTo>
                                  <a:pt x="0" y="690"/>
                                </a:lnTo>
                                <a:lnTo>
                                  <a:pt x="24" y="826"/>
                                </a:lnTo>
                                <a:lnTo>
                                  <a:pt x="47" y="892"/>
                                </a:lnTo>
                                <a:lnTo>
                                  <a:pt x="68" y="938"/>
                                </a:lnTo>
                                <a:lnTo>
                                  <a:pt x="118" y="1023"/>
                                </a:lnTo>
                                <a:lnTo>
                                  <a:pt x="180" y="1099"/>
                                </a:lnTo>
                                <a:lnTo>
                                  <a:pt x="252" y="1167"/>
                                </a:lnTo>
                                <a:lnTo>
                                  <a:pt x="331" y="1226"/>
                                </a:lnTo>
                                <a:lnTo>
                                  <a:pt x="416" y="1277"/>
                                </a:lnTo>
                                <a:lnTo>
                                  <a:pt x="551" y="1341"/>
                                </a:lnTo>
                                <a:lnTo>
                                  <a:pt x="645" y="1374"/>
                                </a:lnTo>
                                <a:lnTo>
                                  <a:pt x="761" y="1410"/>
                                </a:lnTo>
                                <a:lnTo>
                                  <a:pt x="1006" y="1463"/>
                                </a:lnTo>
                                <a:lnTo>
                                  <a:pt x="1257" y="1490"/>
                                </a:lnTo>
                                <a:lnTo>
                                  <a:pt x="1506" y="1492"/>
                                </a:lnTo>
                                <a:lnTo>
                                  <a:pt x="1628" y="1482"/>
                                </a:lnTo>
                                <a:lnTo>
                                  <a:pt x="1737" y="1467"/>
                                </a:lnTo>
                                <a:lnTo>
                                  <a:pt x="1900" y="1431"/>
                                </a:lnTo>
                                <a:lnTo>
                                  <a:pt x="2007" y="1398"/>
                                </a:lnTo>
                                <a:lnTo>
                                  <a:pt x="2109" y="1357"/>
                                </a:lnTo>
                                <a:lnTo>
                                  <a:pt x="2205" y="1303"/>
                                </a:lnTo>
                                <a:lnTo>
                                  <a:pt x="2294" y="1239"/>
                                </a:lnTo>
                                <a:lnTo>
                                  <a:pt x="2375" y="1162"/>
                                </a:lnTo>
                                <a:lnTo>
                                  <a:pt x="2411" y="1119"/>
                                </a:lnTo>
                                <a:lnTo>
                                  <a:pt x="2443" y="1077"/>
                                </a:lnTo>
                                <a:lnTo>
                                  <a:pt x="2495" y="985"/>
                                </a:lnTo>
                                <a:lnTo>
                                  <a:pt x="2532" y="888"/>
                                </a:lnTo>
                                <a:lnTo>
                                  <a:pt x="2554" y="785"/>
                                </a:lnTo>
                                <a:lnTo>
                                  <a:pt x="2559" y="683"/>
                                </a:lnTo>
                                <a:lnTo>
                                  <a:pt x="2548" y="581"/>
                                </a:lnTo>
                                <a:lnTo>
                                  <a:pt x="2518" y="483"/>
                                </a:lnTo>
                                <a:lnTo>
                                  <a:pt x="2467" y="390"/>
                                </a:lnTo>
                                <a:lnTo>
                                  <a:pt x="2434" y="347"/>
                                </a:lnTo>
                                <a:close/>
                              </a:path>
                            </a:pathLst>
                          </a:custGeom>
                          <a:solidFill>
                            <a:srgbClr val="FFD366"/>
                          </a:solidFill>
                          <a:ln>
                            <a:noFill/>
                          </a:ln>
                        </wps:spPr>
                        <wps:txbx>
                          <w:txbxContent>
                            <w:p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wps:txbx>
                        <wps:bodyPr vert="horz" wrap="square" lIns="91440" tIns="45720" rIns="91440" bIns="45720" numCol="1" anchor="ctr" anchorCtr="0" compatLnSpc="1">
                          <a:prstTxWarp prst="textNoShape">
                            <a:avLst/>
                          </a:prstTxWarp>
                        </wps:bodyPr>
                      </wps:wsp>
                      <wps:wsp>
                        <wps:cNvPr id="1608692699" name="Freeform 390"/>
                        <wps:cNvSpPr>
                          <a:spLocks/>
                        </wps:cNvSpPr>
                        <wps:spPr bwMode="auto">
                          <a:xfrm>
                            <a:off x="6491060" y="1928697"/>
                            <a:ext cx="1541463" cy="895350"/>
                          </a:xfrm>
                          <a:custGeom>
                            <a:avLst/>
                            <a:gdLst>
                              <a:gd name="T0" fmla="*/ 2897 w 2912"/>
                              <a:gd name="T1" fmla="*/ 645 h 1693"/>
                              <a:gd name="T2" fmla="*/ 2886 w 2912"/>
                              <a:gd name="T3" fmla="*/ 614 h 1693"/>
                              <a:gd name="T4" fmla="*/ 2861 w 2912"/>
                              <a:gd name="T5" fmla="*/ 560 h 1693"/>
                              <a:gd name="T6" fmla="*/ 2809 w 2912"/>
                              <a:gd name="T7" fmla="*/ 483 h 1693"/>
                              <a:gd name="T8" fmla="*/ 2721 w 2912"/>
                              <a:gd name="T9" fmla="*/ 400 h 1693"/>
                              <a:gd name="T10" fmla="*/ 2619 w 2912"/>
                              <a:gd name="T11" fmla="*/ 331 h 1693"/>
                              <a:gd name="T12" fmla="*/ 2565 w 2912"/>
                              <a:gd name="T13" fmla="*/ 302 h 1693"/>
                              <a:gd name="T14" fmla="*/ 2496 w 2912"/>
                              <a:gd name="T15" fmla="*/ 268 h 1693"/>
                              <a:gd name="T16" fmla="*/ 2355 w 2912"/>
                              <a:gd name="T17" fmla="*/ 207 h 1693"/>
                              <a:gd name="T18" fmla="*/ 2210 w 2912"/>
                              <a:gd name="T19" fmla="*/ 155 h 1693"/>
                              <a:gd name="T20" fmla="*/ 2062 w 2912"/>
                              <a:gd name="T21" fmla="*/ 111 h 1693"/>
                              <a:gd name="T22" fmla="*/ 1910 w 2912"/>
                              <a:gd name="T23" fmla="*/ 73 h 1693"/>
                              <a:gd name="T24" fmla="*/ 1758 w 2912"/>
                              <a:gd name="T25" fmla="*/ 45 h 1693"/>
                              <a:gd name="T26" fmla="*/ 1529 w 2912"/>
                              <a:gd name="T27" fmla="*/ 14 h 1693"/>
                              <a:gd name="T28" fmla="*/ 1375 w 2912"/>
                              <a:gd name="T29" fmla="*/ 6 h 1693"/>
                              <a:gd name="T30" fmla="*/ 1228 w 2912"/>
                              <a:gd name="T31" fmla="*/ 0 h 1693"/>
                              <a:gd name="T32" fmla="*/ 996 w 2912"/>
                              <a:gd name="T33" fmla="*/ 9 h 1693"/>
                              <a:gd name="T34" fmla="*/ 842 w 2912"/>
                              <a:gd name="T35" fmla="*/ 26 h 1693"/>
                              <a:gd name="T36" fmla="*/ 691 w 2912"/>
                              <a:gd name="T37" fmla="*/ 56 h 1693"/>
                              <a:gd name="T38" fmla="*/ 546 w 2912"/>
                              <a:gd name="T39" fmla="*/ 101 h 1693"/>
                              <a:gd name="T40" fmla="*/ 408 w 2912"/>
                              <a:gd name="T41" fmla="*/ 163 h 1693"/>
                              <a:gd name="T42" fmla="*/ 281 w 2912"/>
                              <a:gd name="T43" fmla="*/ 245 h 1693"/>
                              <a:gd name="T44" fmla="*/ 223 w 2912"/>
                              <a:gd name="T45" fmla="*/ 295 h 1693"/>
                              <a:gd name="T46" fmla="*/ 174 w 2912"/>
                              <a:gd name="T47" fmla="*/ 344 h 1693"/>
                              <a:gd name="T48" fmla="*/ 97 w 2912"/>
                              <a:gd name="T49" fmla="*/ 449 h 1693"/>
                              <a:gd name="T50" fmla="*/ 41 w 2912"/>
                              <a:gd name="T51" fmla="*/ 563 h 1693"/>
                              <a:gd name="T52" fmla="*/ 9 w 2912"/>
                              <a:gd name="T53" fmla="*/ 682 h 1693"/>
                              <a:gd name="T54" fmla="*/ 0 w 2912"/>
                              <a:gd name="T55" fmla="*/ 804 h 1693"/>
                              <a:gd name="T56" fmla="*/ 15 w 2912"/>
                              <a:gd name="T57" fmla="*/ 928 h 1693"/>
                              <a:gd name="T58" fmla="*/ 52 w 2912"/>
                              <a:gd name="T59" fmla="*/ 1049 h 1693"/>
                              <a:gd name="T60" fmla="*/ 114 w 2912"/>
                              <a:gd name="T61" fmla="*/ 1164 h 1693"/>
                              <a:gd name="T62" fmla="*/ 154 w 2912"/>
                              <a:gd name="T63" fmla="*/ 1219 h 1693"/>
                              <a:gd name="T64" fmla="*/ 202 w 2912"/>
                              <a:gd name="T65" fmla="*/ 1276 h 1693"/>
                              <a:gd name="T66" fmla="*/ 310 w 2912"/>
                              <a:gd name="T67" fmla="*/ 1374 h 1693"/>
                              <a:gd name="T68" fmla="*/ 432 w 2912"/>
                              <a:gd name="T69" fmla="*/ 1455 h 1693"/>
                              <a:gd name="T70" fmla="*/ 563 w 2912"/>
                              <a:gd name="T71" fmla="*/ 1518 h 1693"/>
                              <a:gd name="T72" fmla="*/ 701 w 2912"/>
                              <a:gd name="T73" fmla="*/ 1570 h 1693"/>
                              <a:gd name="T74" fmla="*/ 845 w 2912"/>
                              <a:gd name="T75" fmla="*/ 1609 h 1693"/>
                              <a:gd name="T76" fmla="*/ 1064 w 2912"/>
                              <a:gd name="T77" fmla="*/ 1652 h 1693"/>
                              <a:gd name="T78" fmla="*/ 1207 w 2912"/>
                              <a:gd name="T79" fmla="*/ 1670 h 1693"/>
                              <a:gd name="T80" fmla="*/ 1289 w 2912"/>
                              <a:gd name="T81" fmla="*/ 1681 h 1693"/>
                              <a:gd name="T82" fmla="*/ 1458 w 2912"/>
                              <a:gd name="T83" fmla="*/ 1692 h 1693"/>
                              <a:gd name="T84" fmla="*/ 1630 w 2912"/>
                              <a:gd name="T85" fmla="*/ 1693 h 1693"/>
                              <a:gd name="T86" fmla="*/ 1801 w 2912"/>
                              <a:gd name="T87" fmla="*/ 1682 h 1693"/>
                              <a:gd name="T88" fmla="*/ 1971 w 2912"/>
                              <a:gd name="T89" fmla="*/ 1658 h 1693"/>
                              <a:gd name="T90" fmla="*/ 2136 w 2912"/>
                              <a:gd name="T91" fmla="*/ 1617 h 1693"/>
                              <a:gd name="T92" fmla="*/ 2295 w 2912"/>
                              <a:gd name="T93" fmla="*/ 1560 h 1693"/>
                              <a:gd name="T94" fmla="*/ 2446 w 2912"/>
                              <a:gd name="T95" fmla="*/ 1482 h 1693"/>
                              <a:gd name="T96" fmla="*/ 2518 w 2912"/>
                              <a:gd name="T97" fmla="*/ 1435 h 1693"/>
                              <a:gd name="T98" fmla="*/ 2563 w 2912"/>
                              <a:gd name="T99" fmla="*/ 1401 h 1693"/>
                              <a:gd name="T100" fmla="*/ 2646 w 2912"/>
                              <a:gd name="T101" fmla="*/ 1324 h 1693"/>
                              <a:gd name="T102" fmla="*/ 2719 w 2912"/>
                              <a:gd name="T103" fmla="*/ 1235 h 1693"/>
                              <a:gd name="T104" fmla="*/ 2780 w 2912"/>
                              <a:gd name="T105" fmla="*/ 1135 h 1693"/>
                              <a:gd name="T106" fmla="*/ 2804 w 2912"/>
                              <a:gd name="T107" fmla="*/ 1083 h 1693"/>
                              <a:gd name="T108" fmla="*/ 2836 w 2912"/>
                              <a:gd name="T109" fmla="*/ 1035 h 1693"/>
                              <a:gd name="T110" fmla="*/ 2884 w 2912"/>
                              <a:gd name="T111" fmla="*/ 929 h 1693"/>
                              <a:gd name="T112" fmla="*/ 2911 w 2912"/>
                              <a:gd name="T113" fmla="*/ 817 h 1693"/>
                              <a:gd name="T114" fmla="*/ 2912 w 2912"/>
                              <a:gd name="T115" fmla="*/ 731 h 1693"/>
                              <a:gd name="T116" fmla="*/ 2904 w 2912"/>
                              <a:gd name="T117" fmla="*/ 673 h 1693"/>
                              <a:gd name="T118" fmla="*/ 2897 w 2912"/>
                              <a:gd name="T119" fmla="*/ 645 h 16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12" h="1693">
                                <a:moveTo>
                                  <a:pt x="2897" y="645"/>
                                </a:moveTo>
                                <a:lnTo>
                                  <a:pt x="2886" y="614"/>
                                </a:lnTo>
                                <a:lnTo>
                                  <a:pt x="2861" y="560"/>
                                </a:lnTo>
                                <a:lnTo>
                                  <a:pt x="2809" y="483"/>
                                </a:lnTo>
                                <a:lnTo>
                                  <a:pt x="2721" y="400"/>
                                </a:lnTo>
                                <a:lnTo>
                                  <a:pt x="2619" y="331"/>
                                </a:lnTo>
                                <a:lnTo>
                                  <a:pt x="2565" y="302"/>
                                </a:lnTo>
                                <a:lnTo>
                                  <a:pt x="2496" y="268"/>
                                </a:lnTo>
                                <a:lnTo>
                                  <a:pt x="2355" y="207"/>
                                </a:lnTo>
                                <a:lnTo>
                                  <a:pt x="2210" y="155"/>
                                </a:lnTo>
                                <a:lnTo>
                                  <a:pt x="2062" y="111"/>
                                </a:lnTo>
                                <a:lnTo>
                                  <a:pt x="1910" y="73"/>
                                </a:lnTo>
                                <a:lnTo>
                                  <a:pt x="1758" y="45"/>
                                </a:lnTo>
                                <a:lnTo>
                                  <a:pt x="1529" y="14"/>
                                </a:lnTo>
                                <a:lnTo>
                                  <a:pt x="1375" y="6"/>
                                </a:lnTo>
                                <a:lnTo>
                                  <a:pt x="1228" y="0"/>
                                </a:lnTo>
                                <a:lnTo>
                                  <a:pt x="996" y="9"/>
                                </a:lnTo>
                                <a:lnTo>
                                  <a:pt x="842" y="26"/>
                                </a:lnTo>
                                <a:lnTo>
                                  <a:pt x="691" y="56"/>
                                </a:lnTo>
                                <a:lnTo>
                                  <a:pt x="546" y="101"/>
                                </a:lnTo>
                                <a:lnTo>
                                  <a:pt x="408" y="163"/>
                                </a:lnTo>
                                <a:lnTo>
                                  <a:pt x="281" y="245"/>
                                </a:lnTo>
                                <a:lnTo>
                                  <a:pt x="223" y="295"/>
                                </a:lnTo>
                                <a:lnTo>
                                  <a:pt x="174" y="344"/>
                                </a:lnTo>
                                <a:lnTo>
                                  <a:pt x="97" y="449"/>
                                </a:lnTo>
                                <a:lnTo>
                                  <a:pt x="41" y="563"/>
                                </a:lnTo>
                                <a:lnTo>
                                  <a:pt x="9" y="682"/>
                                </a:lnTo>
                                <a:lnTo>
                                  <a:pt x="0" y="804"/>
                                </a:lnTo>
                                <a:lnTo>
                                  <a:pt x="15" y="928"/>
                                </a:lnTo>
                                <a:lnTo>
                                  <a:pt x="52" y="1049"/>
                                </a:lnTo>
                                <a:lnTo>
                                  <a:pt x="114" y="1164"/>
                                </a:lnTo>
                                <a:lnTo>
                                  <a:pt x="154" y="1219"/>
                                </a:lnTo>
                                <a:lnTo>
                                  <a:pt x="202" y="1276"/>
                                </a:lnTo>
                                <a:lnTo>
                                  <a:pt x="310" y="1374"/>
                                </a:lnTo>
                                <a:lnTo>
                                  <a:pt x="432" y="1455"/>
                                </a:lnTo>
                                <a:lnTo>
                                  <a:pt x="563" y="1518"/>
                                </a:lnTo>
                                <a:lnTo>
                                  <a:pt x="701" y="1570"/>
                                </a:lnTo>
                                <a:lnTo>
                                  <a:pt x="845" y="1609"/>
                                </a:lnTo>
                                <a:lnTo>
                                  <a:pt x="1064" y="1652"/>
                                </a:lnTo>
                                <a:lnTo>
                                  <a:pt x="1207" y="1670"/>
                                </a:lnTo>
                                <a:lnTo>
                                  <a:pt x="1289" y="1681"/>
                                </a:lnTo>
                                <a:lnTo>
                                  <a:pt x="1458" y="1692"/>
                                </a:lnTo>
                                <a:lnTo>
                                  <a:pt x="1630" y="1693"/>
                                </a:lnTo>
                                <a:lnTo>
                                  <a:pt x="1801" y="1682"/>
                                </a:lnTo>
                                <a:lnTo>
                                  <a:pt x="1971" y="1658"/>
                                </a:lnTo>
                                <a:lnTo>
                                  <a:pt x="2136" y="1617"/>
                                </a:lnTo>
                                <a:lnTo>
                                  <a:pt x="2295" y="1560"/>
                                </a:lnTo>
                                <a:lnTo>
                                  <a:pt x="2446" y="1482"/>
                                </a:lnTo>
                                <a:lnTo>
                                  <a:pt x="2518" y="1435"/>
                                </a:lnTo>
                                <a:lnTo>
                                  <a:pt x="2563" y="1401"/>
                                </a:lnTo>
                                <a:lnTo>
                                  <a:pt x="2646" y="1324"/>
                                </a:lnTo>
                                <a:lnTo>
                                  <a:pt x="2719" y="1235"/>
                                </a:lnTo>
                                <a:lnTo>
                                  <a:pt x="2780" y="1135"/>
                                </a:lnTo>
                                <a:lnTo>
                                  <a:pt x="2804" y="1083"/>
                                </a:lnTo>
                                <a:lnTo>
                                  <a:pt x="2836" y="1035"/>
                                </a:lnTo>
                                <a:lnTo>
                                  <a:pt x="2884" y="929"/>
                                </a:lnTo>
                                <a:lnTo>
                                  <a:pt x="2911" y="817"/>
                                </a:lnTo>
                                <a:lnTo>
                                  <a:pt x="2912" y="731"/>
                                </a:lnTo>
                                <a:lnTo>
                                  <a:pt x="2904" y="673"/>
                                </a:lnTo>
                                <a:lnTo>
                                  <a:pt x="2897" y="645"/>
                                </a:lnTo>
                              </a:path>
                            </a:pathLst>
                          </a:custGeom>
                          <a:solidFill>
                            <a:srgbClr val="BFBFBF"/>
                          </a:solidFill>
                          <a:ln>
                            <a:noFill/>
                          </a:ln>
                        </wps:spPr>
                        <wps:txbx>
                          <w:txbxContent>
                            <w:p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wps:txbx>
                        <wps:bodyPr vert="horz" wrap="square" lIns="91440" tIns="45720" rIns="91440" bIns="45720" numCol="1" anchor="ctr" anchorCtr="0" compatLnSpc="1">
                          <a:prstTxWarp prst="textNoShape">
                            <a:avLst/>
                          </a:prstTxWarp>
                        </wps:bodyPr>
                      </wps:wsp>
                      <wps:wsp>
                        <wps:cNvPr id="1608692700" name="Freeform 485"/>
                        <wps:cNvSpPr>
                          <a:spLocks/>
                        </wps:cNvSpPr>
                        <wps:spPr bwMode="auto">
                          <a:xfrm>
                            <a:off x="6557735" y="3328872"/>
                            <a:ext cx="1412875" cy="895350"/>
                          </a:xfrm>
                          <a:custGeom>
                            <a:avLst/>
                            <a:gdLst>
                              <a:gd name="T0" fmla="*/ 2354 w 2671"/>
                              <a:gd name="T1" fmla="*/ 220 h 1692"/>
                              <a:gd name="T2" fmla="*/ 2155 w 2671"/>
                              <a:gd name="T3" fmla="*/ 124 h 1692"/>
                              <a:gd name="T4" fmla="*/ 1807 w 2671"/>
                              <a:gd name="T5" fmla="*/ 46 h 1692"/>
                              <a:gd name="T6" fmla="*/ 1610 w 2671"/>
                              <a:gd name="T7" fmla="*/ 22 h 1692"/>
                              <a:gd name="T8" fmla="*/ 1161 w 2671"/>
                              <a:gd name="T9" fmla="*/ 0 h 1692"/>
                              <a:gd name="T10" fmla="*/ 825 w 2671"/>
                              <a:gd name="T11" fmla="*/ 24 h 1692"/>
                              <a:gd name="T12" fmla="*/ 581 w 2671"/>
                              <a:gd name="T13" fmla="*/ 82 h 1692"/>
                              <a:gd name="T14" fmla="*/ 398 w 2671"/>
                              <a:gd name="T15" fmla="*/ 164 h 1692"/>
                              <a:gd name="T16" fmla="*/ 239 w 2671"/>
                              <a:gd name="T17" fmla="*/ 282 h 1692"/>
                              <a:gd name="T18" fmla="*/ 142 w 2671"/>
                              <a:gd name="T19" fmla="*/ 399 h 1692"/>
                              <a:gd name="T20" fmla="*/ 134 w 2671"/>
                              <a:gd name="T21" fmla="*/ 409 h 1692"/>
                              <a:gd name="T22" fmla="*/ 90 w 2671"/>
                              <a:gd name="T23" fmla="*/ 446 h 1692"/>
                              <a:gd name="T24" fmla="*/ 55 w 2671"/>
                              <a:gd name="T25" fmla="*/ 555 h 1692"/>
                              <a:gd name="T26" fmla="*/ 0 w 2671"/>
                              <a:gd name="T27" fmla="*/ 875 h 1692"/>
                              <a:gd name="T28" fmla="*/ 15 w 2671"/>
                              <a:gd name="T29" fmla="*/ 1057 h 1692"/>
                              <a:gd name="T30" fmla="*/ 59 w 2671"/>
                              <a:gd name="T31" fmla="*/ 1188 h 1692"/>
                              <a:gd name="T32" fmla="*/ 142 w 2671"/>
                              <a:gd name="T33" fmla="*/ 1314 h 1692"/>
                              <a:gd name="T34" fmla="*/ 293 w 2671"/>
                              <a:gd name="T35" fmla="*/ 1439 h 1692"/>
                              <a:gd name="T36" fmla="*/ 473 w 2671"/>
                              <a:gd name="T37" fmla="*/ 1527 h 1692"/>
                              <a:gd name="T38" fmla="*/ 710 w 2671"/>
                              <a:gd name="T39" fmla="*/ 1597 h 1692"/>
                              <a:gd name="T40" fmla="*/ 1017 w 2671"/>
                              <a:gd name="T41" fmla="*/ 1656 h 1692"/>
                              <a:gd name="T42" fmla="*/ 1451 w 2671"/>
                              <a:gd name="T43" fmla="*/ 1692 h 1692"/>
                              <a:gd name="T44" fmla="*/ 1827 w 2671"/>
                              <a:gd name="T45" fmla="*/ 1659 h 1692"/>
                              <a:gd name="T46" fmla="*/ 2032 w 2671"/>
                              <a:gd name="T47" fmla="*/ 1603 h 1692"/>
                              <a:gd name="T48" fmla="*/ 2223 w 2671"/>
                              <a:gd name="T49" fmla="*/ 1515 h 1692"/>
                              <a:gd name="T50" fmla="*/ 2354 w 2671"/>
                              <a:gd name="T51" fmla="*/ 1426 h 1692"/>
                              <a:gd name="T52" fmla="*/ 2452 w 2671"/>
                              <a:gd name="T53" fmla="*/ 1335 h 1692"/>
                              <a:gd name="T54" fmla="*/ 2556 w 2671"/>
                              <a:gd name="T55" fmla="*/ 1196 h 1692"/>
                              <a:gd name="T56" fmla="*/ 2628 w 2671"/>
                              <a:gd name="T57" fmla="*/ 1042 h 1692"/>
                              <a:gd name="T58" fmla="*/ 2665 w 2671"/>
                              <a:gd name="T59" fmla="*/ 878 h 1692"/>
                              <a:gd name="T60" fmla="*/ 2666 w 2671"/>
                              <a:gd name="T61" fmla="*/ 712 h 1692"/>
                              <a:gd name="T62" fmla="*/ 2629 w 2671"/>
                              <a:gd name="T63" fmla="*/ 552 h 1692"/>
                              <a:gd name="T64" fmla="*/ 2551 w 2671"/>
                              <a:gd name="T65" fmla="*/ 404 h 1692"/>
                              <a:gd name="T66" fmla="*/ 2429 w 2671"/>
                              <a:gd name="T67" fmla="*/ 275 h 16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671" h="1692">
                                <a:moveTo>
                                  <a:pt x="2391" y="246"/>
                                </a:moveTo>
                                <a:lnTo>
                                  <a:pt x="2354" y="220"/>
                                </a:lnTo>
                                <a:lnTo>
                                  <a:pt x="2276" y="177"/>
                                </a:lnTo>
                                <a:lnTo>
                                  <a:pt x="2155" y="124"/>
                                </a:lnTo>
                                <a:lnTo>
                                  <a:pt x="1983" y="76"/>
                                </a:lnTo>
                                <a:lnTo>
                                  <a:pt x="1807" y="46"/>
                                </a:lnTo>
                                <a:lnTo>
                                  <a:pt x="1719" y="35"/>
                                </a:lnTo>
                                <a:lnTo>
                                  <a:pt x="1610" y="22"/>
                                </a:lnTo>
                                <a:lnTo>
                                  <a:pt x="1385" y="4"/>
                                </a:lnTo>
                                <a:lnTo>
                                  <a:pt x="1161" y="0"/>
                                </a:lnTo>
                                <a:lnTo>
                                  <a:pt x="936" y="11"/>
                                </a:lnTo>
                                <a:lnTo>
                                  <a:pt x="825" y="24"/>
                                </a:lnTo>
                                <a:lnTo>
                                  <a:pt x="726" y="42"/>
                                </a:lnTo>
                                <a:lnTo>
                                  <a:pt x="581" y="82"/>
                                </a:lnTo>
                                <a:lnTo>
                                  <a:pt x="487" y="118"/>
                                </a:lnTo>
                                <a:lnTo>
                                  <a:pt x="398" y="164"/>
                                </a:lnTo>
                                <a:lnTo>
                                  <a:pt x="314" y="217"/>
                                </a:lnTo>
                                <a:lnTo>
                                  <a:pt x="239" y="282"/>
                                </a:lnTo>
                                <a:lnTo>
                                  <a:pt x="170" y="357"/>
                                </a:lnTo>
                                <a:lnTo>
                                  <a:pt x="142" y="399"/>
                                </a:lnTo>
                                <a:lnTo>
                                  <a:pt x="137" y="403"/>
                                </a:lnTo>
                                <a:lnTo>
                                  <a:pt x="134" y="409"/>
                                </a:lnTo>
                                <a:lnTo>
                                  <a:pt x="117" y="416"/>
                                </a:lnTo>
                                <a:lnTo>
                                  <a:pt x="90" y="446"/>
                                </a:lnTo>
                                <a:lnTo>
                                  <a:pt x="81" y="468"/>
                                </a:lnTo>
                                <a:lnTo>
                                  <a:pt x="55" y="555"/>
                                </a:lnTo>
                                <a:lnTo>
                                  <a:pt x="13" y="737"/>
                                </a:lnTo>
                                <a:lnTo>
                                  <a:pt x="0" y="875"/>
                                </a:lnTo>
                                <a:lnTo>
                                  <a:pt x="2" y="967"/>
                                </a:lnTo>
                                <a:lnTo>
                                  <a:pt x="15" y="1057"/>
                                </a:lnTo>
                                <a:lnTo>
                                  <a:pt x="41" y="1145"/>
                                </a:lnTo>
                                <a:lnTo>
                                  <a:pt x="59" y="1188"/>
                                </a:lnTo>
                                <a:lnTo>
                                  <a:pt x="83" y="1234"/>
                                </a:lnTo>
                                <a:lnTo>
                                  <a:pt x="142" y="1314"/>
                                </a:lnTo>
                                <a:lnTo>
                                  <a:pt x="212" y="1381"/>
                                </a:lnTo>
                                <a:lnTo>
                                  <a:pt x="293" y="1439"/>
                                </a:lnTo>
                                <a:lnTo>
                                  <a:pt x="380" y="1486"/>
                                </a:lnTo>
                                <a:lnTo>
                                  <a:pt x="473" y="1527"/>
                                </a:lnTo>
                                <a:lnTo>
                                  <a:pt x="615" y="1574"/>
                                </a:lnTo>
                                <a:lnTo>
                                  <a:pt x="710" y="1597"/>
                                </a:lnTo>
                                <a:lnTo>
                                  <a:pt x="809" y="1619"/>
                                </a:lnTo>
                                <a:lnTo>
                                  <a:pt x="1017" y="1656"/>
                                </a:lnTo>
                                <a:lnTo>
                                  <a:pt x="1233" y="1682"/>
                                </a:lnTo>
                                <a:lnTo>
                                  <a:pt x="1451" y="1692"/>
                                </a:lnTo>
                                <a:lnTo>
                                  <a:pt x="1669" y="1682"/>
                                </a:lnTo>
                                <a:lnTo>
                                  <a:pt x="1827" y="1659"/>
                                </a:lnTo>
                                <a:lnTo>
                                  <a:pt x="1931" y="1634"/>
                                </a:lnTo>
                                <a:lnTo>
                                  <a:pt x="2032" y="1603"/>
                                </a:lnTo>
                                <a:lnTo>
                                  <a:pt x="2130" y="1563"/>
                                </a:lnTo>
                                <a:lnTo>
                                  <a:pt x="2223" y="1515"/>
                                </a:lnTo>
                                <a:lnTo>
                                  <a:pt x="2312" y="1457"/>
                                </a:lnTo>
                                <a:lnTo>
                                  <a:pt x="2354" y="1426"/>
                                </a:lnTo>
                                <a:lnTo>
                                  <a:pt x="2389" y="1397"/>
                                </a:lnTo>
                                <a:lnTo>
                                  <a:pt x="2452" y="1335"/>
                                </a:lnTo>
                                <a:lnTo>
                                  <a:pt x="2508" y="1268"/>
                                </a:lnTo>
                                <a:lnTo>
                                  <a:pt x="2556" y="1196"/>
                                </a:lnTo>
                                <a:lnTo>
                                  <a:pt x="2596" y="1119"/>
                                </a:lnTo>
                                <a:lnTo>
                                  <a:pt x="2628" y="1042"/>
                                </a:lnTo>
                                <a:lnTo>
                                  <a:pt x="2651" y="960"/>
                                </a:lnTo>
                                <a:lnTo>
                                  <a:pt x="2665" y="878"/>
                                </a:lnTo>
                                <a:lnTo>
                                  <a:pt x="2671" y="794"/>
                                </a:lnTo>
                                <a:lnTo>
                                  <a:pt x="2666" y="712"/>
                                </a:lnTo>
                                <a:lnTo>
                                  <a:pt x="2653" y="632"/>
                                </a:lnTo>
                                <a:lnTo>
                                  <a:pt x="2629" y="552"/>
                                </a:lnTo>
                                <a:lnTo>
                                  <a:pt x="2596" y="476"/>
                                </a:lnTo>
                                <a:lnTo>
                                  <a:pt x="2551" y="404"/>
                                </a:lnTo>
                                <a:lnTo>
                                  <a:pt x="2495" y="337"/>
                                </a:lnTo>
                                <a:lnTo>
                                  <a:pt x="2429" y="275"/>
                                </a:lnTo>
                                <a:lnTo>
                                  <a:pt x="2391" y="246"/>
                                </a:lnTo>
                              </a:path>
                            </a:pathLst>
                          </a:custGeom>
                          <a:solidFill>
                            <a:srgbClr val="A0C9CA"/>
                          </a:solidFill>
                          <a:ln>
                            <a:noFill/>
                          </a:ln>
                        </wps:spPr>
                        <wps:txbx>
                          <w:txbxContent>
                            <w:p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wps:txbx>
                        <wps:bodyPr vert="horz" wrap="square" lIns="91440" tIns="45720" rIns="91440" bIns="45720" numCol="1" anchor="ctr" anchorCtr="0" compatLnSpc="1">
                          <a:prstTxWarp prst="textNoShape">
                            <a:avLst/>
                          </a:prstTxWarp>
                        </wps:bodyPr>
                      </wps:wsp>
                      <wps:wsp>
                        <wps:cNvPr id="1608692701" name="Freeform 557"/>
                        <wps:cNvSpPr>
                          <a:spLocks/>
                        </wps:cNvSpPr>
                        <wps:spPr bwMode="auto">
                          <a:xfrm>
                            <a:off x="4098697" y="3338397"/>
                            <a:ext cx="1470025" cy="884238"/>
                          </a:xfrm>
                          <a:custGeom>
                            <a:avLst/>
                            <a:gdLst>
                              <a:gd name="T0" fmla="*/ 2706 w 2777"/>
                              <a:gd name="T1" fmla="*/ 627 h 1670"/>
                              <a:gd name="T2" fmla="*/ 2601 w 2777"/>
                              <a:gd name="T3" fmla="*/ 456 h 1670"/>
                              <a:gd name="T4" fmla="*/ 2461 w 2777"/>
                              <a:gd name="T5" fmla="*/ 316 h 1670"/>
                              <a:gd name="T6" fmla="*/ 2294 w 2777"/>
                              <a:gd name="T7" fmla="*/ 205 h 1670"/>
                              <a:gd name="T8" fmla="*/ 2156 w 2777"/>
                              <a:gd name="T9" fmla="*/ 142 h 1670"/>
                              <a:gd name="T10" fmla="*/ 1989 w 2777"/>
                              <a:gd name="T11" fmla="*/ 86 h 1670"/>
                              <a:gd name="T12" fmla="*/ 1576 w 2777"/>
                              <a:gd name="T13" fmla="*/ 14 h 1670"/>
                              <a:gd name="T14" fmla="*/ 1220 w 2777"/>
                              <a:gd name="T15" fmla="*/ 0 h 1670"/>
                              <a:gd name="T16" fmla="*/ 863 w 2777"/>
                              <a:gd name="T17" fmla="*/ 7 h 1670"/>
                              <a:gd name="T18" fmla="*/ 561 w 2777"/>
                              <a:gd name="T19" fmla="*/ 54 h 1670"/>
                              <a:gd name="T20" fmla="*/ 339 w 2777"/>
                              <a:gd name="T21" fmla="*/ 136 h 1670"/>
                              <a:gd name="T22" fmla="*/ 253 w 2777"/>
                              <a:gd name="T23" fmla="*/ 190 h 1670"/>
                              <a:gd name="T24" fmla="*/ 131 w 2777"/>
                              <a:gd name="T25" fmla="*/ 302 h 1670"/>
                              <a:gd name="T26" fmla="*/ 46 w 2777"/>
                              <a:gd name="T27" fmla="*/ 439 h 1670"/>
                              <a:gd name="T28" fmla="*/ 3 w 2777"/>
                              <a:gd name="T29" fmla="*/ 588 h 1670"/>
                              <a:gd name="T30" fmla="*/ 4 w 2777"/>
                              <a:gd name="T31" fmla="*/ 708 h 1670"/>
                              <a:gd name="T32" fmla="*/ 0 w 2777"/>
                              <a:gd name="T33" fmla="*/ 810 h 1670"/>
                              <a:gd name="T34" fmla="*/ 50 w 2777"/>
                              <a:gd name="T35" fmla="*/ 1044 h 1670"/>
                              <a:gd name="T36" fmla="*/ 158 w 2777"/>
                              <a:gd name="T37" fmla="*/ 1228 h 1670"/>
                              <a:gd name="T38" fmla="*/ 265 w 2777"/>
                              <a:gd name="T39" fmla="*/ 1344 h 1670"/>
                              <a:gd name="T40" fmla="*/ 436 w 2777"/>
                              <a:gd name="T41" fmla="*/ 1463 h 1670"/>
                              <a:gd name="T42" fmla="*/ 627 w 2777"/>
                              <a:gd name="T43" fmla="*/ 1549 h 1670"/>
                              <a:gd name="T44" fmla="*/ 881 w 2777"/>
                              <a:gd name="T45" fmla="*/ 1615 h 1670"/>
                              <a:gd name="T46" fmla="*/ 1258 w 2777"/>
                              <a:gd name="T47" fmla="*/ 1663 h 1670"/>
                              <a:gd name="T48" fmla="*/ 1766 w 2777"/>
                              <a:gd name="T49" fmla="*/ 1660 h 1670"/>
                              <a:gd name="T50" fmla="*/ 1988 w 2777"/>
                              <a:gd name="T51" fmla="*/ 1637 h 1670"/>
                              <a:gd name="T52" fmla="*/ 2327 w 2777"/>
                              <a:gd name="T53" fmla="*/ 1555 h 1670"/>
                              <a:gd name="T54" fmla="*/ 2503 w 2777"/>
                              <a:gd name="T55" fmla="*/ 1464 h 1670"/>
                              <a:gd name="T56" fmla="*/ 2615 w 2777"/>
                              <a:gd name="T57" fmla="*/ 1367 h 1670"/>
                              <a:gd name="T58" fmla="*/ 2699 w 2777"/>
                              <a:gd name="T59" fmla="*/ 1253 h 1670"/>
                              <a:gd name="T60" fmla="*/ 2762 w 2777"/>
                              <a:gd name="T61" fmla="*/ 1083 h 1670"/>
                              <a:gd name="T62" fmla="*/ 2777 w 2777"/>
                              <a:gd name="T63" fmla="*/ 900 h 1670"/>
                              <a:gd name="T64" fmla="*/ 2742 w 2777"/>
                              <a:gd name="T65" fmla="*/ 719 h 16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777" h="1670">
                                <a:moveTo>
                                  <a:pt x="2726" y="674"/>
                                </a:moveTo>
                                <a:lnTo>
                                  <a:pt x="2706" y="627"/>
                                </a:lnTo>
                                <a:lnTo>
                                  <a:pt x="2659" y="538"/>
                                </a:lnTo>
                                <a:lnTo>
                                  <a:pt x="2601" y="456"/>
                                </a:lnTo>
                                <a:lnTo>
                                  <a:pt x="2535" y="382"/>
                                </a:lnTo>
                                <a:lnTo>
                                  <a:pt x="2461" y="316"/>
                                </a:lnTo>
                                <a:lnTo>
                                  <a:pt x="2381" y="257"/>
                                </a:lnTo>
                                <a:lnTo>
                                  <a:pt x="2294" y="205"/>
                                </a:lnTo>
                                <a:lnTo>
                                  <a:pt x="2204" y="161"/>
                                </a:lnTo>
                                <a:lnTo>
                                  <a:pt x="2156" y="142"/>
                                </a:lnTo>
                                <a:lnTo>
                                  <a:pt x="2101" y="121"/>
                                </a:lnTo>
                                <a:lnTo>
                                  <a:pt x="1989" y="86"/>
                                </a:lnTo>
                                <a:lnTo>
                                  <a:pt x="1815" y="46"/>
                                </a:lnTo>
                                <a:lnTo>
                                  <a:pt x="1576" y="14"/>
                                </a:lnTo>
                                <a:lnTo>
                                  <a:pt x="1338" y="1"/>
                                </a:lnTo>
                                <a:lnTo>
                                  <a:pt x="1220" y="0"/>
                                </a:lnTo>
                                <a:lnTo>
                                  <a:pt x="1105" y="0"/>
                                </a:lnTo>
                                <a:lnTo>
                                  <a:pt x="863" y="7"/>
                                </a:lnTo>
                                <a:lnTo>
                                  <a:pt x="681" y="30"/>
                                </a:lnTo>
                                <a:lnTo>
                                  <a:pt x="561" y="54"/>
                                </a:lnTo>
                                <a:lnTo>
                                  <a:pt x="447" y="89"/>
                                </a:lnTo>
                                <a:lnTo>
                                  <a:pt x="339" y="136"/>
                                </a:lnTo>
                                <a:lnTo>
                                  <a:pt x="289" y="167"/>
                                </a:lnTo>
                                <a:lnTo>
                                  <a:pt x="253" y="190"/>
                                </a:lnTo>
                                <a:lnTo>
                                  <a:pt x="188" y="243"/>
                                </a:lnTo>
                                <a:lnTo>
                                  <a:pt x="131" y="302"/>
                                </a:lnTo>
                                <a:lnTo>
                                  <a:pt x="83" y="368"/>
                                </a:lnTo>
                                <a:lnTo>
                                  <a:pt x="46" y="439"/>
                                </a:lnTo>
                                <a:lnTo>
                                  <a:pt x="18" y="512"/>
                                </a:lnTo>
                                <a:lnTo>
                                  <a:pt x="3" y="588"/>
                                </a:lnTo>
                                <a:lnTo>
                                  <a:pt x="0" y="667"/>
                                </a:lnTo>
                                <a:lnTo>
                                  <a:pt x="4" y="708"/>
                                </a:lnTo>
                                <a:lnTo>
                                  <a:pt x="0" y="742"/>
                                </a:lnTo>
                                <a:lnTo>
                                  <a:pt x="0" y="810"/>
                                </a:lnTo>
                                <a:lnTo>
                                  <a:pt x="11" y="912"/>
                                </a:lnTo>
                                <a:lnTo>
                                  <a:pt x="50" y="1044"/>
                                </a:lnTo>
                                <a:lnTo>
                                  <a:pt x="115" y="1171"/>
                                </a:lnTo>
                                <a:lnTo>
                                  <a:pt x="158" y="1228"/>
                                </a:lnTo>
                                <a:lnTo>
                                  <a:pt x="191" y="1270"/>
                                </a:lnTo>
                                <a:lnTo>
                                  <a:pt x="265" y="1344"/>
                                </a:lnTo>
                                <a:lnTo>
                                  <a:pt x="347" y="1408"/>
                                </a:lnTo>
                                <a:lnTo>
                                  <a:pt x="436" y="1463"/>
                                </a:lnTo>
                                <a:lnTo>
                                  <a:pt x="529" y="1510"/>
                                </a:lnTo>
                                <a:lnTo>
                                  <a:pt x="627" y="1549"/>
                                </a:lnTo>
                                <a:lnTo>
                                  <a:pt x="779" y="1595"/>
                                </a:lnTo>
                                <a:lnTo>
                                  <a:pt x="881" y="1615"/>
                                </a:lnTo>
                                <a:lnTo>
                                  <a:pt x="1005" y="1637"/>
                                </a:lnTo>
                                <a:lnTo>
                                  <a:pt x="1258" y="1663"/>
                                </a:lnTo>
                                <a:lnTo>
                                  <a:pt x="1513" y="1670"/>
                                </a:lnTo>
                                <a:lnTo>
                                  <a:pt x="1766" y="1660"/>
                                </a:lnTo>
                                <a:lnTo>
                                  <a:pt x="1891" y="1649"/>
                                </a:lnTo>
                                <a:lnTo>
                                  <a:pt x="1988" y="1637"/>
                                </a:lnTo>
                                <a:lnTo>
                                  <a:pt x="2185" y="1600"/>
                                </a:lnTo>
                                <a:lnTo>
                                  <a:pt x="2327" y="1555"/>
                                </a:lnTo>
                                <a:lnTo>
                                  <a:pt x="2418" y="1515"/>
                                </a:lnTo>
                                <a:lnTo>
                                  <a:pt x="2503" y="1464"/>
                                </a:lnTo>
                                <a:lnTo>
                                  <a:pt x="2579" y="1402"/>
                                </a:lnTo>
                                <a:lnTo>
                                  <a:pt x="2615" y="1367"/>
                                </a:lnTo>
                                <a:lnTo>
                                  <a:pt x="2647" y="1331"/>
                                </a:lnTo>
                                <a:lnTo>
                                  <a:pt x="2699" y="1253"/>
                                </a:lnTo>
                                <a:lnTo>
                                  <a:pt x="2736" y="1169"/>
                                </a:lnTo>
                                <a:lnTo>
                                  <a:pt x="2762" y="1083"/>
                                </a:lnTo>
                                <a:lnTo>
                                  <a:pt x="2775" y="992"/>
                                </a:lnTo>
                                <a:lnTo>
                                  <a:pt x="2777" y="900"/>
                                </a:lnTo>
                                <a:lnTo>
                                  <a:pt x="2765" y="810"/>
                                </a:lnTo>
                                <a:lnTo>
                                  <a:pt x="2742" y="719"/>
                                </a:lnTo>
                                <a:lnTo>
                                  <a:pt x="2726" y="674"/>
                                </a:lnTo>
                              </a:path>
                            </a:pathLst>
                          </a:custGeom>
                          <a:solidFill>
                            <a:srgbClr val="BFBFBF"/>
                          </a:solidFill>
                          <a:ln>
                            <a:noFill/>
                          </a:ln>
                        </wps:spPr>
                        <wps:txbx>
                          <w:txbxContent>
                            <w:p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wps:txbx>
                        <wps:bodyPr vert="horz" wrap="square" lIns="91440" tIns="45720" rIns="91440" bIns="45720" numCol="1" anchor="ctr" anchorCtr="0" compatLnSpc="1">
                          <a:prstTxWarp prst="textNoShape">
                            <a:avLst/>
                          </a:prstTxWarp>
                        </wps:bodyPr>
                      </wps:wsp>
                      <wps:wsp>
                        <wps:cNvPr id="1608692702" name="Freeform 654"/>
                        <wps:cNvSpPr>
                          <a:spLocks/>
                        </wps:cNvSpPr>
                        <wps:spPr bwMode="auto">
                          <a:xfrm>
                            <a:off x="4200297" y="4767147"/>
                            <a:ext cx="1376363" cy="825500"/>
                          </a:xfrm>
                          <a:custGeom>
                            <a:avLst/>
                            <a:gdLst>
                              <a:gd name="T0" fmla="*/ 2585 w 2599"/>
                              <a:gd name="T1" fmla="*/ 636 h 1559"/>
                              <a:gd name="T2" fmla="*/ 2523 w 2599"/>
                              <a:gd name="T3" fmla="*/ 485 h 1559"/>
                              <a:gd name="T4" fmla="*/ 2424 w 2599"/>
                              <a:gd name="T5" fmla="*/ 360 h 1559"/>
                              <a:gd name="T6" fmla="*/ 2296 w 2599"/>
                              <a:gd name="T7" fmla="*/ 260 h 1559"/>
                              <a:gd name="T8" fmla="*/ 2186 w 2599"/>
                              <a:gd name="T9" fmla="*/ 203 h 1559"/>
                              <a:gd name="T10" fmla="*/ 1911 w 2599"/>
                              <a:gd name="T11" fmla="*/ 108 h 1559"/>
                              <a:gd name="T12" fmla="*/ 1527 w 2599"/>
                              <a:gd name="T13" fmla="*/ 37 h 1559"/>
                              <a:gd name="T14" fmla="*/ 1324 w 2599"/>
                              <a:gd name="T15" fmla="*/ 13 h 1559"/>
                              <a:gd name="T16" fmla="*/ 879 w 2599"/>
                              <a:gd name="T17" fmla="*/ 6 h 1559"/>
                              <a:gd name="T18" fmla="*/ 607 w 2599"/>
                              <a:gd name="T19" fmla="*/ 52 h 1559"/>
                              <a:gd name="T20" fmla="*/ 492 w 2599"/>
                              <a:gd name="T21" fmla="*/ 88 h 1559"/>
                              <a:gd name="T22" fmla="*/ 262 w 2599"/>
                              <a:gd name="T23" fmla="*/ 224 h 1559"/>
                              <a:gd name="T24" fmla="*/ 133 w 2599"/>
                              <a:gd name="T25" fmla="*/ 374 h 1559"/>
                              <a:gd name="T26" fmla="*/ 73 w 2599"/>
                              <a:gd name="T27" fmla="*/ 410 h 1559"/>
                              <a:gd name="T28" fmla="*/ 44 w 2599"/>
                              <a:gd name="T29" fmla="*/ 480 h 1559"/>
                              <a:gd name="T30" fmla="*/ 2 w 2599"/>
                              <a:gd name="T31" fmla="*/ 665 h 1559"/>
                              <a:gd name="T32" fmla="*/ 8 w 2599"/>
                              <a:gd name="T33" fmla="*/ 843 h 1559"/>
                              <a:gd name="T34" fmla="*/ 69 w 2599"/>
                              <a:gd name="T35" fmla="*/ 1013 h 1559"/>
                              <a:gd name="T36" fmla="*/ 158 w 2599"/>
                              <a:gd name="T37" fmla="*/ 1129 h 1559"/>
                              <a:gd name="T38" fmla="*/ 263 w 2599"/>
                              <a:gd name="T39" fmla="*/ 1224 h 1559"/>
                              <a:gd name="T40" fmla="*/ 424 w 2599"/>
                              <a:gd name="T41" fmla="*/ 1324 h 1559"/>
                              <a:gd name="T42" fmla="*/ 738 w 2599"/>
                              <a:gd name="T43" fmla="*/ 1442 h 1559"/>
                              <a:gd name="T44" fmla="*/ 921 w 2599"/>
                              <a:gd name="T45" fmla="*/ 1485 h 1559"/>
                              <a:gd name="T46" fmla="*/ 1315 w 2599"/>
                              <a:gd name="T47" fmla="*/ 1548 h 1559"/>
                              <a:gd name="T48" fmla="*/ 1723 w 2599"/>
                              <a:gd name="T49" fmla="*/ 1551 h 1559"/>
                              <a:gd name="T50" fmla="*/ 1966 w 2599"/>
                              <a:gd name="T51" fmla="*/ 1506 h 1559"/>
                              <a:gd name="T52" fmla="*/ 2150 w 2599"/>
                              <a:gd name="T53" fmla="*/ 1437 h 1559"/>
                              <a:gd name="T54" fmla="*/ 2317 w 2599"/>
                              <a:gd name="T55" fmla="*/ 1334 h 1559"/>
                              <a:gd name="T56" fmla="*/ 2388 w 2599"/>
                              <a:gd name="T57" fmla="*/ 1272 h 1559"/>
                              <a:gd name="T58" fmla="*/ 2496 w 2599"/>
                              <a:gd name="T59" fmla="*/ 1136 h 1559"/>
                              <a:gd name="T60" fmla="*/ 2569 w 2599"/>
                              <a:gd name="T61" fmla="*/ 978 h 1559"/>
                              <a:gd name="T62" fmla="*/ 2599 w 2599"/>
                              <a:gd name="T63" fmla="*/ 808 h 1559"/>
                              <a:gd name="T64" fmla="*/ 2592 w 2599"/>
                              <a:gd name="T65" fmla="*/ 678 h 15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99" h="1559">
                                <a:moveTo>
                                  <a:pt x="2592" y="678"/>
                                </a:moveTo>
                                <a:lnTo>
                                  <a:pt x="2585" y="636"/>
                                </a:lnTo>
                                <a:lnTo>
                                  <a:pt x="2559" y="558"/>
                                </a:lnTo>
                                <a:lnTo>
                                  <a:pt x="2523" y="485"/>
                                </a:lnTo>
                                <a:lnTo>
                                  <a:pt x="2478" y="420"/>
                                </a:lnTo>
                                <a:lnTo>
                                  <a:pt x="2424" y="360"/>
                                </a:lnTo>
                                <a:lnTo>
                                  <a:pt x="2363" y="306"/>
                                </a:lnTo>
                                <a:lnTo>
                                  <a:pt x="2296" y="260"/>
                                </a:lnTo>
                                <a:lnTo>
                                  <a:pt x="2224" y="220"/>
                                </a:lnTo>
                                <a:lnTo>
                                  <a:pt x="2186" y="203"/>
                                </a:lnTo>
                                <a:lnTo>
                                  <a:pt x="2097" y="165"/>
                                </a:lnTo>
                                <a:lnTo>
                                  <a:pt x="1911" y="108"/>
                                </a:lnTo>
                                <a:lnTo>
                                  <a:pt x="1720" y="66"/>
                                </a:lnTo>
                                <a:lnTo>
                                  <a:pt x="1527" y="37"/>
                                </a:lnTo>
                                <a:lnTo>
                                  <a:pt x="1432" y="26"/>
                                </a:lnTo>
                                <a:lnTo>
                                  <a:pt x="1324" y="13"/>
                                </a:lnTo>
                                <a:lnTo>
                                  <a:pt x="1102" y="0"/>
                                </a:lnTo>
                                <a:lnTo>
                                  <a:pt x="879" y="6"/>
                                </a:lnTo>
                                <a:lnTo>
                                  <a:pt x="714" y="27"/>
                                </a:lnTo>
                                <a:lnTo>
                                  <a:pt x="607" y="52"/>
                                </a:lnTo>
                                <a:lnTo>
                                  <a:pt x="555" y="66"/>
                                </a:lnTo>
                                <a:lnTo>
                                  <a:pt x="492" y="88"/>
                                </a:lnTo>
                                <a:lnTo>
                                  <a:pt x="371" y="147"/>
                                </a:lnTo>
                                <a:lnTo>
                                  <a:pt x="262" y="224"/>
                                </a:lnTo>
                                <a:lnTo>
                                  <a:pt x="169" y="319"/>
                                </a:lnTo>
                                <a:lnTo>
                                  <a:pt x="133" y="374"/>
                                </a:lnTo>
                                <a:lnTo>
                                  <a:pt x="110" y="380"/>
                                </a:lnTo>
                                <a:lnTo>
                                  <a:pt x="73" y="410"/>
                                </a:lnTo>
                                <a:lnTo>
                                  <a:pt x="62" y="434"/>
                                </a:lnTo>
                                <a:lnTo>
                                  <a:pt x="44" y="480"/>
                                </a:lnTo>
                                <a:lnTo>
                                  <a:pt x="18" y="572"/>
                                </a:lnTo>
                                <a:lnTo>
                                  <a:pt x="2" y="665"/>
                                </a:lnTo>
                                <a:lnTo>
                                  <a:pt x="0" y="755"/>
                                </a:lnTo>
                                <a:lnTo>
                                  <a:pt x="8" y="843"/>
                                </a:lnTo>
                                <a:lnTo>
                                  <a:pt x="31" y="929"/>
                                </a:lnTo>
                                <a:lnTo>
                                  <a:pt x="69" y="1013"/>
                                </a:lnTo>
                                <a:lnTo>
                                  <a:pt x="123" y="1092"/>
                                </a:lnTo>
                                <a:lnTo>
                                  <a:pt x="158" y="1129"/>
                                </a:lnTo>
                                <a:lnTo>
                                  <a:pt x="191" y="1162"/>
                                </a:lnTo>
                                <a:lnTo>
                                  <a:pt x="263" y="1224"/>
                                </a:lnTo>
                                <a:lnTo>
                                  <a:pt x="341" y="1277"/>
                                </a:lnTo>
                                <a:lnTo>
                                  <a:pt x="424" y="1324"/>
                                </a:lnTo>
                                <a:lnTo>
                                  <a:pt x="557" y="1383"/>
                                </a:lnTo>
                                <a:lnTo>
                                  <a:pt x="738" y="1442"/>
                                </a:lnTo>
                                <a:lnTo>
                                  <a:pt x="829" y="1463"/>
                                </a:lnTo>
                                <a:lnTo>
                                  <a:pt x="921" y="1485"/>
                                </a:lnTo>
                                <a:lnTo>
                                  <a:pt x="1115" y="1521"/>
                                </a:lnTo>
                                <a:lnTo>
                                  <a:pt x="1315" y="1548"/>
                                </a:lnTo>
                                <a:lnTo>
                                  <a:pt x="1520" y="1559"/>
                                </a:lnTo>
                                <a:lnTo>
                                  <a:pt x="1723" y="1551"/>
                                </a:lnTo>
                                <a:lnTo>
                                  <a:pt x="1871" y="1529"/>
                                </a:lnTo>
                                <a:lnTo>
                                  <a:pt x="1966" y="1506"/>
                                </a:lnTo>
                                <a:lnTo>
                                  <a:pt x="2060" y="1476"/>
                                </a:lnTo>
                                <a:lnTo>
                                  <a:pt x="2150" y="1437"/>
                                </a:lnTo>
                                <a:lnTo>
                                  <a:pt x="2235" y="1390"/>
                                </a:lnTo>
                                <a:lnTo>
                                  <a:pt x="2317" y="1334"/>
                                </a:lnTo>
                                <a:lnTo>
                                  <a:pt x="2356" y="1302"/>
                                </a:lnTo>
                                <a:lnTo>
                                  <a:pt x="2388" y="1272"/>
                                </a:lnTo>
                                <a:lnTo>
                                  <a:pt x="2447" y="1207"/>
                                </a:lnTo>
                                <a:lnTo>
                                  <a:pt x="2496" y="1136"/>
                                </a:lnTo>
                                <a:lnTo>
                                  <a:pt x="2537" y="1059"/>
                                </a:lnTo>
                                <a:lnTo>
                                  <a:pt x="2569" y="978"/>
                                </a:lnTo>
                                <a:lnTo>
                                  <a:pt x="2589" y="895"/>
                                </a:lnTo>
                                <a:lnTo>
                                  <a:pt x="2599" y="808"/>
                                </a:lnTo>
                                <a:lnTo>
                                  <a:pt x="2598" y="722"/>
                                </a:lnTo>
                                <a:lnTo>
                                  <a:pt x="2592" y="678"/>
                                </a:lnTo>
                                <a:close/>
                              </a:path>
                            </a:pathLst>
                          </a:custGeom>
                          <a:solidFill>
                            <a:srgbClr val="168489"/>
                          </a:solidFill>
                          <a:ln>
                            <a:noFill/>
                          </a:ln>
                        </wps:spPr>
                        <wps:txbx>
                          <w:txbxContent>
                            <w:p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wps:txbx>
                        <wps:bodyPr vert="horz" wrap="square" lIns="91440" tIns="45720" rIns="91440" bIns="45720" numCol="1" anchor="ctr" anchorCtr="0" compatLnSpc="1">
                          <a:prstTxWarp prst="textNoShape">
                            <a:avLst/>
                          </a:prstTxWarp>
                        </wps:bodyPr>
                      </wps:wsp>
                      <wps:wsp>
                        <wps:cNvPr id="1608692703" name="TextBox 19"/>
                        <wps:cNvSpPr txBox="1"/>
                        <wps:spPr>
                          <a:xfrm>
                            <a:off x="8545405" y="-14302"/>
                            <a:ext cx="2936679" cy="1371999"/>
                          </a:xfrm>
                          <a:prstGeom prst="rect">
                            <a:avLst/>
                          </a:prstGeom>
                          <a:noFill/>
                        </wps:spPr>
                        <wps:txbx>
                          <w:txbxContent>
                            <w:p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 xml:space="preserve">خفض مستويات التوتر والإجهاد  </w:t>
                              </w:r>
                            </w:p>
                            <w:p w:rsidR="00F77577" w:rsidRDefault="00F77577" w:rsidP="00F77577">
                              <w:pPr>
                                <w:jc w:val="center"/>
                                <w:rPr>
                                  <w:rFonts w:eastAsia="Calibri" w:hAnsi="Adobe Arabic" w:cs="Adobe Arabic"/>
                                  <w:b/>
                                  <w:bCs/>
                                  <w:kern w:val="24"/>
                                  <w:sz w:val="36"/>
                                  <w:szCs w:val="36"/>
                                  <w:lang w:bidi="ar-EG"/>
                                </w:rPr>
                              </w:pPr>
                            </w:p>
                          </w:txbxContent>
                        </wps:txbx>
                        <wps:bodyPr wrap="square" lIns="0" rIns="0" rtlCol="0" anchor="ctr">
                          <a:noAutofit/>
                        </wps:bodyPr>
                      </wps:wsp>
                      <wps:wsp>
                        <wps:cNvPr id="1608692704" name="TextBox 21"/>
                        <wps:cNvSpPr txBox="1"/>
                        <wps:spPr>
                          <a:xfrm>
                            <a:off x="0" y="0"/>
                            <a:ext cx="2936679" cy="972575"/>
                          </a:xfrm>
                          <a:prstGeom prst="rect">
                            <a:avLst/>
                          </a:prstGeom>
                          <a:noFill/>
                        </wps:spPr>
                        <wps:txbx>
                          <w:txbxContent>
                            <w:p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تهدئة الجهاز العصبي  </w:t>
                              </w:r>
                            </w:p>
                            <w:p w:rsidR="00F77577" w:rsidRDefault="00F77577" w:rsidP="00F77577">
                              <w:pPr>
                                <w:jc w:val="center"/>
                                <w:rPr>
                                  <w:rFonts w:hAnsi="Adobe Arabic" w:cs="Adobe Arabic"/>
                                  <w:b/>
                                  <w:bCs/>
                                  <w:kern w:val="24"/>
                                  <w:sz w:val="36"/>
                                  <w:szCs w:val="36"/>
                                  <w:lang w:bidi="ar-EG"/>
                                </w:rPr>
                              </w:pPr>
                            </w:p>
                          </w:txbxContent>
                        </wps:txbx>
                        <wps:bodyPr wrap="square" lIns="0" rIns="0" rtlCol="0" anchor="ctr">
                          <a:noAutofit/>
                        </wps:bodyPr>
                      </wps:wsp>
                      <wps:wsp>
                        <wps:cNvPr id="1608692705" name="TextBox 23"/>
                        <wps:cNvSpPr txBox="1"/>
                        <wps:spPr>
                          <a:xfrm>
                            <a:off x="8545403" y="2011446"/>
                            <a:ext cx="2936679" cy="935248"/>
                          </a:xfrm>
                          <a:prstGeom prst="rect">
                            <a:avLst/>
                          </a:prstGeom>
                          <a:noFill/>
                        </wps:spPr>
                        <wps:txbx>
                          <w:txbxContent>
                            <w:p w:rsidR="00F77577" w:rsidRP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تعزيز الصحة الجسدية  </w:t>
                              </w:r>
                            </w:p>
                            <w:p w:rsidR="00F77577" w:rsidRDefault="00F77577" w:rsidP="00F77577">
                              <w:pPr>
                                <w:bidi w:val="0"/>
                                <w:jc w:val="center"/>
                                <w:rPr>
                                  <w:rFonts w:hAnsi="Adobe Arabic" w:cs="Adobe Arabic"/>
                                  <w:b/>
                                  <w:bCs/>
                                  <w:kern w:val="24"/>
                                  <w:sz w:val="36"/>
                                  <w:szCs w:val="36"/>
                                  <w:lang w:bidi="ar-EG"/>
                                </w:rPr>
                              </w:pPr>
                            </w:p>
                          </w:txbxContent>
                        </wps:txbx>
                        <wps:bodyPr wrap="square" lIns="0" rIns="0" rtlCol="0" anchor="ctr">
                          <a:noAutofit/>
                        </wps:bodyPr>
                      </wps:wsp>
                      <wps:wsp>
                        <wps:cNvPr id="1608692706" name="TextBox 25"/>
                        <wps:cNvSpPr txBox="1"/>
                        <wps:spPr>
                          <a:xfrm>
                            <a:off x="-72169" y="1633088"/>
                            <a:ext cx="2936679" cy="1072536"/>
                          </a:xfrm>
                          <a:prstGeom prst="rect">
                            <a:avLst/>
                          </a:prstGeom>
                          <a:noFill/>
                        </wps:spPr>
                        <wps:txbx>
                          <w:txbxContent>
                            <w:p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التركيز والإنتاجية  </w:t>
                              </w:r>
                            </w:p>
                            <w:p w:rsidR="00F77577" w:rsidRDefault="00F77577" w:rsidP="00F77577">
                              <w:pPr>
                                <w:bidi w:val="0"/>
                                <w:jc w:val="center"/>
                                <w:rPr>
                                  <w:rFonts w:hAnsi="Adobe Arabic" w:cs="Adobe Arabic"/>
                                  <w:b/>
                                  <w:bCs/>
                                  <w:kern w:val="24"/>
                                  <w:sz w:val="36"/>
                                  <w:szCs w:val="36"/>
                                  <w:lang w:bidi="ar-EG"/>
                                </w:rPr>
                              </w:pPr>
                            </w:p>
                          </w:txbxContent>
                        </wps:txbx>
                        <wps:bodyPr wrap="square" lIns="0" rIns="0" rtlCol="0" anchor="ctr">
                          <a:noAutofit/>
                        </wps:bodyPr>
                      </wps:wsp>
                      <wps:wsp>
                        <wps:cNvPr id="1608692707" name="TextBox 27"/>
                        <wps:cNvSpPr txBox="1"/>
                        <wps:spPr>
                          <a:xfrm>
                            <a:off x="8641635" y="3307219"/>
                            <a:ext cx="2936679" cy="1289950"/>
                          </a:xfrm>
                          <a:prstGeom prst="rect">
                            <a:avLst/>
                          </a:prstGeom>
                          <a:noFill/>
                        </wps:spPr>
                        <wps:txbx>
                          <w:txbxContent>
                            <w:p w:rsid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الحالة المزاجية  </w:t>
                              </w:r>
                            </w:p>
                          </w:txbxContent>
                        </wps:txbx>
                        <wps:bodyPr wrap="square" lIns="0" rIns="0" rtlCol="0" anchor="ctr">
                          <a:noAutofit/>
                        </wps:bodyPr>
                      </wps:wsp>
                      <wps:wsp>
                        <wps:cNvPr id="1608692708" name="TextBox 29"/>
                        <wps:cNvSpPr txBox="1"/>
                        <wps:spPr>
                          <a:xfrm>
                            <a:off x="-48113" y="2922028"/>
                            <a:ext cx="2936679" cy="1636994"/>
                          </a:xfrm>
                          <a:prstGeom prst="rect">
                            <a:avLst/>
                          </a:prstGeom>
                          <a:noFill/>
                        </wps:spPr>
                        <wps:txbx>
                          <w:txbxContent>
                            <w:p w:rsidR="00F77577" w:rsidRP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زيادة القدرة على التحكم في الاستجابات العاطفية  </w:t>
                              </w:r>
                            </w:p>
                            <w:p w:rsidR="00F77577" w:rsidRDefault="00F77577" w:rsidP="00F77577">
                              <w:pPr>
                                <w:bidi w:val="0"/>
                                <w:jc w:val="center"/>
                                <w:rPr>
                                  <w:rFonts w:hAnsi="Adobe Arabic" w:cs="Adobe Arabic"/>
                                  <w:b/>
                                  <w:bCs/>
                                  <w:kern w:val="24"/>
                                  <w:sz w:val="36"/>
                                  <w:szCs w:val="36"/>
                                  <w:lang w:bidi="ar-EG"/>
                                </w:rPr>
                              </w:pPr>
                            </w:p>
                          </w:txbxContent>
                        </wps:txbx>
                        <wps:bodyPr wrap="square" lIns="0" rIns="0" rtlCol="0" anchor="ctr">
                          <a:noAutofit/>
                        </wps:bodyPr>
                      </wps:wsp>
                      <wps:wsp>
                        <wps:cNvPr id="1608692709" name="TextBox 31"/>
                        <wps:cNvSpPr txBox="1"/>
                        <wps:spPr>
                          <a:xfrm>
                            <a:off x="0" y="4655477"/>
                            <a:ext cx="2936679" cy="982570"/>
                          </a:xfrm>
                          <a:prstGeom prst="rect">
                            <a:avLst/>
                          </a:prstGeom>
                          <a:noFill/>
                        </wps:spPr>
                        <wps:txbx>
                          <w:txbxContent>
                            <w:p w:rsidR="00F77577" w:rsidRP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نوعية النوم  </w:t>
                              </w:r>
                            </w:p>
                            <w:p w:rsidR="00F77577" w:rsidRDefault="00F77577" w:rsidP="00F77577">
                              <w:pPr>
                                <w:bidi w:val="0"/>
                                <w:jc w:val="center"/>
                                <w:rPr>
                                  <w:rFonts w:hAnsi="Adobe Arabic" w:cs="Adobe Arabic"/>
                                  <w:b/>
                                  <w:bCs/>
                                  <w:kern w:val="24"/>
                                  <w:sz w:val="36"/>
                                  <w:szCs w:val="36"/>
                                  <w:lang w:bidi="ar-EG"/>
                                </w:rPr>
                              </w:pPr>
                            </w:p>
                          </w:txbxContent>
                        </wps:txbx>
                        <wps:bodyPr wrap="square" lIns="0" rIns="0" rtlCol="0" anchor="ctr">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9AD0D6" id="_x0000_s2426" style="width:452.85pt;height:219.6pt;mso-position-horizontal-relative:char;mso-position-vertical-relative:line" coordorigin="-721,-143" coordsize="116504,56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">
                <v:shape id="Freeform: Shape 1608692686" o:spid="_x0000_s2427" style="position:absolute;left:53671;top:52783;width:17049;height:3603;visibility:visible;mso-wrap-style:square;v-text-anchor:top" coordsize="1704975,360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" path="m526118,47625r-16610,1588l499864,51329r-535,1059l497721,52917r-6965,4762l480576,68792r-7501,22225l475218,127529r10716,37042l492899,180975r3215,-1058l499864,178329r13931,-3704l540048,161925r11787,-9525l557729,122767r1071,-33338l555586,71967,548620,59796r-9108,-8467l526118,47625xm1054345,28575r-13616,8528l1033920,54159r,11193l1030255,72280r-3143,13325l1028683,96798r5761,11726l1039681,113321r9427,17588l1075294,157026r15711,10659l1097813,171949r7856,4264l1107240,173548r2095,-533l1114572,171416r8379,-6929l1128712,149031r-1571,-42106l1122951,87737r-5237,-16523l1101479,42433,1088910,31773r-13616,-3198l1054345,28575xm1700213,r4762,4756l1703388,6869r-24342,26948l1624542,82958r-59796,44385l1499659,164858r-68263,30647l1359429,216641r-71966,10568l1213379,226680r-36512,-5812l1159934,216641r-36513,-12153l1105429,197090r-21695,23778l1035050,264196r-54504,36459l920750,329188r-62971,20607l792692,360363r-64558,-528l664104,348210,633942,337114,610659,327075,567267,299598,529167,266310,499004,226152,486834,202903r-6350,1585l474663,206073r-32279,6869l377296,221396r-66675,l245004,213999,182563,197619,123296,171727,69321,136854,22225,91412,1588,63936,,60237,1588,54953,6879,50197r5821,l15346,52839,38629,80844r52917,47027l151342,163802r66675,24834l252942,195505r22754,3699l321204,202903r69321,-2642l436563,193392r20637,-3699l477838,184937r-6879,-16908l460904,127343,459317,96167r3175,-19022l470959,60237,483659,47027r8995,-4227l495300,42800r1588,l511175,38044r29634,1586l566738,53896r17462,24306l587904,94582r1588,10568l587904,124701r-5291,16908l572559,156933r-19580,17965l518584,192335r-17463,6340l502179,200789r1059,2114l514879,221925r29105,35930l560388,273179r22225,17965l632884,318620r53975,16909l744009,342926r28575,-528l796925,340813r45509,-7926l885296,320205r40746,-17436l983192,270537r74083,-52311l1093788,190750r-15875,-8983l1050396,160631r-21167,-26419l1015471,103565r-2646,-16909l1012296,71861r10054,-25891l1041400,26948r24342,-8454l1079500,20608r,-529l1080029,20079r1588,529l1083204,21664r3705,529l1090613,24306r11641,6341l1120246,48084r12700,22192l1140354,95111r2117,13210l1145117,128399r-3175,32761l1132946,178597r-8467,6340l1147763,193920r25400,6341l1196446,204488r49213,4227l1294342,205545r47625,-7926l1365779,192335r47096,-12682l1502304,143194r83609,-48083l1662642,35931,1698096,1585,1700213,xe" fillcolor="#44546a [3215]" stroked="f">
                  <v:path arrowok="t" o:connecttype="custom" o:connectlocs="526118,47625;509508,49213;499864,51329;499329,52388;497721,52917;490756,57679;480576,68792;473075,91017;475218,127529;485934,164571;492899,180975;496114,179917;499864,178329;513795,174625;540048,161925;551835,152400;557729,122767;558800,89429;555586,71967;548620,59796;539512,51329;1054345,28575;1040729,37103;1033920,54159;1033920,65352;1030255,72280;1027112,85605;1028683,96798;1034444,108524;1039681,113321;1049108,130909;1075294,157026;1091005,167685;1097813,171949;1105669,176213;1107240,173548;1109335,173015;1114572,171416;1122951,164487;1128712,149031;1127141,106925;1122951,87737;1117714,71214;1101479,42433;1088910,31773;1075294,28575;1700213,0;1704975,4756;1703388,6869;1679046,33817;1624542,82958;1564746,127343;1499659,164858;1431396,195505;1359429,216641;1287463,227209;1213379,226680;1176867,220868;1159934,216641;1123421,204488;1105429,197090;1083734,220868;1035050,264196;980546,300655;920750,329188;857779,349795;792692,360363;728134,359835;664104,348210;633942,337114;610659,327075;567267,299598;529167,266310;499004,226152;486834,202903;480484,204488;474663,206073;442384,212942;377296,221396;310621,221396;245004,213999;182563,197619;123296,171727;69321,136854;22225,91412;1588,63936;0,60237;1588,54953;6879,50197;12700,50197;15346,52839;38629,80844;91546,127871;151342,163802;218017,188636;252942,195505;275696,199204;321204,202903;390525,200261;436563,193392;457200,189693;477838,184937;470959,168029;460904,127343;459317,96167;462492,77145;470959,60237;483659,47027;492654,42800;495300,42800;496888,42800;511175,38044;540809,39630;566738,53896;584200,78202;587904,94582;589492,105150;587904,124701;582613,141609;572559,156933;552979,174898;518584,192335;501121,198675;502179,200789;503238,202903;514879,221925;543984,257855;560388,273179;582613,291144;632884,318620;686859,335529;744009,342926;772584,342398;796925,340813;842434,332887;885296,320205;926042,302769;983192,270537;1057275,218226;1093788,190750;1077913,181767;1050396,160631;1029229,134212;1015471,103565;1012825,86656;1012296,71861;1022350,45970;1041400,26948;1065742,18494;1079500,20608;1079500,20079;1080029,20079;1081617,20608;1083204,21664;1086909,22193;1090613,24306;1102254,30647;1120246,48084;1132946,70276;1140354,95111;1142471,108321;1145117,128399;1141942,161160;1132946,178597;1124479,184937;1147763,193920;1173163,200261;1196446,204488;1245659,208715;1294342,205545;1341967,197619;1365779,192335;1412875,179653;1502304,143194;1585913,95111;1662642,35931;1698096,1585" o:connectangles="0,0,0,0,0,0,0,0,0,0,0,0,0,0,0,0,0,0,0,0,0,0,0,0,0,0,0,0,0,0,0,0,0,0,0,0,0,0,0,0,0,0,0,0,0,0,0,0,0,0,0,0,0,0,0,0,0,0,0,0,0,0,0,0,0,0,0,0,0,0,0,0,0,0,0,0,0,0,0,0,0,0,0,0,0,0,0,0,0,0,0,0,0,0,0,0,0,0,0,0,0,0,0,0,0,0,0,0,0,0,0,0,0,0,0,0,0,0,0,0,0,0,0,0,0,0,0,0,0,0,0,0,0,0,0,0,0,0,0,0,0,0,0,0,0,0,0,0,0,0,0,0,0,0,0,0,0,0,0,0,0,0,0,0,0,0,0,0,0,0,0,0,0,0,0,0,0"/>
                </v:shape>
                <v:shape id="Freeform: Shape 1608692687" o:spid="_x0000_s2428" style="position:absolute;left:34732;top:36527;width:8032;height:14367;visibility:visible;mso-wrap-style:square;v-text-anchor:top" coordsize="803275,1436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" path="m321181,996950r-28336,9462l267132,1023759r-11544,11039l256638,1034798r524,1051l275528,1052145r31485,19975l331151,1076325r13118,-2102l356338,1070543r17317,-16821l381001,1032695r-3148,-15770l372081,1007463r-4723,-3679l352140,998527r-30959,-1577xm305330,203200r-27517,1588l281517,218546r10584,27517l309034,268817r17462,11113l340255,284163r8466,l361421,283105r19050,-12171l392113,251884r,-20638l386821,221721,359834,211667r-54504,-8467xm479954,r36513,l552979,5296r35984,11650l623358,33362r15875,10062l641350,45542r1588,6355l640292,57192r-5821,1589l631825,57192,604838,42365,549275,22771,492125,15887r-43392,5295l419629,29655r-14287,5296l382588,45542,338138,76786r-37042,39717l282046,150924r-7408,24889l273050,187993r23283,-530l345017,194877r25400,8473l370946,203350r10054,2118l387879,210764r4763,1589l396346,215000r3175,2648l397933,221885r4234,9532l403754,253128r-7408,21183l382058,291257r-11112,4236l361950,298670r-17462,2119l327554,297611r-14816,-5825l292629,275899,273579,246774r-5821,-16946l262996,218707r-2117,-11650l238654,210764r-42862,14828l155575,246244r-36512,28067l103188,290197,89958,304495,67733,335739,50271,369631,36513,404582,22225,459126r-5821,76256l17463,573510r3175,33892l32808,672008r19050,61429l77258,792217r30163,56663l142875,901836r59267,76256l246063,1026282r13758,-14298l293688,992919r37041,-6884l368300,993449r17463,9003l387350,1005099r,4237l385763,1010924r3704,6885l393171,1033695r-1588,16946l384704,1066528r-5291,6884l372004,1080296r-16933,9003l337079,1093535r-18521,-1588l291042,1083474r-32809,-22242l246063,1047464r-7409,13239l233363,1075001r-3175,13768l228071,1117895r4233,43424l240771,1188326r8996,24360l275696,1256109r32808,39717l346604,1330247r21696,14298l391583,1359902r49742,23830l493713,1401208r53445,11121l602721,1417624r55562,1589l741363,1414976r55033,-6884l800629,1408622r2646,7943l798513,1418683r-34396,7414l691092,1435629r-74613,1059l541867,1430334r-72496,-16946l401108,1386380r-62970,-37598l297921,1311713r-24342,-28067l262467,1268289r-16404,-24889l222779,1186208r-8466,-45542l213254,1109952r4763,-29656l229658,1051171r7409,-12710l207963,1014102,155046,956910,108479,892833,69321,822932,38100,749853,15346,673597,2646,596281,,520555,3175,482956,6879,457008,20638,406170,41804,357451,70379,311380r34396,-40247l143404,237771r43392,-27007l233892,194348r25400,-4766l259821,178990r3704,-22241l277283,125505,304800,87377,339196,55604,356658,42365,373592,31774,407458,15887,443442,5296,479954,xe" fillcolor="#44546a [3215]" stroked="f">
                  <v:path arrowok="t" o:connecttype="custom" o:connectlocs="321181,996950;292845,1006412;267132,1023759;255588,1034798;256638,1034798;257162,1035849;275528,1052145;307013,1072120;331151,1076325;344269,1074223;356338,1070543;373655,1053722;381001,1032695;377853,1016925;372081,1007463;367358,1003784;352140,998527;305330,203200;277813,204788;281517,218546;292101,246063;309034,268817;326496,279930;340255,284163;348721,284163;361421,283105;380471,270934;392113,251884;392113,231246;386821,221721;359834,211667;479954,0;516467,0;552979,5296;588963,16946;623358,33362;639233,43424;641350,45542;642938,51897;640292,57192;634471,58781;631825,57192;604838,42365;549275,22771;492125,15887;448733,21182;419629,29655;405342,34951;382588,45542;338138,76786;301096,116503;282046,150924;274638,175813;273050,187993;296333,187463;345017,194877;370417,203350;370946,203350;381000,205468;387879,210764;392642,212353;396346,215000;399521,217648;397933,221885;402167,231417;403754,253128;396346,274311;382058,291257;370946,295493;361950,298670;344488,300789;327554,297611;312738,291786;292629,275899;273579,246774;267758,229828;262996,218707;260879,207057;238654,210764;195792,225592;155575,246244;119063,274311;103188,290197;89958,304495;67733,335739;50271,369631;36513,404582;22225,459126;16404,535382;17463,573510;20638,607402;32808,672008;51858,733437;77258,792217;107421,848880;142875,901836;202142,978092;246063,1026282;259821,1011984;293688,992919;330729,986035;368300,993449;385763,1002452;387350,1005099;387350,1009336;385763,1010924;389467,1017809;393171,1033695;391583,1050641;384704,1066528;379413,1073412;372004,1080296;355071,1089299;337079,1093535;318558,1091947;291042,1083474;258233,1061232;246063,1047464;238654,1060703;233363,1075001;230188,1088769;228071,1117895;232304,1161319;240771,1188326;249767,1212686;275696,1256109;308504,1295826;346604,1330247;368300,1344545;391583,1359902;441325,1383732;493713,1401208;547158,1412329;602721,1417624;658283,1419213;741363,1414976;796396,1408092;800629,1408622;803275,1416565;798513,1418683;764117,1426097;691092,1435629;616479,1436688;541867,1430334;469371,1413388;401108,1386380;338138,1348782;297921,1311713;273579,1283646;262467,1268289;246063,1243400;222779,1186208;214313,1140666;213254,1109952;218017,1080296;229658,1051171;237067,1038461;207963,1014102;155046,956910;108479,892833;69321,822932;38100,749853;15346,673597;2646,596281;0,520555;3175,482956;6879,457008;20638,406170;41804,357451;70379,311380;104775,271133;143404,237771;186796,210764;233892,194348;259292,189582;259821,178990;263525,156749;277283,125505;304800,87377;339196,55604;356658,42365;373592,31774;407458,15887;443442,5296" o:connectangles="0,0,0,0,0,0,0,0,0,0,0,0,0,0,0,0,0,0,0,0,0,0,0,0,0,0,0,0,0,0,0,0,0,0,0,0,0,0,0,0,0,0,0,0,0,0,0,0,0,0,0,0,0,0,0,0,0,0,0,0,0,0,0,0,0,0,0,0,0,0,0,0,0,0,0,0,0,0,0,0,0,0,0,0,0,0,0,0,0,0,0,0,0,0,0,0,0,0,0,0,0,0,0,0,0,0,0,0,0,0,0,0,0,0,0,0,0,0,0,0,0,0,0,0,0,0,0,0,0,0,0,0,0,0,0,0,0,0,0,0,0,0,0,0,0,0,0,0,0,0,0,0,0,0,0,0,0,0,0,0,0,0,0,0,0,0,0,0,0,0,0,0,0,0,0,0,0,0,0,0,0,0,0,0"/>
                </v:shape>
                <v:shape id="Freeform: Shape 1608692688" o:spid="_x0000_s2429" style="position:absolute;left:54750;top:39781;width:13843;height:3000;visibility:visible;mso-wrap-style:square;v-text-anchor:top" coordsize="1384300,300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" path="m393700,53975r-18521,4714l359834,70734r-5292,8903l350309,90111r-1059,20949l357188,129913r12171,17283l377296,155575r12700,-8903l411692,127295r13229,-24615l425450,76495,419629,62355r-8466,-5237l393700,53975xm1004358,17463r-17462,4258l973137,33962r-4233,10645l966787,56848r6350,19692l987425,90910r19579,11177l1018117,106345r2117,1597l1020763,109538r4762,-17563l1028700,54187r-1058,-21289l1027642,32366r,-1065l1020763,23850r-16405,-6387xm6353,l7941,2117,20646,29634,53467,81492r39702,43921l141871,160338r28057,13229l187397,180446r35468,8467l259391,191559r36527,-2646l313916,184151r21704,-6880l359971,165630r-1059,-2117l357324,161396r-9528,-11641l334561,123296,332444,94192r8999,-28046l352031,54505r11646,-7938l389086,39688r24881,5821l427730,57680r6882,10583l436730,74613r3705,14287l438318,114830r-14293,24341l401262,159809r-13764,8996l386440,171980r-5294,3704l377440,175155r15352,19050l429319,225426r41820,23283l517723,265113r49231,10584l618303,280988r75171,529l741117,278342r42349,-3704l847520,259292r40232,-14287l925337,225955r33351,-23284l987273,174096r21705,-32808l1017447,122238r-4764,-2117l1008978,118005r-7412,-1059l987803,111655,969275,98955,954982,73025,952864,50800r3177,-15346l958688,28575r6881,-10583l987273,5821r24351,-529l1026447,13759r8470,8995l1038093,28046r2117,1588l1041269,31750r4235,23813l1043916,98955r-4235,19579l1062444,125413r44996,8467l1152437,135467r43408,-5292l1237665,118005r40232,-19050l1315482,72496r34409,-33867l1365772,19050r2118,-3175l1375830,15346r5823,2646l1384300,24871r-2647,3175l1366302,48684r-34939,34925l1291661,112713r-43938,21167l1201668,148167r-47643,6350l1105852,152400r-47114,-11641l1034917,131763r-6882,16404l1007389,180446r-26468,27517l949159,232305r-35468,19579l876635,268817r-57172,17463l781878,292101r-51878,6350l643184,300038r-59290,-4762l526193,284692,471139,266172,422966,239713,392792,213255,375323,191559r-7941,-12171l338796,193146r-57171,15346l259920,210080r-22762,-1059l193220,201084,152459,184680,115403,162984,82582,135467,52937,102659,28586,66146,8470,26459,,5292,,2117,6353,xe" fillcolor="#44546a [3215]" stroked="f">
                  <v:path arrowok="t" o:connecttype="custom" o:connectlocs="393700,53975;375179,58689;359834,70734;354542,79637;350309,90111;349250,111060;357188,129913;369359,147196;377296,155575;389996,146672;411692,127295;424921,102680;425450,76495;419629,62355;411163,57118;1004358,17463;986896,21721;973137,33962;968904,44607;966787,56848;973137,76540;987425,90910;1007004,102087;1018117,106345;1020234,107942;1020763,109538;1025525,91975;1028700,54187;1027642,32898;1027642,32366;1027642,31301;1020763,23850;6353,0;7941,2117;20646,29634;53467,81492;93169,125413;141871,160338;169928,173567;187397,180446;222865,188913;259391,191559;295918,188913;313916,184151;335620,177271;359971,165630;358912,163513;357324,161396;347796,149755;334561,123296;332444,94192;341443,66146;352031,54505;363677,46567;389086,39688;413967,45509;427730,57680;434612,68263;436730,74613;440435,88900;438318,114830;424025,139171;401262,159809;387498,168805;386440,171980;381146,175684;377440,175155;392792,194205;429319,225426;471139,248709;517723,265113;566954,275697;618303,280988;693474,281517;741117,278342;783466,274638;847520,259292;887752,245005;925337,225955;958688,202671;987273,174096;1008978,141288;1017447,122238;1012683,120121;1008978,118005;1001566,116946;987803,111655;969275,98955;954982,73025;952864,50800;956041,35454;958688,28575;965569,17992;987273,5821;1011624,5292;1026447,13759;1034917,22754;1038093,28046;1040210,29634;1041269,31750;1045504,55563;1043916,98955;1039681,118534;1062444,125413;1107440,133880;1152437,135467;1195845,130175;1237665,118005;1277897,98955;1315482,72496;1349891,38629;1365772,19050;1367890,15875;1375830,15346;1381653,17992;1384300,24871;1381653,28046;1366302,48684;1331363,83609;1291661,112713;1247723,133880;1201668,148167;1154025,154517;1105852,152400;1058738,140759;1034917,131763;1028035,148167;1007389,180446;980921,207963;949159,232305;913691,251884;876635,268817;819463,286280;781878,292101;730000,298451;643184,300038;583894,295276;526193,284692;471139,266172;422966,239713;392792,213255;375323,191559;367382,179388;338796,193146;281625,208492;259920,210080;237158,209021;193220,201084;152459,184680;115403,162984;82582,135467;52937,102659;28586,66146;8470,26459;0,5292;0,2117" o:connectangles="0,0,0,0,0,0,0,0,0,0,0,0,0,0,0,0,0,0,0,0,0,0,0,0,0,0,0,0,0,0,0,0,0,0,0,0,0,0,0,0,0,0,0,0,0,0,0,0,0,0,0,0,0,0,0,0,0,0,0,0,0,0,0,0,0,0,0,0,0,0,0,0,0,0,0,0,0,0,0,0,0,0,0,0,0,0,0,0,0,0,0,0,0,0,0,0,0,0,0,0,0,0,0,0,0,0,0,0,0,0,0,0,0,0,0,0,0,0,0,0,0,0,0,0,0,0,0,0,0,0,0,0,0,0,0,0,0,0,0,0,0,0,0,0,0,0,0,0,0,0,0,0,0,0,0,0"/>
                </v:shape>
                <v:shape id="Freeform: Shape 1608692689" o:spid="_x0000_s2430" style="position:absolute;left:79229;top:23573;width:5699;height:13763;visibility:visible;mso-wrap-style:square;v-text-anchor:top" coordsize="569913,137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" path="m291888,917575r-17392,4205l259212,932819r-13702,19450l240239,965936r,526l239712,967513r5270,8411l259212,988014r17392,6833l295577,996950r10013,-1577l323509,990117r30568,-19450l369360,959102r527,l354604,943858,328779,926511r-18973,-6833l291888,917575xm306387,360362r-10054,2646l283104,370945r-6350,7409l275166,383116r-529,5821l278341,399520r13759,12171l304271,414337r8995,l330200,407458r19579,-20108l360362,371475r-2646,-1588l356129,366183r-22754,-3704l307975,360891r-529,l306387,360362xm77788,r32808,2118l159280,13234r62970,28057l279400,81523r47626,50290l354013,174692r14817,30174l377826,236099r5291,32292l384176,300683r-5292,33879l373063,350443r18521,4765l426509,368442r32808,18528l488950,409733r25930,27527l536046,467434r16934,34409l564621,537840r3175,19058l569913,583366r-1058,55584l559859,695593r-16933,56113l520171,805702r-28575,51349l457730,903106r-38629,39173l397405,959219r8466,14823l417513,1006333r4763,34939l420688,1075681r-3175,16410l413809,1107443r-11642,29645l379413,1179967r-41804,52937l285750,1280547r-59266,38644l162984,1349895r-64559,19057l34396,1376363,3704,1374246,,1372658r,-6882l3704,1364717r22755,1059l70379,1362070r41805,-10058l152400,1337719r38100,-19057l227542,1295370r51858,-39174l311680,1225493r16404,-16940l358776,1172026r25400,-40232l400051,1087856r3175,-23821l403755,1046565r-3704,-33350l394759,996805r-6350,-14293l377826,968219r,529l377296,969807r-14816,14293l332846,999981r-22225,7940l288925,1010568r-20637,-2647l250825,998393,237067,982512r-4762,-11117l230188,970336r-3175,-4764l227542,962925r3175,-10588l240242,933280r13229,-13763l270405,909988r18520,-5294l308505,904165r20637,3176l348721,914223r9525,5823l367771,926398r16934,15881l391584,950749r17462,-16410l440267,899400r28046,-38114l492655,819466r20108,-43409l528638,731061r12171,-45526l548746,638421r2117,-23822l551392,592366r-4233,-42350l535517,511372,518055,475375,494242,444142,466196,416615,433388,394381,396876,377971r-19580,-6353l369359,385382r-21167,26468l328084,425614r-14288,4764l299509,430378r-15875,-5293l275696,419791r-8996,-8999l259292,393852r529,-12176l261938,375324r6879,-10588l290513,354149r12171,-2118l303742,348326r4763,-1588l334963,345150r25929,3176l365126,331915r2645,-31762l366184,270508r-5821,-29115l345017,201161,311680,149283,289455,123343,266700,98992,215371,59290,173038,38644,142346,28057,111125,22234,78317,19587,61913,20646,57150,19587,52388,14293r,-7411l57150,1588r4763,-529l77788,xe" fillcolor="#44546a [3215]" stroked="f">
                  <v:path arrowok="t" o:connecttype="custom" o:connectlocs="291888,917575;274496,921780;259212,932819;245510,952269;240239,965936;240239,966462;239712,967513;244982,975924;259212,988014;276604,994847;295577,996950;305590,995373;323509,990117;354077,970667;369360,959102;369887,959102;354604,943858;328779,926511;309806,919678;306387,360362;296333,363008;283104,370945;276754,378354;275166,383116;274637,388937;278341,399520;292100,411691;304271,414337;313266,414337;330200,407458;349779,387350;360362,371475;357716,369887;356129,366183;333375,362479;307975,360891;307446,360891;77788,0;110596,2118;159280,13234;222250,41291;279400,81523;327026,131813;354013,174692;368830,204866;377826,236099;383117,268391;384176,300683;378884,334562;373063,350443;391584,355208;426509,368442;459317,386970;488950,409733;514880,437260;536046,467434;552980,501843;564621,537840;567796,556898;569913,583366;568855,638950;559859,695593;542926,751706;520171,805702;491596,857051;457730,903106;419101,942279;397405,959219;405871,974042;417513,1006333;422276,1041272;420688,1075681;417513,1092091;413809,1107443;402167,1137088;379413,1179967;337609,1232904;285750,1280547;226484,1319191;162984,1349895;98425,1368952;34396,1376363;3704,1374246;0,1372658;0,1365776;3704,1364717;26459,1365776;70379,1362070;112184,1352012;152400,1337719;190500,1318662;227542,1295370;279400,1256196;311680,1225493;328084,1208553;358776,1172026;384176,1131794;400051,1087856;403226,1064035;403755,1046565;400051,1013215;394759,996805;388409,982512;377826,968219;377826,968748;377296,969807;362480,984100;332846,999981;310621,1007921;288925,1010568;268288,1007921;250825,998393;237067,982512;232305,971395;230188,970336;227013,965572;227542,962925;230717,952337;240242,933280;253471,919517;270405,909988;288925,904694;308505,904165;329142,907341;348721,914223;358246,920046;367771,926398;384705,942279;391584,950749;409046,934339;440267,899400;468313,861286;492655,819466;512763,776057;528638,731061;540809,685535;548746,638421;550863,614599;551392,592366;547159,550016;535517,511372;518055,475375;494242,444142;466196,416615;433388,394381;396876,377971;377296,371618;369359,385382;348192,411850;328084,425614;313796,430378;299509,430378;283634,425085;275696,419791;266700,410792;259292,393852;259821,381676;261938,375324;268817,364736;290513,354149;302684,352031;303742,348326;308505,346738;334963,345150;360892,348326;365126,331915;367771,300153;366184,270508;360363,241393;345017,201161;311680,149283;289455,123343;266700,98992;215371,59290;173038,38644;142346,28057;111125,22234;78317,19587;61913,20646;57150,19587;52388,14293;52388,6882;57150,1588;61913,1059" o:connectangles="0,0,0,0,0,0,0,0,0,0,0,0,0,0,0,0,0,0,0,0,0,0,0,0,0,0,0,0,0,0,0,0,0,0,0,0,0,0,0,0,0,0,0,0,0,0,0,0,0,0,0,0,0,0,0,0,0,0,0,0,0,0,0,0,0,0,0,0,0,0,0,0,0,0,0,0,0,0,0,0,0,0,0,0,0,0,0,0,0,0,0,0,0,0,0,0,0,0,0,0,0,0,0,0,0,0,0,0,0,0,0,0,0,0,0,0,0,0,0,0,0,0,0,0,0,0,0,0,0,0,0,0,0,0,0,0,0,0,0,0,0,0,0,0,0,0,0,0,0,0,0,0,0,0,0,0,0,0,0,0,0,0,0,0,0,0,0,0,0,0,0,0,0,0,0,0,0,0,0,0,0,0,0,0"/>
                </v:shape>
                <v:shape id="Freeform: Shape 1608692690" o:spid="_x0000_s2431" style="position:absolute;left:52623;top:22858;width:13192;height:4509;visibility:visible;mso-wrap-style:square;v-text-anchor:top" coordsize="1319213,45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" path="m340949,307975r-6962,13696l327025,350643r3214,28445l344698,408587r13389,14749l359693,422283r1607,1580l378973,423336r24635,-6321l415925,405953r-1071,-16856l409499,378561r-2678,-13169l393432,343795r-10710,-9482l362907,319564,340949,307975xm773971,165100r-11564,14288l747165,208492r-2628,21696l746640,243946r6832,13229l765035,269346r7359,5292l783957,276225r18921,-7937l816018,253471r6307,-20108l822325,222779r-1577,-8996l812339,196850,793418,176213,778175,165629r-2102,-529l773971,165100xm1134153,r54461,5298l1241488,17483r50231,20132l1314983,50330r4230,3179l1314983,60926r-4230,l1273213,48741,1198660,29668r-75082,-9006l1047439,22781r-39655,7947l972887,39204,904150,65694,872426,82647,854448,93773r-46000,34966l785183,150990r12161,6887l817965,176420r15334,22781l839644,225690r-2644,13775l834885,247941r-8989,15364l813735,275490r-16391,6887l789413,283967r1586,2649l786769,292973r-4230,l774080,290324r-14805,-7947l742884,265424,732309,236286r,-32847l737596,187015r5816,-13774l751872,159996r-31724,-3708l656699,153109r-62921,5828l531387,171652r-30667,10595l482742,190194r-40713,20132l401845,238935r-34897,32317l352143,289794r23793,13775l395500,321052r10046,10596l422466,357607r9517,29669l431454,410056r-4758,14835l422466,431778r-5288,6887l403960,446612r-13748,4238l376465,448201r-5816,-3708l366948,447671r-4759,-1589l353200,438665,337867,422242,322005,395752r-6874,-37085l320418,319463r7403,-19073l304556,291914,255912,280788r-24851,-3179l201451,275490r-55518,2649l91473,288205,38070,304099,10575,314165r-3701,530l2115,312046,,306748r1586,-6358l3701,298271r16920,-9006l58691,273901,99404,262245r43357,-7417l187704,252709r44943,1060l277061,260656r41242,12185l337338,281318r11104,-18013l378051,230988r16920,-13775l414006,203439r41770,-22781l500191,162645r46000,-13774l593778,139864r47587,-4238l690009,137215r47587,6358l760861,147811r13219,-15894l805804,103309,860793,67283,895690,49800,919484,38145,970243,20662,1023646,7947r54989,-6887l1134153,xe" fillcolor="#44546a [3215]" stroked="f">
                  <v:path arrowok="t" o:connecttype="custom" o:connectlocs="340949,307975;333987,321671;327025,350643;330239,379088;344698,408587;358087,423336;359693,422283;361300,423863;378973,423336;403608,417015;415925,405953;414854,389097;409499,378561;406821,365392;393432,343795;382722,334313;362907,319564;773971,165100;762407,179388;747165,208492;744537,230188;746640,243946;753472,257175;765035,269346;772394,274638;783957,276225;802878,268288;816018,253471;822325,233363;822325,222779;820748,213783;812339,196850;793418,176213;778175,165629;776073,165100;1134153,0;1188614,5298;1241488,17483;1291719,37615;1314983,50330;1319213,53509;1314983,60926;1310753,60926;1273213,48741;1198660,29668;1123578,20662;1047439,22781;1007784,30728;972887,39204;904150,65694;872426,82647;854448,93773;808448,128739;785183,150990;797344,157877;817965,176420;833299,199201;839644,225690;837000,239465;834885,247941;825896,263305;813735,275490;797344,282377;789413,283967;790999,286616;786769,292973;782539,292973;774080,290324;759275,282377;742884,265424;732309,236286;732309,203439;737596,187015;743412,173241;751872,159996;720148,156288;656699,153109;593778,158937;531387,171652;500720,182247;482742,190194;442029,210326;401845,238935;366948,271252;352143,289794;375936,303569;395500,321052;405546,331648;422466,357607;431983,387276;431454,410056;426696,424891;422466,431778;417178,438665;403960,446612;390212,450850;376465,448201;370649,444493;366948,447671;362189,446082;353200,438665;337867,422242;322005,395752;315131,358667;320418,319463;327821,300390;304556,291914;255912,280788;231061,277609;201451,275490;145933,278139;91473,288205;38070,304099;10575,314165;6874,314695;2115,312046;0,306748;1586,300390;3701,298271;20621,289265;58691,273901;99404,262245;142761,254828;187704,252709;232647,253769;277061,260656;318303,272841;337338,281318;348442,263305;378051,230988;394971,217213;414006,203439;455776,180658;500191,162645;546191,148871;593778,139864;641365,135626;690009,137215;737596,143573;760861,147811;774080,131917;805804,103309;860793,67283;895690,49800;919484,38145;970243,20662;1023646,7947;1078635,1060" o:connectangles="0,0,0,0,0,0,0,0,0,0,0,0,0,0,0,0,0,0,0,0,0,0,0,0,0,0,0,0,0,0,0,0,0,0,0,0,0,0,0,0,0,0,0,0,0,0,0,0,0,0,0,0,0,0,0,0,0,0,0,0,0,0,0,0,0,0,0,0,0,0,0,0,0,0,0,0,0,0,0,0,0,0,0,0,0,0,0,0,0,0,0,0,0,0,0,0,0,0,0,0,0,0,0,0,0,0,0,0,0,0,0,0,0,0,0,0,0,0,0,0,0,0,0,0,0,0,0,0,0,0,0,0,0,0,0,0,0,0,0,0,0,0,0,0,0,0,0,0"/>
                </v:shape>
                <v:shape id="Freeform: Shape 1608692691" o:spid="_x0000_s2432" style="position:absolute;left:32906;top:11190;width:9620;height:13097;visibility:visible;mso-wrap-style:square;v-text-anchor:top" coordsize="962025,130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" path="m452967,989012r-10055,1578l443971,994271r-3175,3155l430212,1004788r-16404,17353l402696,1041073r-6351,20508l395287,1072098r2117,1052l399520,1073150r-3704,-3681l399520,1061055r5292,l425450,1065262r20637,-526l456671,1061581r16933,-12095l479425,1040547r3175,-9992l481013,1011624,470429,995848r-17462,-6836xm200132,420687r-23920,4814l180465,430316r3721,4279l187906,437805r4785,2139l193754,442619r-1063,1070l200132,451713r19137,11233l230963,467225r9568,2140l261262,469900r10100,-2140l276677,467225r12758,-6954l293687,455457r-1595,-13908l290498,427641r-3721,-535l284119,429246r-3721,l252225,422292r-52093,-1605xm548519,r68829,10583l684589,32808r62476,33338l803188,110596r25943,26458l830720,140229r-3707,3704l823837,142346,802658,122767,755007,87842,704709,59267,650704,37571,595111,23813,537929,16933r-57711,2117l421978,29633r-28061,9525l364267,50271,308674,79904r-51357,38100l213372,164571r-19061,24871l180016,213254r-27003,57150l141895,316971r-2647,30163l142954,376767r10059,26987l161485,414867r12177,-2646l199606,407459r27532,-1059l255199,410634r15354,3704l277436,413279r12178,3175l298614,423334r6354,10054l307086,444500r-1589,12171l300203,467784r-10060,8995l283260,480484r-7942,3175l257317,485775r-26473,-1587l196429,469900,175780,452438r-9530,-14817l162014,430213r-22766,8466l99538,465138,67771,501121,43416,544513,26473,592667r-8471,50800l19061,695855r9000,51858l36533,772055r10589,25929l74654,848784r33356,48154l147719,942446r45004,40746l241433,1017059r52416,28575l348383,1064684r28062,5821l378033,1058334r6883,-21167l397623,1016530r20119,-18521l429920,990601r,-1588l431508,988484r5824,-4763l449510,980017r18531,1588l487631,995892r10060,22754l496632,1032405r-2118,10583l482336,1063096r-19060,13759l441039,1083734r-11119,l412448,1084792r-17472,-529l395505,1102784r10060,36512l423037,1174221r22767,29634l458511,1216026r18531,15345l518339,1254126r45004,16933l609406,1280584r23296,3175l673471,1287463r82595,-2116l836014,1273705r79948,-19579l955142,1241955r3706,l962025,1247776r-3177,2645l933434,1261534r-54004,20108l822248,1295930r-59299,10054l702591,1309688r-59299,-3175l585051,1297517r-54534,-17462l504574,1268413r-22767,-12700l438391,1216555r-37062,-50271l383328,1124480r-6354,-27517l376445,1083734r-32827,-5821l279554,1056746r-60888,-32808l161485,980546,111186,928688,67771,872067,34415,811742,10589,749300,4236,718609,530,695855,,649288,6883,603779,20649,559859,39709,518584,65653,482071,95832,450850r36003,-23812l151425,419100,140836,402696,128658,365654r-1588,-41804l133953,283104r5295,-19050l151425,232304r33885,-58737l228726,121708,280613,78317,308674,60325,341500,41275,408212,15346,478630,1588,548519,xe" fillcolor="#44546a [3215]" stroked="f">
                  <v:path arrowok="t" o:connecttype="custom" o:connectlocs="452967,989012;442912,990590;443971,994271;440796,997426;430212,1004788;413808,1022141;402696,1041073;396345,1061581;395287,1072098;397404,1073150;399520,1073150;395816,1069469;399520,1061055;404812,1061055;425450,1065262;446087,1064736;456671,1061581;473604,1049486;479425,1040547;482600,1030555;481013,1011624;470429,995848;200132,420687;176212,425501;180465,430316;184186,434595;187906,437805;192691,439944;193754,442619;192691,443689;200132,451713;219269,462946;230963,467225;240531,469365;261262,469900;271362,467760;276677,467225;289435,460271;293687,455457;292092,441549;290498,427641;286777,427106;284119,429246;280398,429246;252225,422292;548519,0;617348,10583;684589,32808;747065,66146;803188,110596;829131,137054;830720,140229;827013,143933;823837,142346;802658,122767;755007,87842;704709,59267;650704,37571;595111,23813;537929,16933;480218,19050;421978,29633;393917,39158;364267,50271;308674,79904;257317,118004;213372,164571;194311,189442;180016,213254;153013,270404;141895,316971;139248,347134;142954,376767;153013,403754;161485,414867;173662,412221;199606,407459;227138,406400;255199,410634;270553,414338;277436,413279;289614,416454;298614,423334;304968,433388;307086,444500;305497,456671;300203,467784;290143,476779;283260,480484;275318,483659;257317,485775;230844,484188;196429,469900;175780,452438;166250,437621;162014,430213;139248,438679;99538,465138;67771,501121;43416,544513;26473,592667;18002,643467;19061,695855;28061,747713;36533,772055;47122,797984;74654,848784;108010,896938;147719,942446;192723,983192;241433,1017059;293849,1045634;348383,1064684;376445,1070505;378033,1058334;384916,1037167;397623,1016530;417742,998009;429920,990601;429920,989013;431508,988484;437332,983721;449510,980017;468041,981605;487631,995892;497691,1018646;496632,1032405;494514,1042988;482336,1063096;463276,1076855;441039,1083734;429920,1083734;412448,1084792;394976,1084263;395505,1102784;405565,1139296;423037,1174221;445804,1203855;458511,1216026;477042,1231371;518339,1254126;563343,1271059;609406,1280584;632702,1283759;673471,1287463;756066,1285347;836014,1273705;915962,1254126;955142,1241955;958848,1241955;962025,1247776;958848,1250421;933434,1261534;879430,1281642;822248,1295930;762949,1305984;702591,1309688;643292,1306513;585051,1297517;530517,1280055;504574,1268413;481807,1255713;438391,1216555;401329,1166284;383328,1124480;376974,1096963;376445,1083734;343618,1077913;279554,1056746;218666,1023938;161485,980546;111186,928688;67771,872067;34415,811742;10589,749300;4236,718609;530,695855;0,649288;6883,603779;20649,559859;39709,518584;65653,482071;95832,450850;131835,427038;151425,419100;140836,402696;128658,365654;127070,323850;133953,283104;139248,264054;151425,232304;185310,173567;228726,121708;280613,78317;308674,60325;341500,41275;408212,15346;478630,1588" o:connectangles="0,0,0,0,0,0,0,0,0,0,0,0,0,0,0,0,0,0,0,0,0,0,0,0,0,0,0,0,0,0,0,0,0,0,0,0,0,0,0,0,0,0,0,0,0,0,0,0,0,0,0,0,0,0,0,0,0,0,0,0,0,0,0,0,0,0,0,0,0,0,0,0,0,0,0,0,0,0,0,0,0,0,0,0,0,0,0,0,0,0,0,0,0,0,0,0,0,0,0,0,0,0,0,0,0,0,0,0,0,0,0,0,0,0,0,0,0,0,0,0,0,0,0,0,0,0,0,0,0,0,0,0,0,0,0,0,0,0,0,0,0,0,0,0,0,0,0,0,0,0,0,0,0,0,0,0,0,0,0,0,0,0,0,0,0,0,0,0,0,0,0,0,0,0,0,0,0,0,0,0,0,0,0,0,0,0,0,0,0,0,0,0,0,0,0,0,0,0"/>
                </v:shape>
                <v:shape id="Freeform: Shape 1608692692" o:spid="_x0000_s2433" style="position:absolute;left:54782;top:8380;width:13224;height:2858;visibility:visible;mso-wrap-style:square;v-text-anchor:top" coordsize="1322388,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" path="m874547,123825r-9443,13841l856711,159492r-1049,16502l857236,183979r5246,11711l876120,208466r11541,4259l894480,211660r7869,-3726l914938,193561r1049,-9582l915463,183447r-525,-533l896578,151507,874547,123825xm384474,117475r-1065,2632l381277,122213r-17051,12108l345042,158536r-3730,19478l343444,189069r4263,11055l363693,214337r20781,4738l404191,211705r6927,-10002l414315,199597r3197,2106l417512,187490r-4796,-24216l404191,141691,391935,124319r-7461,-6844xm633137,r42350,l695604,2656r26998,4780l772893,24963r47115,25495l861829,83388r18528,18590l907885,83388,965587,56300r61937,-13809l1089991,41960r60878,12216l1208572,78608r51350,37179l1303331,164652r17469,29212l1322388,197582r-2647,5311l1314448,206080r-5824,-531l1305977,202362r-17998,-26557l1245099,129597,1196396,94542,1142929,70641,1086815,58425r-57173,l970881,69579,914767,92948r-27528,16997l898356,125348r20646,31868l927472,174743r529,5311l925354,183772r530,11154l916884,212985r-19058,11685l875593,226263r-10588,-5311l857594,216172,847536,204487r-8471,-20715l840654,153498r13763,-29213l864476,113132,845947,94011,803068,61080,757012,36648,705133,20714,676546,16465,657489,14872r-38116,2655l564847,28150,457383,71703r-68819,33462l398093,113663r15881,21245l423503,159340r4235,30275l426150,205549r-1588,3718l417680,209267r-529,-3718l410798,216703r-20646,13809l366860,232106,344626,220952r-7941,-10092l332450,202893r-4764,-14340l327686,166245r12175,-28150l362095,117381r14293,-5843l375859,110476r-8999,4249l358390,118443r-3177,531l352037,114725r2118,-2656l360507,108883r6882,-3718l356801,99322,332450,89762,291688,83388r-57173,2656l181577,99322r-23822,9561l131286,122692,84701,159340,46586,203955,17470,254944,6882,283094r-2117,2656l,284157r,-3187l6353,261849,22234,225201,41821,191739,67231,160402,95288,132784r32293,-22839l162520,90824,199576,76483r20116,-4780l239279,67985r42880,-1593l323980,73297r38645,14340l379565,98260,416092,77546,492322,39835,551613,16465,592375,5843,633137,xe" fillcolor="#44546a [3215]" stroked="f">
                  <v:path arrowok="t" o:connecttype="custom" o:connectlocs="874547,123825;865104,137666;856711,159492;855662,175994;857236,183979;862482,195690;876120,208466;887661,212725;894480,211660;902349,207934;914938,193561;915987,183979;915463,183447;914938,182914;896578,151507;384474,117475;383409,120107;381277,122213;364226,134321;345042,158536;341312,178014;343444,189069;347707,200124;363693,214337;384474,219075;404191,211705;411118,201703;414315,199597;417512,201703;417512,187490;412716,163274;404191,141691;391935,124319;633137,0;675487,0;695604,2656;722602,7436;772893,24963;820008,50458;861829,83388;880357,101978;907885,83388;965587,56300;1027524,42491;1089991,41960;1150869,54176;1208572,78608;1259922,115787;1303331,164652;1320800,193864;1322388,197582;1319741,202893;1314448,206080;1308624,205549;1305977,202362;1287979,175805;1245099,129597;1196396,94542;1142929,70641;1086815,58425;1029642,58425;970881,69579;914767,92948;887239,109945;898356,125348;919002,157216;927472,174743;928001,180054;925354,183772;925884,194926;916884,212985;897826,224670;875593,226263;865005,220952;857594,216172;847536,204487;839065,183772;840654,153498;854417,124285;864476,113132;845947,94011;803068,61080;757012,36648;705133,20714;676546,16465;657489,14872;619373,17527;564847,28150;457383,71703;388564,105165;398093,113663;413974,134908;423503,159340;427738,189615;426150,205549;424562,209267;417680,209267;417151,205549;410798,216703;390152,230512;366860,232106;344626,220952;336685,210860;332450,202893;327686,188553;327686,166245;339861,138095;362095,117381;376388,111538;375859,110476;366860,114725;358390,118443;355213,118974;352037,114725;354155,112069;360507,108883;367389,105165;356801,99322;332450,89762;291688,83388;234515,86044;181577,99322;157755,108883;131286,122692;84701,159340;46586,203955;17470,254944;6882,283094;4765,285750;0,284157;0,280970;6353,261849;22234,225201;41821,191739;67231,160402;95288,132784;127581,109945;162520,90824;199576,76483;219692,71703;239279,67985;282159,66392;323980,73297;362625,87637;379565,98260;416092,77546;492322,39835;551613,16465;592375,5843" o:connectangles="0,0,0,0,0,0,0,0,0,0,0,0,0,0,0,0,0,0,0,0,0,0,0,0,0,0,0,0,0,0,0,0,0,0,0,0,0,0,0,0,0,0,0,0,0,0,0,0,0,0,0,0,0,0,0,0,0,0,0,0,0,0,0,0,0,0,0,0,0,0,0,0,0,0,0,0,0,0,0,0,0,0,0,0,0,0,0,0,0,0,0,0,0,0,0,0,0,0,0,0,0,0,0,0,0,0,0,0,0,0,0,0,0,0,0,0,0,0,0,0,0,0,0,0,0,0,0,0,0,0,0,0,0,0,0,0,0,0,0,0,0,0,0,0,0,0,0,0,0"/>
                </v:shape>
                <v:shape id="Freeform 52" o:spid="_x0000_s2434" style="position:absolute;left:69561;top:47687;width:14367;height:3651;visibility:visible;mso-wrap-style:square;v-text-anchor:top" coordsize="271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" path="m2713,688l2445,665,1909,638r-268,-9l1344,619,750,612r-297,7l455,613r-3,-7l404,525,299,368,185,216,63,69,,,168,43r341,78l1025,232r514,111l1878,426r339,92l2549,626r164,62xe" fillcolor="#a0c9ca" stroked="f">
                  <v:path arrowok="t" o:connecttype="custom" o:connectlocs="1436688,365125;1294767,352919;1010924,338590;869003,333813;711725,328506;397168,324791;239889,328506;240948,325322;239360,321607;213941,278620;158338,195299;97968,114632;33362,36619;0,0;88966,22820;269544,64215;542796,123124;814988,182032;994508,226080;1174028,274905;1349841,332221;1436688,365125" o:connectangles="0,0,0,0,0,0,0,0,0,0,0,0,0,0,0,0,0,0,0,0,0,0"/>
                </v:shape>
                <v:shape id="Freeform 53" o:spid="_x0000_s2435" style="position:absolute;left:73038;top:51671;width:11065;height:4160;visibility:visible;mso-wrap-style:square;v-text-anchor:top" coordsize="209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" path="m2091,l1681,177,1066,459,768,616,574,727r-95,59l460,786r5,-3l469,773r-4,-7l358,605,185,363,65,209,,135r1,-1l3,137r4,1l73,146r135,5l413,147r135,-6l829,130r281,-19l1356,91,1847,35,2091,xe" fillcolor="#a0c9ca" stroked="f">
                  <v:path arrowok="t" o:connecttype="custom" o:connectlocs="1106488,0;889530,93663;564092,242887;406400,325967;303742,384704;253471,415925;243417,415925;246063,414337;248179,409046;246063,405342;189442,320146;97896,192088;34396,110596;0,71438;529,70908;1588,72496;3704,73025;38629,77258;110067,79904;218546,77788;289983,74613;438679,68792;587375,58737;717550,48154;977371,18521;1106488,0" o:connectangles="0,0,0,0,0,0,0,0,0,0,0,0,0,0,0,0,0,0,0,0,0,0,0,0,0,0"/>
                </v:shape>
                <v:shape id="Freeform 55" o:spid="_x0000_s2436" style="position:absolute;left:72736;top:52656;width:842;height:762;visibility:visible;mso-wrap-style:square;v-text-anchor:top" coordsize="157,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" path="m61,r46,71l157,141r-79,2l,144,30,74,61,xe" fillcolor="#44546a [3215]" stroked="f">
                  <v:path arrowok="t" o:connecttype="custom" o:connectlocs="32691,0;57342,37571;84138,74613;41801,75671;0,76200;16077,39158;32691,0" o:connectangles="0,0,0,0,0,0,0"/>
                </v:shape>
                <v:shape id="Freeform 56" o:spid="_x0000_s2437" style="position:absolute;left:66132;top:7682;width:13320;height:8033;visibility:visible;mso-wrap-style:square;v-text-anchor:middle" coordsize="2517,151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" adj="-11796480,,5400" path="m2494,631r-13,-45l2445,505r-44,-73l2346,369r-63,-58l2214,262r-77,-42l2057,184r-44,-14l1911,138,1701,87,1487,48,1271,19,1164,9,1081,3,901,,715,12,534,43,405,84r-79,34l254,161r-64,51l133,271,86,340,51,418,28,507r-5,49l13,595,1,675,,756r7,82l25,918r29,79l93,1075r49,73l172,1183r33,36l280,1281r81,52l449,1373r136,47l775,1462r95,13l978,1491r218,19l1413,1517r219,-9l1740,1495r83,-11l1988,1446r119,-44l2182,1364r72,-44l2319,1266r30,-30l2376,1206r48,-68l2463,1068r27,-76l2509,913r8,-81l2516,751r-12,-80l2494,631xe" fillcolor="#168489" stroked="f">
                  <v:stroke joinstyle="miter"/>
                  <v:formulas/>
                  <v:path arrowok="t" o:connecttype="custom" o:connectlocs="1312863,310296;1270530,228751;1208088,164679;1130830,116493;1065213,90018;900113,46068;672571,10061;572029,1589;378354,6354;214313,44479;134408,85252;70379,143499;26988,221337;12171,294411;529,357423;3704,443734;28575,527927;75142,607884;108479,645479;191029,705844;309563,751912;460375,781035;632884,799568;863600,798509;964671,785801;1114955,742381;1192742,698960;1243013,654481;1282700,602589;1317625,525279;1331913,440557;1325034,355305" o:connectangles="0,0,0,0,0,0,0,0,0,0,0,0,0,0,0,0,0,0,0,0,0,0,0,0,0,0,0,0,0,0,0,0" textboxrect="0,0,2517,1517"/>
                  <v:textbox>
                    <w:txbxContent>
                      <w:p w14:paraId="116BA8DF" w14:textId="77777777" w:rsidR="00F77577" w:rsidRDefault="00F77577" w:rsidP="00F77577">
                        <w:pPr>
                          <w:jc w:val="center"/>
                          <w:rPr>
                            <w:rFonts w:ascii="Calibri" w:eastAsia="Calibri" w:hAnsi="Calibri" w:cs="Arial"/>
                            <w:b/>
                            <w:bCs/>
                            <w:caps/>
                            <w:color w:val="FFFFFF"/>
                            <w:kern w:val="24"/>
                            <w:sz w:val="48"/>
                            <w:szCs w:val="48"/>
                          </w:rPr>
                        </w:pPr>
                        <w:r>
                          <w:rPr>
                            <w:rFonts w:ascii="Calibri" w:eastAsia="Calibri" w:hAnsi="Calibri" w:cs="Arial"/>
                            <w:b/>
                            <w:bCs/>
                            <w:caps/>
                            <w:color w:val="FFFFFF"/>
                            <w:kern w:val="24"/>
                            <w:sz w:val="48"/>
                            <w:szCs w:val="48"/>
                          </w:rPr>
                          <w:t>01</w:t>
                        </w:r>
                      </w:p>
                    </w:txbxContent>
                  </v:textbox>
                </v:shape>
                <v:shape id="Freeform 128" o:spid="_x0000_s2438" style="position:absolute;left:40320;top:7285;width:15303;height:8334;visibility:visible;mso-wrap-style:square;v-text-anchor:middle" coordsize="2892,157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" adj="-11796480,,5400" path="m2885,753r-10,-43l2849,628r-37,-76l2764,482r-54,-65l2648,356r-69,-51l2507,257r-38,-20l2383,192,2200,119,2010,64,1814,27,1616,5,1417,,1218,10,1024,34,929,51,830,71,625,129,477,188r-94,49l296,294r-80,68l182,399r-26,31l111,496,72,568,42,644,19,723,8,804,6,884r12,79l28,1001r-13,14l,1053r,24l5,1117r21,71l61,1248r46,52l162,1345r62,36l326,1424r70,21l496,1471r201,44l900,1545r205,20l1207,1571r106,3l1523,1571r211,-16l1944,1529r103,-19l2130,1496r162,-39l2451,1404r110,-55l2632,1306r34,-26l2697,1257r54,-53l2797,1145r39,-64l2865,1014r19,-71l2892,869r-1,-77l2885,753e" fillcolor="#a0c9ca" stroked="f">
                  <v:stroke joinstyle="miter"/>
                  <v:formulas/>
                  <v:path arrowok="t" o:connecttype="custom" o:connectlocs="1521354,375947;1488017,292286;1434042,220803;1364721,161498;1306513,125492;1164167,63011;959908,14297;749829,0;541867,18003;439208,37595;252412,99547;156633,155674;96308,211272;58737,262634;22225,341000;4233,425721;9525,509912;7937,537446;0,570275;13758,629050;56621,688354;118533,731244;209550,765132;368829,802197;584729,828672;694796,833438;917575,823377;1083204,799550;1212850,771486;1355196,714300;1410758,677764;1455738,637522;1500717,572393;1526117,499321;1529821,419367" o:connectangles="0,0,0,0,0,0,0,0,0,0,0,0,0,0,0,0,0,0,0,0,0,0,0,0,0,0,0,0,0,0,0,0,0,0,0" textboxrect="0,0,2892,1574"/>
                  <v:textbox>
                    <w:txbxContent>
                      <w:p w14:paraId="55F72328" w14:textId="77777777"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02</w:t>
                        </w:r>
                      </w:p>
                    </w:txbxContent>
                  </v:textbox>
                </v:shape>
                <v:shape id="Freeform 281" o:spid="_x0000_s2439" style="position:absolute;left:41288;top:19874;width:13541;height:7890;visibility:visible;mso-wrap-style:square;v-text-anchor:middle" coordsize="2559,14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" adj="-11796480,,5400" path="m2434,347r-36,-41l2317,239r-89,-56l2132,138,2030,103,1926,76,1768,46,1664,31,1533,16,1271,,1009,3,747,24,616,43,504,59,334,99r-78,35l207,165r-21,19l167,201r-36,42l89,312,70,362,55,391,29,454,11,519,1,587,,690,24,826r23,66l68,938r50,85l180,1099r72,68l331,1226r85,51l551,1341r94,33l761,1410r245,53l1257,1490r249,2l1628,1482r109,-15l1900,1431r107,-33l2109,1357r96,-54l2294,1239r81,-77l2411,1119r32,-42l2495,985r37,-97l2554,785r5,-102l2548,581r-30,-98l2467,390r-33,-43xe" fillcolor="#ffd366" stroked="f">
                  <v:stroke joinstyle="miter"/>
                  <v:formulas/>
                  <v:path arrowok="t" o:connecttype="custom" o:connectlocs="1287992,183498;1268942,161817;1226080,126386;1178984,96773;1128184,72976;1074209,54468;1019175,40190;935567,24325;880534,16393;811213,8461;672571,0;533929,1586;395288,12691;325967,22739;266700,31200;176742,52352;135467,70861;109538,87254;98425,97301;88371,106291;69321,128501;47096,164989;37042,191430;29104,206766;15346,240081;5821,274454;529,310413;0,364881;12700,436799;24871,471701;35983,496026;62442,540975;95250,581165;133350,617124;175154,648324;220133,675293;291571,709137;341313,726588;402696,745625;532342,773652;665163,787930;796925,788988;861484,783700;919163,775768;1005417,756730;1062038,739280;1116013,717598;1166813,689042;1213909,655198;1256771,614480;1275821,591741;1292755,569531;1320271,520880;1339850,469585;1351492,415118;1354138,361179;1348317,307240;1332442,255416;1305455,206237;1287992,183498" o:connectangles="0,0,0,0,0,0,0,0,0,0,0,0,0,0,0,0,0,0,0,0,0,0,0,0,0,0,0,0,0,0,0,0,0,0,0,0,0,0,0,0,0,0,0,0,0,0,0,0,0,0,0,0,0,0,0,0,0,0,0,0" textboxrect="0,0,2559,1492"/>
                  <v:textbox>
                    <w:txbxContent>
                      <w:p w14:paraId="4E8E998E" w14:textId="77777777"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03</w:t>
                        </w:r>
                      </w:p>
                    </w:txbxContent>
                  </v:textbox>
                </v:shape>
                <v:shape id="Freeform 390" o:spid="_x0000_s2440" style="position:absolute;left:64910;top:19286;width:15415;height:8954;visibility:visible;mso-wrap-style:square;v-text-anchor:middle" coordsize="2912,16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" adj="-11796480,,5400" path="m2897,645r-11,-31l2861,560r-52,-77l2721,400,2619,331r-54,-29l2496,268,2355,207,2210,155,2062,111,1910,73,1758,45,1529,14,1375,6,1228,,996,9,842,26,691,56,546,101,408,163,281,245r-58,50l174,344,97,449,41,563,9,682,,804,15,928r37,121l114,1164r40,55l202,1276r108,98l432,1455r131,63l701,1570r144,39l1064,1652r143,18l1289,1681r169,11l1630,1693r171,-11l1971,1658r165,-41l2295,1560r151,-78l2518,1435r45,-34l2646,1324r73,-89l2780,1135r24,-52l2836,1035r48,-106l2911,817r1,-86l2904,673r-7,-28e" fillcolor="#bfbfbf" stroked="f">
                  <v:stroke joinstyle="miter"/>
                  <v:formulas/>
                  <v:path arrowok="t" o:connecttype="custom" o:connectlocs="1533523,341111;1527700,324716;1514466,296158;1486940,255437;1440357,211542;1386364,175051;1357779,159714;1321254,141733;1246616,109473;1169860,81972;1091517,58703;1011056,38606;930595,23798;809374,7404;727854,3173;650040,0;527231,4760;445711,13750;365780,29616;289024,53414;215974,86203;148747,129569;118045,156012;92107,181926;51347,237455;21703,297745;4764,360678;0,425199;7940,490777;27526,554768;60346,615586;81520,644673;106928,674818;164098,726646;228679,769483;298023,802801;371073,830301;447300,850926;563227,873667;638924,883186;682330,889004;771790,894821;862838,895350;953357,889533;1043346,876840;1130689,855157;1214855,825012;1294787,783762;1332900,758906;1356720,740925;1400656,700203;1439299,653135;1471589,600249;1484293,572749;1501233,547364;1526641,491305;1540934,432074;1541463,386592;1537228,355919;1533523,341111" o:connectangles="0,0,0,0,0,0,0,0,0,0,0,0,0,0,0,0,0,0,0,0,0,0,0,0,0,0,0,0,0,0,0,0,0,0,0,0,0,0,0,0,0,0,0,0,0,0,0,0,0,0,0,0,0,0,0,0,0,0,0,0" textboxrect="0,0,2912,1693"/>
                  <v:textbox>
                    <w:txbxContent>
                      <w:p w14:paraId="2151BC6C" w14:textId="77777777"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04</w:t>
                        </w:r>
                      </w:p>
                    </w:txbxContent>
                  </v:textbox>
                </v:shape>
                <v:shape id="Freeform 485" o:spid="_x0000_s2441" style="position:absolute;left:65577;top:33288;width:14129;height:8954;visibility:visible;mso-wrap-style:square;v-text-anchor:middle" coordsize="2671,16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" adj="-11796480,,5400" path="m2391,246r-37,-26l2276,177,2155,124,1983,76,1807,46,1719,35,1610,22,1385,4,1161,,936,11,825,24,726,42,581,82r-94,36l398,164r-84,53l239,282r-69,75l142,399r-5,4l134,409r-17,7l90,446r-9,22l55,555,13,737,,875r2,92l15,1057r26,88l59,1188r24,46l142,1314r70,67l293,1439r87,47l473,1527r142,47l710,1597r99,22l1017,1656r216,26l1451,1692r218,-10l1827,1659r104,-25l2032,1603r98,-40l2223,1515r89,-58l2354,1426r35,-29l2452,1335r56,-67l2556,1196r40,-77l2628,1042r23,-82l2665,878r6,-84l2666,712r-13,-80l2629,552r-33,-76l2551,404r-56,-67l2429,275r-38,-29e" fillcolor="#a0c9ca" stroked="f">
                  <v:stroke joinstyle="miter"/>
                  <v:formulas/>
                  <v:path arrowok="t" o:connecttype="custom" o:connectlocs="1245192,116417;1139927,65617;955846,24342;851639,11642;614132,0;436399,12700;307331,43392;210529,86783;126423,149225;75114,211137;70882,216429;47607,236008;29093,293688;0,463021;7935,559329;31209,628650;75114,695325;154988,761471;250202,808038;375568,845079;537961,876300;767533,895350;966426,877887;1074864,848254;1175897,801688;1245192,754592;1297031,706438;1352044,632883;1390129,551392;1409701,464608;1410230,376767;1390658,292100;1349399,213783;1284865,145521" o:connectangles="0,0,0,0,0,0,0,0,0,0,0,0,0,0,0,0,0,0,0,0,0,0,0,0,0,0,0,0,0,0,0,0,0,0" textboxrect="0,0,2671,1692"/>
                  <v:textbox>
                    <w:txbxContent>
                      <w:p w14:paraId="0469DF70" w14:textId="77777777"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05</w:t>
                        </w:r>
                      </w:p>
                    </w:txbxContent>
                  </v:textbox>
                </v:shape>
                <v:shape id="Freeform 557" o:spid="_x0000_s2442" style="position:absolute;left:40986;top:33383;width:14701;height:8843;visibility:visible;mso-wrap-style:square;v-text-anchor:middle" coordsize="2777,16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" adj="-11796480,,5400" path="m2726,674r-20,-47l2659,538r-58,-82l2535,382r-74,-66l2381,257r-87,-52l2204,161r-48,-19l2101,121,1989,86,1815,46,1576,14,1338,1,1220,,1105,,863,7,681,30,561,54,447,89,339,136r-50,31l253,190r-65,53l131,302,83,368,46,439,18,512,3,588,,667r4,41l,742r,68l11,912r39,132l115,1171r43,57l191,1270r74,74l347,1408r89,55l529,1510r98,39l779,1595r102,20l1005,1637r253,26l1513,1670r253,-10l1891,1649r97,-12l2185,1600r142,-45l2418,1515r85,-51l2579,1402r36,-35l2647,1331r52,-78l2736,1169r26,-86l2775,992r2,-92l2765,810r-23,-91l2726,674e" fillcolor="#bfbfbf" stroked="f">
                  <v:stroke joinstyle="miter"/>
                  <v:formulas/>
                  <v:path arrowok="t" o:connecttype="custom" o:connectlocs="1432441,331986;1376858,241445;1302748,167317;1214345,108544;1141294,75187;1052892,45536;834267,7413;645816,0;456835,3706;296969,28592;179452,72010;133927,100602;69346,159904;24350,232443;1588,311336;2117,374875;0,428882;26468,552781;83638,650206;140280,711626;230800,774635;331907,820170;466364,855116;665931,880532;934845,878943;1052362,866765;1231814,823347;1324981,775164;1384269,723804;1428735,663443;1462085,573431;1470025,476535;1451497,380699" o:connectangles="0,0,0,0,0,0,0,0,0,0,0,0,0,0,0,0,0,0,0,0,0,0,0,0,0,0,0,0,0,0,0,0,0" textboxrect="0,0,2777,1670"/>
                  <v:textbox>
                    <w:txbxContent>
                      <w:p w14:paraId="57531BA9" w14:textId="77777777"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06</w:t>
                        </w:r>
                      </w:p>
                    </w:txbxContent>
                  </v:textbox>
                </v:shape>
                <v:shape id="Freeform 654" o:spid="_x0000_s2443" style="position:absolute;left:42002;top:47671;width:13764;height:8255;visibility:visible;mso-wrap-style:square;v-text-anchor:middle" coordsize="2599,15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" adj="-11796480,,5400" path="m2592,678r-7,-42l2559,558r-36,-73l2478,420r-54,-60l2363,306r-67,-46l2224,220r-38,-17l2097,165,1911,108,1720,66,1527,37,1432,26,1324,13,1102,,879,6,714,27,607,52,555,66,492,88,371,147,262,224r-93,95l133,374r-23,6l73,410,62,434,44,480,18,572,2,665,,755r8,88l31,929r38,84l123,1092r35,37l191,1162r72,62l341,1277r83,47l557,1383r181,59l829,1463r92,22l1115,1521r200,27l1520,1559r203,-8l1871,1529r95,-23l2060,1476r90,-39l2235,1390r82,-56l2356,1302r32,-30l2447,1207r49,-71l2537,1059r32,-81l2589,895r10,-87l2598,722r-6,-44xe" fillcolor="#168489" stroked="f">
                  <v:stroke joinstyle="miter"/>
                  <v:formulas/>
                  <v:path arrowok="t" o:connecttype="custom" o:connectlocs="1368949,336766;1336115,256810;1283688,190622;1215902,137672;1157649,107490;1012016,57187;808660,19592;701156,6884;465496,3177;321451,27534;260550,46597;138748,118609;70433,198035;38659,217097;23301,254163;1059,352122;4237,446374;36541,536390;83673,597812;139278,648115;224539,701066;390826,763548;487738,786317;696390,819675;912456,821264;1041143,797436;1138584,760900;1227023,706361;1264623,673532;1321817,601519;1360476,517857;1376363,427841;1372656,359005" o:connectangles="0,0,0,0,0,0,0,0,0,0,0,0,0,0,0,0,0,0,0,0,0,0,0,0,0,0,0,0,0,0,0,0,0" textboxrect="0,0,2599,1559"/>
                  <v:textbox>
                    <w:txbxContent>
                      <w:p w14:paraId="3560BDFC" w14:textId="77777777" w:rsidR="00F77577" w:rsidRDefault="00F77577" w:rsidP="00F77577">
                        <w:pPr>
                          <w:jc w:val="center"/>
                          <w:rPr>
                            <w:rFonts w:ascii="Calibri" w:eastAsia="Calibri" w:hAnsi="Calibri" w:cs="Arial"/>
                            <w:b/>
                            <w:bCs/>
                            <w:color w:val="FFFFFF"/>
                            <w:kern w:val="24"/>
                            <w:sz w:val="48"/>
                            <w:szCs w:val="48"/>
                          </w:rPr>
                        </w:pPr>
                        <w:r>
                          <w:rPr>
                            <w:rFonts w:ascii="Calibri" w:eastAsia="Calibri" w:hAnsi="Calibri" w:cs="Arial"/>
                            <w:b/>
                            <w:bCs/>
                            <w:color w:val="FFFFFF"/>
                            <w:kern w:val="24"/>
                            <w:sz w:val="48"/>
                            <w:szCs w:val="48"/>
                          </w:rPr>
                          <w:t>07</w:t>
                        </w:r>
                      </w:p>
                    </w:txbxContent>
                  </v:textbox>
                </v:shape>
                <v:shape id="TextBox 19" o:spid="_x0000_s2444" type="#_x0000_t202" style="position:absolute;left:85454;top:-143;width:29366;height:13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" filled="f" stroked="f">
                  <v:textbox inset="0,,0">
                    <w:txbxContent>
                      <w:p w14:paraId="36EEEB9B" w14:textId="77777777" w:rsidR="00F77577" w:rsidRPr="00F77577" w:rsidRDefault="00F77577" w:rsidP="00F77577">
                        <w:pPr>
                          <w:jc w:val="center"/>
                          <w:rPr>
                            <w:rFonts w:eastAsia="Calibri" w:hAnsi="Adobe Arabic" w:cs="Adobe Arabic"/>
                            <w:b/>
                            <w:bCs/>
                            <w:kern w:val="24"/>
                            <w:sz w:val="36"/>
                            <w:szCs w:val="36"/>
                            <w:lang w:bidi="ar-EG"/>
                          </w:rPr>
                        </w:pPr>
                        <w:r w:rsidRPr="00F77577">
                          <w:rPr>
                            <w:rFonts w:eastAsia="Calibri" w:hAnsi="Adobe Arabic" w:cs="Adobe Arabic"/>
                            <w:b/>
                            <w:bCs/>
                            <w:kern w:val="24"/>
                            <w:sz w:val="36"/>
                            <w:szCs w:val="36"/>
                            <w:rtl/>
                            <w:lang w:bidi="ar-EG"/>
                          </w:rPr>
                          <w:t xml:space="preserve">خفض مستويات التوتر والإجهاد  </w:t>
                        </w:r>
                      </w:p>
                      <w:p w14:paraId="54647700" w14:textId="57ECEA8C" w:rsidR="00F77577" w:rsidRDefault="00F77577" w:rsidP="00F77577">
                        <w:pPr>
                          <w:jc w:val="center"/>
                          <w:rPr>
                            <w:rFonts w:eastAsia="Calibri" w:hAnsi="Adobe Arabic" w:cs="Adobe Arabic"/>
                            <w:b/>
                            <w:bCs/>
                            <w:kern w:val="24"/>
                            <w:sz w:val="36"/>
                            <w:szCs w:val="36"/>
                            <w:lang w:bidi="ar-EG"/>
                          </w:rPr>
                        </w:pPr>
                      </w:p>
                    </w:txbxContent>
                  </v:textbox>
                </v:shape>
                <v:shape id="TextBox 21" o:spid="_x0000_s2445" type="#_x0000_t202" style="position:absolute;width:29366;height:9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" filled="f" stroked="f">
                  <v:textbox inset="0,,0">
                    <w:txbxContent>
                      <w:p w14:paraId="0FA1370B" w14:textId="77777777"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تهدئة الجهاز العصبي  </w:t>
                        </w:r>
                      </w:p>
                      <w:p w14:paraId="12D51F39" w14:textId="2F8154DC" w:rsidR="00F77577" w:rsidRDefault="00F77577" w:rsidP="00F77577">
                        <w:pPr>
                          <w:jc w:val="center"/>
                          <w:rPr>
                            <w:rFonts w:hAnsi="Adobe Arabic" w:cs="Adobe Arabic"/>
                            <w:b/>
                            <w:bCs/>
                            <w:kern w:val="24"/>
                            <w:sz w:val="36"/>
                            <w:szCs w:val="36"/>
                            <w:lang w:bidi="ar-EG"/>
                          </w:rPr>
                        </w:pPr>
                      </w:p>
                    </w:txbxContent>
                  </v:textbox>
                </v:shape>
                <v:shape id="TextBox 23" o:spid="_x0000_s2446" type="#_x0000_t202" style="position:absolute;left:85454;top:20114;width:29366;height:9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" filled="f" stroked="f">
                  <v:textbox inset="0,,0">
                    <w:txbxContent>
                      <w:p w14:paraId="7019E715" w14:textId="77777777" w:rsidR="00F77577" w:rsidRP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تعزيز الصحة الجسدية  </w:t>
                        </w:r>
                      </w:p>
                      <w:p w14:paraId="5D0964CB" w14:textId="7C33F3B8" w:rsidR="00F77577" w:rsidRDefault="00F77577" w:rsidP="00F77577">
                        <w:pPr>
                          <w:bidi w:val="0"/>
                          <w:jc w:val="center"/>
                          <w:rPr>
                            <w:rFonts w:hAnsi="Adobe Arabic" w:cs="Adobe Arabic"/>
                            <w:b/>
                            <w:bCs/>
                            <w:kern w:val="24"/>
                            <w:sz w:val="36"/>
                            <w:szCs w:val="36"/>
                            <w:lang w:bidi="ar-EG"/>
                          </w:rPr>
                        </w:pPr>
                      </w:p>
                    </w:txbxContent>
                  </v:textbox>
                </v:shape>
                <v:shape id="TextBox 25" o:spid="_x0000_s2447" type="#_x0000_t202" style="position:absolute;left:-721;top:16330;width:29366;height:10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" filled="f" stroked="f">
                  <v:textbox inset="0,,0">
                    <w:txbxContent>
                      <w:p w14:paraId="56343EFA" w14:textId="77777777" w:rsidR="00F77577" w:rsidRPr="00F77577" w:rsidRDefault="00F77577" w:rsidP="00F77577">
                        <w:pPr>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التركيز والإنتاجية  </w:t>
                        </w:r>
                      </w:p>
                      <w:p w14:paraId="00AB3A5F" w14:textId="57118550" w:rsidR="00F77577" w:rsidRDefault="00F77577" w:rsidP="00F77577">
                        <w:pPr>
                          <w:bidi w:val="0"/>
                          <w:jc w:val="center"/>
                          <w:rPr>
                            <w:rFonts w:hAnsi="Adobe Arabic" w:cs="Adobe Arabic"/>
                            <w:b/>
                            <w:bCs/>
                            <w:kern w:val="24"/>
                            <w:sz w:val="36"/>
                            <w:szCs w:val="36"/>
                            <w:lang w:bidi="ar-EG"/>
                          </w:rPr>
                        </w:pPr>
                      </w:p>
                    </w:txbxContent>
                  </v:textbox>
                </v:shape>
                <v:shape id="TextBox 27" o:spid="_x0000_s2448" type="#_x0000_t202" style="position:absolute;left:86416;top:33072;width:29367;height:12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" filled="f" stroked="f">
                  <v:textbox inset="0,,0">
                    <w:txbxContent>
                      <w:p w14:paraId="2859685D" w14:textId="445E632F" w:rsid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الحالة المزاجية  </w:t>
                        </w:r>
                      </w:p>
                    </w:txbxContent>
                  </v:textbox>
                </v:shape>
                <v:shape id="TextBox 29" o:spid="_x0000_s2449" type="#_x0000_t202" style="position:absolute;left:-481;top:29220;width:29366;height:16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" filled="f" stroked="f">
                  <v:textbox inset="0,,0">
                    <w:txbxContent>
                      <w:p w14:paraId="14336CE2" w14:textId="77777777" w:rsidR="00F77577" w:rsidRP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زيادة القدرة على التحكم في الاستجابات العاطفية  </w:t>
                        </w:r>
                      </w:p>
                      <w:p w14:paraId="32328105" w14:textId="1F54D31B" w:rsidR="00F77577" w:rsidRDefault="00F77577" w:rsidP="00F77577">
                        <w:pPr>
                          <w:bidi w:val="0"/>
                          <w:jc w:val="center"/>
                          <w:rPr>
                            <w:rFonts w:hAnsi="Adobe Arabic" w:cs="Adobe Arabic"/>
                            <w:b/>
                            <w:bCs/>
                            <w:kern w:val="24"/>
                            <w:sz w:val="36"/>
                            <w:szCs w:val="36"/>
                            <w:lang w:bidi="ar-EG"/>
                          </w:rPr>
                        </w:pPr>
                      </w:p>
                    </w:txbxContent>
                  </v:textbox>
                </v:shape>
                <v:shape id="TextBox 31" o:spid="_x0000_s2450" type="#_x0000_t202" style="position:absolute;top:46554;width:29366;height:9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" filled="f" stroked="f">
                  <v:textbox inset="0,,0">
                    <w:txbxContent>
                      <w:p w14:paraId="6D5EABA2" w14:textId="77777777" w:rsidR="00F77577" w:rsidRPr="00F77577" w:rsidRDefault="00F77577" w:rsidP="00F77577">
                        <w:pPr>
                          <w:bidi w:val="0"/>
                          <w:jc w:val="center"/>
                          <w:rPr>
                            <w:rFonts w:hAnsi="Adobe Arabic" w:cs="Adobe Arabic"/>
                            <w:b/>
                            <w:bCs/>
                            <w:kern w:val="24"/>
                            <w:sz w:val="36"/>
                            <w:szCs w:val="36"/>
                            <w:lang w:bidi="ar-EG"/>
                          </w:rPr>
                        </w:pPr>
                        <w:r w:rsidRPr="00F77577">
                          <w:rPr>
                            <w:rFonts w:hAnsi="Adobe Arabic" w:cs="Adobe Arabic"/>
                            <w:b/>
                            <w:bCs/>
                            <w:kern w:val="24"/>
                            <w:sz w:val="36"/>
                            <w:szCs w:val="36"/>
                            <w:rtl/>
                            <w:lang w:bidi="ar-EG"/>
                          </w:rPr>
                          <w:t xml:space="preserve">تحسين نوعية النوم  </w:t>
                        </w:r>
                      </w:p>
                      <w:p w14:paraId="6238A4AA" w14:textId="41D0411C" w:rsidR="00F77577" w:rsidRDefault="00F77577" w:rsidP="00F77577">
                        <w:pPr>
                          <w:bidi w:val="0"/>
                          <w:jc w:val="center"/>
                          <w:rPr>
                            <w:rFonts w:hAnsi="Adobe Arabic" w:cs="Adobe Arabic"/>
                            <w:b/>
                            <w:bCs/>
                            <w:kern w:val="24"/>
                            <w:sz w:val="36"/>
                            <w:szCs w:val="36"/>
                            <w:lang w:bidi="ar-EG"/>
                          </w:rPr>
                        </w:pPr>
                      </w:p>
                    </w:txbxContent>
                  </v:textbox>
                </v:shape>
                <w10:anchorlock/>
              </v:group>
            </w:pict>
          </mc:Fallback>
        </mc:AlternateContent>
      </w:r>
    </w:p>
    <w:p w:rsidR="00084372" w:rsidRPr="004039DA" w:rsidRDefault="00084372" w:rsidP="00084372">
      <w:pPr>
        <w:rPr>
          <w:b/>
          <w:bCs/>
        </w:rPr>
      </w:pPr>
      <w:r w:rsidRPr="002A078C">
        <w:rPr>
          <w:rFonts w:ascii="Sakkal Majalla" w:hAnsi="Sakkal Majalla"/>
          <w:noProof/>
          <w:sz w:val="34"/>
        </w:rPr>
        <mc:AlternateContent>
          <mc:Choice Requires="wpg">
            <w:drawing>
              <wp:inline distT="0" distB="0" distL="0" distR="0" wp14:anchorId="14CFBA31" wp14:editId="4CE84BDD">
                <wp:extent cx="5731510" cy="892088"/>
                <wp:effectExtent l="0" t="0" r="2540" b="22860"/>
                <wp:docPr id="160869180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01" name="مجموعة 47"/>
                        <wpg:cNvGrpSpPr/>
                        <wpg:grpSpPr>
                          <a:xfrm>
                            <a:off x="0" y="0"/>
                            <a:ext cx="5731510" cy="895351"/>
                            <a:chOff x="0" y="0"/>
                            <a:chExt cx="5878196" cy="918845"/>
                          </a:xfrm>
                        </wpg:grpSpPr>
                        <wpg:grpSp>
                          <wpg:cNvPr id="1608691802" name="مجموعة 48"/>
                          <wpg:cNvGrpSpPr/>
                          <wpg:grpSpPr>
                            <a:xfrm>
                              <a:off x="0" y="0"/>
                              <a:ext cx="5878196" cy="918845"/>
                              <a:chOff x="0" y="0"/>
                              <a:chExt cx="6240348" cy="919070"/>
                            </a:xfrm>
                          </wpg:grpSpPr>
                          <wpg:grpSp>
                            <wpg:cNvPr id="1608691803" name="مجموعة 49"/>
                            <wpg:cNvGrpSpPr/>
                            <wpg:grpSpPr>
                              <a:xfrm>
                                <a:off x="0" y="169208"/>
                                <a:ext cx="5433072" cy="580613"/>
                                <a:chOff x="0" y="169208"/>
                                <a:chExt cx="5433072" cy="580613"/>
                              </a:xfrm>
                            </wpg:grpSpPr>
                            <wps:wsp>
                              <wps:cNvPr id="16086918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07" name="مربع نص 41"/>
                          <wps:cNvSpPr txBox="1"/>
                          <wps:spPr>
                            <a:xfrm>
                              <a:off x="204466" y="256739"/>
                              <a:ext cx="4615440" cy="389157"/>
                            </a:xfrm>
                            <a:prstGeom prst="rect">
                              <a:avLst/>
                            </a:prstGeom>
                            <a:noFill/>
                          </wps:spPr>
                          <wps:txbx>
                            <w:txbxContent>
                              <w:p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خفض مستويات التوتر والإجهاد  </w:t>
                                </w:r>
                              </w:p>
                            </w:txbxContent>
                          </wps:txbx>
                          <wps:bodyPr wrap="square" rtlCol="1">
                            <a:spAutoFit/>
                          </wps:bodyPr>
                        </wps:wsp>
                      </wpg:grpSp>
                      <pic:pic xmlns:pic="http://schemas.openxmlformats.org/drawingml/2006/picture">
                        <pic:nvPicPr>
                          <pic:cNvPr id="160869180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CFBA31" id="_x0000_s24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MjmdQ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gcyOZ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4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">
                  <v:group id="مجموعة 48" o:spid="_x0000_s24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">
                    <v:group id="مجموعة 49" o:spid="_x0000_s24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">
                      <v:shape id="شكل حر 50" o:spid="_x0000_s24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" fillcolor="#a5a5a5 [2092]" stroked="f" strokeweight="1pt">
                        <v:stroke joinstyle="miter"/>
                      </v:roundrect>
                    </v:group>
                    <v:oval id="شكل بيضاوي 52" o:spid="_x0000_s24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" filled="f" strokecolor="#168489" strokeweight="1pt">
                      <v:stroke joinstyle="miter"/>
                    </v:oval>
                  </v:group>
                  <v:shape id="مربع نص 41" o:spid="_x0000_s24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" filled="f" stroked="f">
                    <v:textbox style="mso-fit-shape-to-text:t">
                      <w:txbxContent>
                        <w:p w14:paraId="081975CC" w14:textId="30417EC2"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خفض مستويات التوتر والإجهاد  </w:t>
                          </w:r>
                        </w:p>
                      </w:txbxContent>
                    </v:textbox>
                  </v:shape>
                </v:group>
                <v:shape id="صورة 54" o:spid="_x0000_s24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t xml:space="preserve">   - عند مواجهة ضغوط العمل أو الحياة، يقوم الجسم بإفراز هرمونات التوتر مثل الكورتيزول.  </w:t>
      </w:r>
    </w:p>
    <w:p w:rsidR="007C6591" w:rsidRPr="00DD2A38" w:rsidRDefault="007C6591" w:rsidP="00084372">
      <w:r w:rsidRPr="00DD2A38">
        <w:rPr>
          <w:rtl/>
        </w:rPr>
        <w:t xml:space="preserve">   - الاسترخاء والتنفس العميق يساهمان في تقليل إفراز هذه الهرمونات، مما يساعد على تهدئة العقل والجسم.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179365C" wp14:editId="4BC9F547">
                <wp:extent cx="5731510" cy="892088"/>
                <wp:effectExtent l="0" t="0" r="2540" b="22860"/>
                <wp:docPr id="16086917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92" name="مجموعة 47"/>
                        <wpg:cNvGrpSpPr/>
                        <wpg:grpSpPr>
                          <a:xfrm>
                            <a:off x="0" y="0"/>
                            <a:ext cx="5731510" cy="895351"/>
                            <a:chOff x="0" y="0"/>
                            <a:chExt cx="5878196" cy="918845"/>
                          </a:xfrm>
                        </wpg:grpSpPr>
                        <wpg:grpSp>
                          <wpg:cNvPr id="1608691793" name="مجموعة 48"/>
                          <wpg:cNvGrpSpPr/>
                          <wpg:grpSpPr>
                            <a:xfrm>
                              <a:off x="0" y="0"/>
                              <a:ext cx="5878196" cy="918845"/>
                              <a:chOff x="0" y="0"/>
                              <a:chExt cx="6240348" cy="919070"/>
                            </a:xfrm>
                          </wpg:grpSpPr>
                          <wpg:grpSp>
                            <wpg:cNvPr id="1608691794" name="مجموعة 49"/>
                            <wpg:cNvGrpSpPr/>
                            <wpg:grpSpPr>
                              <a:xfrm>
                                <a:off x="0" y="169208"/>
                                <a:ext cx="5433072" cy="580613"/>
                                <a:chOff x="0" y="169208"/>
                                <a:chExt cx="5433072" cy="580613"/>
                              </a:xfrm>
                            </wpg:grpSpPr>
                            <wps:wsp>
                              <wps:cNvPr id="16086917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98" name="مربع نص 41"/>
                          <wps:cNvSpPr txBox="1"/>
                          <wps:spPr>
                            <a:xfrm>
                              <a:off x="204466" y="256739"/>
                              <a:ext cx="4615440" cy="389157"/>
                            </a:xfrm>
                            <a:prstGeom prst="rect">
                              <a:avLst/>
                            </a:prstGeom>
                            <a:noFill/>
                          </wps:spPr>
                          <wps:txbx>
                            <w:txbxContent>
                              <w:p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تهدئة الجهاز العصبي  </w:t>
                                </w:r>
                              </w:p>
                            </w:txbxContent>
                          </wps:txbx>
                          <wps:bodyPr wrap="square" rtlCol="1">
                            <a:spAutoFit/>
                          </wps:bodyPr>
                        </wps:wsp>
                      </wpg:grpSp>
                      <pic:pic xmlns:pic="http://schemas.openxmlformats.org/drawingml/2006/picture">
                        <pic:nvPicPr>
                          <pic:cNvPr id="160869179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79365C" id="_x0000_s24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YcqNK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4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">
                  <v:group id="مجموعة 48" o:spid="_x0000_s24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">
                    <v:group id="مجموعة 49" o:spid="_x0000_s24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">
                      <v:shape id="شكل حر 50" o:spid="_x0000_s24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" fillcolor="#a5a5a5 [2092]" stroked="f" strokeweight="1pt">
                        <v:stroke joinstyle="miter"/>
                      </v:roundrect>
                    </v:group>
                    <v:oval id="شكل بيضاوي 52" o:spid="_x0000_s24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" filled="f" strokecolor="#168489" strokeweight="1pt">
                      <v:stroke joinstyle="miter"/>
                    </v:oval>
                  </v:group>
                  <v:shape id="مربع نص 41" o:spid="_x0000_s24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" filled="f" stroked="f">
                    <v:textbox style="mso-fit-shape-to-text:t">
                      <w:txbxContent>
                        <w:p w14:paraId="0AB1EFB4" w14:textId="69FE74AF"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تهدئة الجهاز العصبي  </w:t>
                          </w:r>
                        </w:p>
                      </w:txbxContent>
                    </v:textbox>
                  </v:shape>
                </v:group>
                <v:shape id="صورة 54" o:spid="_x0000_s24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التوتر يفعّل الجهاز العصبي الودي المسؤول عن استجابة "الكر أو الفر".  </w:t>
      </w:r>
    </w:p>
    <w:p w:rsidR="007C6591" w:rsidRPr="00DD2A38" w:rsidRDefault="007C6591" w:rsidP="00084372">
      <w:r w:rsidRPr="00DD2A38">
        <w:rPr>
          <w:rtl/>
        </w:rPr>
        <w:t xml:space="preserve">   - من خلال التنفس العميق والاسترخاء، يتم تنشيط الجهاز العصبي اللاودي، وهو المسؤول عن تهدئة الجسم وإعادته إلى حالة الراحة.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BC22F0B" wp14:editId="58C14CF3">
                <wp:extent cx="5731510" cy="892088"/>
                <wp:effectExtent l="0" t="0" r="2540" b="22860"/>
                <wp:docPr id="160869178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83" name="مجموعة 47"/>
                        <wpg:cNvGrpSpPr/>
                        <wpg:grpSpPr>
                          <a:xfrm>
                            <a:off x="0" y="0"/>
                            <a:ext cx="5731510" cy="895351"/>
                            <a:chOff x="0" y="0"/>
                            <a:chExt cx="5878196" cy="918845"/>
                          </a:xfrm>
                        </wpg:grpSpPr>
                        <wpg:grpSp>
                          <wpg:cNvPr id="1608691784" name="مجموعة 48"/>
                          <wpg:cNvGrpSpPr/>
                          <wpg:grpSpPr>
                            <a:xfrm>
                              <a:off x="0" y="0"/>
                              <a:ext cx="5878196" cy="918845"/>
                              <a:chOff x="0" y="0"/>
                              <a:chExt cx="6240348" cy="919070"/>
                            </a:xfrm>
                          </wpg:grpSpPr>
                          <wpg:grpSp>
                            <wpg:cNvPr id="1608691785" name="مجموعة 49"/>
                            <wpg:cNvGrpSpPr/>
                            <wpg:grpSpPr>
                              <a:xfrm>
                                <a:off x="0" y="169208"/>
                                <a:ext cx="5433072" cy="580613"/>
                                <a:chOff x="0" y="169208"/>
                                <a:chExt cx="5433072" cy="580613"/>
                              </a:xfrm>
                            </wpg:grpSpPr>
                            <wps:wsp>
                              <wps:cNvPr id="160869178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8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89" name="مربع نص 41"/>
                          <wps:cNvSpPr txBox="1"/>
                          <wps:spPr>
                            <a:xfrm>
                              <a:off x="204466" y="256739"/>
                              <a:ext cx="4615440" cy="389157"/>
                            </a:xfrm>
                            <a:prstGeom prst="rect">
                              <a:avLst/>
                            </a:prstGeom>
                            <a:noFill/>
                          </wps:spPr>
                          <wps:txbx>
                            <w:txbxContent>
                              <w:p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التركيز والإنتاجية  </w:t>
                                </w:r>
                              </w:p>
                            </w:txbxContent>
                          </wps:txbx>
                          <wps:bodyPr wrap="square" rtlCol="1">
                            <a:spAutoFit/>
                          </wps:bodyPr>
                        </wps:wsp>
                      </wpg:grpSp>
                      <pic:pic xmlns:pic="http://schemas.openxmlformats.org/drawingml/2006/picture">
                        <pic:nvPicPr>
                          <pic:cNvPr id="160869179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C22F0B" id="_x0000_s24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zr6a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4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">
                  <v:group id="مجموعة 48" o:spid="_x0000_s24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hjh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">
                    <v:group id="مجموعة 49" o:spid="_x0000_s24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">
                      <v:shape id="شكل حر 50" o:spid="_x0000_s24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" fillcolor="#a5a5a5 [2092]" stroked="f" strokeweight="1pt">
                        <v:stroke joinstyle="miter"/>
                      </v:roundrect>
                    </v:group>
                    <v:oval id="شكل بيضاوي 52" o:spid="_x0000_s24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" filled="f" strokecolor="#168489" strokeweight="1pt">
                      <v:stroke joinstyle="miter"/>
                    </v:oval>
                  </v:group>
                  <v:shape id="مربع نص 41" o:spid="_x0000_s247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" filled="f" stroked="f">
                    <v:textbox style="mso-fit-shape-to-text:t">
                      <w:txbxContent>
                        <w:p w14:paraId="35E98322" w14:textId="172AF529"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التركيز والإنتاجية  </w:t>
                          </w:r>
                        </w:p>
                      </w:txbxContent>
                    </v:textbox>
                  </v:shape>
                </v:group>
                <v:shape id="صورة 54" o:spid="_x0000_s24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lastRenderedPageBreak/>
        <w:t xml:space="preserve">   - التوتر يؤثر سلبا</w:t>
      </w:r>
      <w:r>
        <w:rPr>
          <w:rFonts w:hint="cs"/>
          <w:rtl/>
        </w:rPr>
        <w:t>ً</w:t>
      </w:r>
      <w:r w:rsidRPr="00DD2A38">
        <w:rPr>
          <w:rtl/>
        </w:rPr>
        <w:t xml:space="preserve"> على القدرة على التركيز واتخاذ القرارات.  </w:t>
      </w:r>
    </w:p>
    <w:p w:rsidR="007C6591" w:rsidRPr="00DD2A38" w:rsidRDefault="007C6591" w:rsidP="00084372">
      <w:r w:rsidRPr="00DD2A38">
        <w:rPr>
          <w:rtl/>
        </w:rPr>
        <w:t xml:space="preserve">   - التنفس العميق يساعد على صفاء الذهن، مما يعزز التفكير المنطقي والإبداعي.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4A48DC7" wp14:editId="1592A5A6">
                <wp:extent cx="5731510" cy="892088"/>
                <wp:effectExtent l="0" t="0" r="2540" b="22860"/>
                <wp:docPr id="16086917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74" name="مجموعة 47"/>
                        <wpg:cNvGrpSpPr/>
                        <wpg:grpSpPr>
                          <a:xfrm>
                            <a:off x="0" y="0"/>
                            <a:ext cx="5731510" cy="895351"/>
                            <a:chOff x="0" y="0"/>
                            <a:chExt cx="5878196" cy="918845"/>
                          </a:xfrm>
                        </wpg:grpSpPr>
                        <wpg:grpSp>
                          <wpg:cNvPr id="1608691775" name="مجموعة 48"/>
                          <wpg:cNvGrpSpPr/>
                          <wpg:grpSpPr>
                            <a:xfrm>
                              <a:off x="0" y="0"/>
                              <a:ext cx="5878196" cy="918845"/>
                              <a:chOff x="0" y="0"/>
                              <a:chExt cx="6240348" cy="919070"/>
                            </a:xfrm>
                          </wpg:grpSpPr>
                          <wpg:grpSp>
                            <wpg:cNvPr id="1608691776" name="مجموعة 49"/>
                            <wpg:cNvGrpSpPr/>
                            <wpg:grpSpPr>
                              <a:xfrm>
                                <a:off x="0" y="169208"/>
                                <a:ext cx="5433072" cy="580613"/>
                                <a:chOff x="0" y="169208"/>
                                <a:chExt cx="5433072" cy="580613"/>
                              </a:xfrm>
                            </wpg:grpSpPr>
                            <wps:wsp>
                              <wps:cNvPr id="16086917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80" name="مربع نص 41"/>
                          <wps:cNvSpPr txBox="1"/>
                          <wps:spPr>
                            <a:xfrm>
                              <a:off x="204466" y="256739"/>
                              <a:ext cx="4615440" cy="389157"/>
                            </a:xfrm>
                            <a:prstGeom prst="rect">
                              <a:avLst/>
                            </a:prstGeom>
                            <a:noFill/>
                          </wps:spPr>
                          <wps:txbx>
                            <w:txbxContent>
                              <w:p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تعزيز الصحة الجسدية  </w:t>
                                </w:r>
                              </w:p>
                            </w:txbxContent>
                          </wps:txbx>
                          <wps:bodyPr wrap="square" rtlCol="1">
                            <a:spAutoFit/>
                          </wps:bodyPr>
                        </wps:wsp>
                      </wpg:grpSp>
                      <pic:pic xmlns:pic="http://schemas.openxmlformats.org/drawingml/2006/picture">
                        <pic:nvPicPr>
                          <pic:cNvPr id="160869178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A48DC7" id="_x0000_s24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YjaeQcAAP0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yOYja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4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2jG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">
                  <v:group id="مجموعة 48" o:spid="_x0000_s24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">
                    <v:group id="مجموعة 49" o:spid="_x0000_s24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">
                      <v:shape id="شكل حر 50" o:spid="_x0000_s24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" fillcolor="#a5a5a5 [2092]" stroked="f" strokeweight="1pt">
                        <v:stroke joinstyle="miter"/>
                      </v:roundrect>
                    </v:group>
                    <v:oval id="شكل بيضاوي 52" o:spid="_x0000_s24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" filled="f" strokecolor="#168489" strokeweight="1pt">
                      <v:stroke joinstyle="miter"/>
                    </v:oval>
                  </v:group>
                  <v:shape id="مربع نص 41" o:spid="_x0000_s24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" filled="f" stroked="f">
                    <v:textbox style="mso-fit-shape-to-text:t">
                      <w:txbxContent>
                        <w:p w14:paraId="7DD5CD70" w14:textId="45E9EC6A"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تعزيز الصحة الجسدية  </w:t>
                          </w:r>
                        </w:p>
                      </w:txbxContent>
                    </v:textbox>
                  </v:shape>
                </v:group>
                <v:shape id="صورة 54" o:spid="_x0000_s24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الضغوط المزمنة تؤدي إلى ارتفاع ضغط الدم وزيادة معدل ضربات القلب.  </w:t>
      </w:r>
    </w:p>
    <w:p w:rsidR="007C6591" w:rsidRPr="00DD2A38" w:rsidRDefault="007C6591" w:rsidP="00084372">
      <w:r w:rsidRPr="00DD2A38">
        <w:rPr>
          <w:rtl/>
        </w:rPr>
        <w:t xml:space="preserve">   - الاسترخاء والتنفس العميق يساعدان على خفض ضغط الدم وتنظيم ضربات القلب، مما يحمي من المشكلات الصحية المرتبطة بالإجهاد.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752D3BD6" wp14:editId="4CEB66DB">
                <wp:extent cx="5731510" cy="892088"/>
                <wp:effectExtent l="0" t="0" r="2540" b="22860"/>
                <wp:docPr id="16086917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65" name="مجموعة 47"/>
                        <wpg:cNvGrpSpPr/>
                        <wpg:grpSpPr>
                          <a:xfrm>
                            <a:off x="0" y="0"/>
                            <a:ext cx="5731510" cy="895351"/>
                            <a:chOff x="0" y="0"/>
                            <a:chExt cx="5878196" cy="918845"/>
                          </a:xfrm>
                        </wpg:grpSpPr>
                        <wpg:grpSp>
                          <wpg:cNvPr id="1608691766" name="مجموعة 48"/>
                          <wpg:cNvGrpSpPr/>
                          <wpg:grpSpPr>
                            <a:xfrm>
                              <a:off x="0" y="0"/>
                              <a:ext cx="5878196" cy="918845"/>
                              <a:chOff x="0" y="0"/>
                              <a:chExt cx="6240348" cy="919070"/>
                            </a:xfrm>
                          </wpg:grpSpPr>
                          <wpg:grpSp>
                            <wpg:cNvPr id="1608691767" name="مجموعة 49"/>
                            <wpg:cNvGrpSpPr/>
                            <wpg:grpSpPr>
                              <a:xfrm>
                                <a:off x="0" y="169208"/>
                                <a:ext cx="5433072" cy="580613"/>
                                <a:chOff x="0" y="169208"/>
                                <a:chExt cx="5433072" cy="580613"/>
                              </a:xfrm>
                            </wpg:grpSpPr>
                            <wps:wsp>
                              <wps:cNvPr id="16086917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71" name="مربع نص 41"/>
                          <wps:cNvSpPr txBox="1"/>
                          <wps:spPr>
                            <a:xfrm>
                              <a:off x="204466" y="256739"/>
                              <a:ext cx="4615440" cy="389157"/>
                            </a:xfrm>
                            <a:prstGeom prst="rect">
                              <a:avLst/>
                            </a:prstGeom>
                            <a:noFill/>
                          </wps:spPr>
                          <wps:txbx>
                            <w:txbxContent>
                              <w:p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الحالة المزاجية  </w:t>
                                </w:r>
                              </w:p>
                            </w:txbxContent>
                          </wps:txbx>
                          <wps:bodyPr wrap="square" rtlCol="1">
                            <a:spAutoFit/>
                          </wps:bodyPr>
                        </wps:wsp>
                      </wpg:grpSp>
                      <pic:pic xmlns:pic="http://schemas.openxmlformats.org/drawingml/2006/picture">
                        <pic:nvPicPr>
                          <pic:cNvPr id="160869177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52D3BD6" id="_x0000_s24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FWkV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4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">
                  <v:group id="مجموعة 48" o:spid="_x0000_s24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">
                    <v:group id="مجموعة 49" o:spid="_x0000_s24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">
                      <v:shape id="شكل حر 50" o:spid="_x0000_s24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" fillcolor="#a5a5a5 [2092]" stroked="f" strokeweight="1pt">
                        <v:stroke joinstyle="miter"/>
                      </v:roundrect>
                    </v:group>
                    <v:oval id="شكل بيضاوي 52" o:spid="_x0000_s24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" filled="f" strokecolor="#168489" strokeweight="1pt">
                      <v:stroke joinstyle="miter"/>
                    </v:oval>
                  </v:group>
                  <v:shape id="مربع نص 41" o:spid="_x0000_s249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" filled="f" stroked="f">
                    <v:textbox style="mso-fit-shape-to-text:t">
                      <w:txbxContent>
                        <w:p w14:paraId="1579380E" w14:textId="78D95CB0"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الحالة المزاجية  </w:t>
                          </w:r>
                        </w:p>
                      </w:txbxContent>
                    </v:textbox>
                  </v:shape>
                </v:group>
                <v:shape id="صورة 54" o:spid="_x0000_s24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التنفس العميق يُحفز إفراز هرمونات السعادة مثل الإندورفين.  </w:t>
      </w:r>
    </w:p>
    <w:p w:rsidR="007C6591" w:rsidRPr="00DD2A38" w:rsidRDefault="007C6591" w:rsidP="00084372">
      <w:r w:rsidRPr="00DD2A38">
        <w:rPr>
          <w:rtl/>
        </w:rPr>
        <w:t xml:space="preserve">   - يساعد الاسترخاء على تقليل مشاعر القلق والاكتئاب، مما يحسن المزاج العام.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94A8730" wp14:editId="14838B07">
                <wp:extent cx="5731510" cy="892088"/>
                <wp:effectExtent l="0" t="0" r="2540" b="22860"/>
                <wp:docPr id="16086917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56" name="مجموعة 47"/>
                        <wpg:cNvGrpSpPr/>
                        <wpg:grpSpPr>
                          <a:xfrm>
                            <a:off x="0" y="0"/>
                            <a:ext cx="5731510" cy="895351"/>
                            <a:chOff x="0" y="0"/>
                            <a:chExt cx="5878196" cy="918845"/>
                          </a:xfrm>
                        </wpg:grpSpPr>
                        <wpg:grpSp>
                          <wpg:cNvPr id="1608691757" name="مجموعة 48"/>
                          <wpg:cNvGrpSpPr/>
                          <wpg:grpSpPr>
                            <a:xfrm>
                              <a:off x="0" y="0"/>
                              <a:ext cx="5878196" cy="918845"/>
                              <a:chOff x="0" y="0"/>
                              <a:chExt cx="6240348" cy="919070"/>
                            </a:xfrm>
                          </wpg:grpSpPr>
                          <wpg:grpSp>
                            <wpg:cNvPr id="1608691758" name="مجموعة 49"/>
                            <wpg:cNvGrpSpPr/>
                            <wpg:grpSpPr>
                              <a:xfrm>
                                <a:off x="0" y="169208"/>
                                <a:ext cx="5433072" cy="580613"/>
                                <a:chOff x="0" y="169208"/>
                                <a:chExt cx="5433072" cy="580613"/>
                              </a:xfrm>
                            </wpg:grpSpPr>
                            <wps:wsp>
                              <wps:cNvPr id="16086917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62" name="مربع نص 41"/>
                          <wps:cNvSpPr txBox="1"/>
                          <wps:spPr>
                            <a:xfrm>
                              <a:off x="204466" y="256665"/>
                              <a:ext cx="4615440" cy="389157"/>
                            </a:xfrm>
                            <a:prstGeom prst="rect">
                              <a:avLst/>
                            </a:prstGeom>
                            <a:noFill/>
                          </wps:spPr>
                          <wps:txbx>
                            <w:txbxContent>
                              <w:p w:rsidR="00084372" w:rsidRDefault="00F77577"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زيادة القدرة على التحكم في الاستجابات العاطفية  </w:t>
                                </w:r>
                              </w:p>
                            </w:txbxContent>
                          </wps:txbx>
                          <wps:bodyPr wrap="square" rtlCol="1">
                            <a:spAutoFit/>
                          </wps:bodyPr>
                        </wps:wsp>
                      </wpg:grpSp>
                      <pic:pic xmlns:pic="http://schemas.openxmlformats.org/drawingml/2006/picture">
                        <pic:nvPicPr>
                          <pic:cNvPr id="160869176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94A8730" id="_x0000_s24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fC3o5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4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">
                  <v:group id="مجموعة 48" o:spid="_x0000_s24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">
                    <v:group id="مجموعة 49" o:spid="_x0000_s24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">
                      <v:shape id="شكل حر 50" o:spid="_x0000_s25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" fillcolor="#a5a5a5 [2092]" stroked="f" strokeweight="1pt">
                        <v:stroke joinstyle="miter"/>
                      </v:roundrect>
                    </v:group>
                    <v:oval id="شكل بيضاوي 52" o:spid="_x0000_s25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" filled="f" strokecolor="#168489" strokeweight="1pt">
                      <v:stroke joinstyle="miter"/>
                    </v:oval>
                  </v:group>
                  <v:shape id="مربع نص 41" o:spid="_x0000_s2503"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" filled="f" stroked="f">
                    <v:textbox style="mso-fit-shape-to-text:t">
                      <w:txbxContent>
                        <w:p w14:paraId="7FAE331A" w14:textId="7C74EF5D" w:rsidR="00084372" w:rsidRDefault="00F77577"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زيادة القدرة على التحكم في الاستجابات العاطفية  </w:t>
                          </w:r>
                        </w:p>
                      </w:txbxContent>
                    </v:textbox>
                  </v:shape>
                </v:group>
                <v:shape id="صورة 54" o:spid="_x0000_s25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في لحظات التوتر أو الغضب، يساعد التنفس العميق على تهدئة النفس ومنع ردود الفعل السريعة وغير المدروسة.  </w:t>
      </w:r>
    </w:p>
    <w:p w:rsidR="007C6591" w:rsidRPr="00DD2A38" w:rsidRDefault="007C6591" w:rsidP="00084372">
      <w:r w:rsidRPr="00DD2A38">
        <w:rPr>
          <w:rtl/>
        </w:rPr>
        <w:t xml:space="preserve">   - يجعل الشخص أكثر قدرة على التحكم في أعصابه والتعامل مع المواقف بهدوء.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07890FD" wp14:editId="52BB8A1C">
                <wp:extent cx="5731510" cy="892088"/>
                <wp:effectExtent l="0" t="0" r="2540" b="22860"/>
                <wp:docPr id="16086917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747" name="مجموعة 47"/>
                        <wpg:cNvGrpSpPr/>
                        <wpg:grpSpPr>
                          <a:xfrm>
                            <a:off x="0" y="0"/>
                            <a:ext cx="5731510" cy="895351"/>
                            <a:chOff x="0" y="0"/>
                            <a:chExt cx="5878196" cy="918845"/>
                          </a:xfrm>
                        </wpg:grpSpPr>
                        <wpg:grpSp>
                          <wpg:cNvPr id="1608691748" name="مجموعة 48"/>
                          <wpg:cNvGrpSpPr/>
                          <wpg:grpSpPr>
                            <a:xfrm>
                              <a:off x="0" y="0"/>
                              <a:ext cx="5878196" cy="918845"/>
                              <a:chOff x="0" y="0"/>
                              <a:chExt cx="6240348" cy="919070"/>
                            </a:xfrm>
                          </wpg:grpSpPr>
                          <wpg:grpSp>
                            <wpg:cNvPr id="1608691749" name="مجموعة 49"/>
                            <wpg:cNvGrpSpPr/>
                            <wpg:grpSpPr>
                              <a:xfrm>
                                <a:off x="0" y="169208"/>
                                <a:ext cx="5433072" cy="580613"/>
                                <a:chOff x="0" y="169208"/>
                                <a:chExt cx="5433072" cy="580613"/>
                              </a:xfrm>
                            </wpg:grpSpPr>
                            <wps:wsp>
                              <wps:cNvPr id="16086917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7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753" name="مربع نص 41"/>
                          <wps:cNvSpPr txBox="1"/>
                          <wps:spPr>
                            <a:xfrm>
                              <a:off x="204466" y="256739"/>
                              <a:ext cx="4615440" cy="389157"/>
                            </a:xfrm>
                            <a:prstGeom prst="rect">
                              <a:avLst/>
                            </a:prstGeom>
                            <a:noFill/>
                          </wps:spPr>
                          <wps:txbx>
                            <w:txbxContent>
                              <w:p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نوعية النوم  </w:t>
                                </w:r>
                              </w:p>
                            </w:txbxContent>
                          </wps:txbx>
                          <wps:bodyPr wrap="square" rtlCol="1">
                            <a:spAutoFit/>
                          </wps:bodyPr>
                        </wps:wsp>
                      </wpg:grpSp>
                      <pic:pic xmlns:pic="http://schemas.openxmlformats.org/drawingml/2006/picture">
                        <pic:nvPicPr>
                          <pic:cNvPr id="160869175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7890FD" id="_x0000_s25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g/ncAcAAP0cAAAOAAAAZHJzL2Uyb0RvYy54bWzsWd2O00YUvq/Udxj5&#10;shLE/7EjFrQsBSFtKQIq2kvHmSQWtse1J5sst4UK8SLQqlVFW1rxJsnb9JsZj+1ks01YW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Ieg/n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5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TwM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">
                  <v:group id="مجموعة 48" o:spid="_x0000_s25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">
                    <v:group id="مجموعة 49" o:spid="_x0000_s25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">
                      <v:shape id="شكل حر 50" o:spid="_x0000_s25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" fillcolor="#a5a5a5 [2092]" stroked="f" strokeweight="1pt">
                        <v:stroke joinstyle="miter"/>
                      </v:roundrect>
                    </v:group>
                    <v:oval id="شكل بيضاوي 52" o:spid="_x0000_s25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" filled="f" strokecolor="#168489" strokeweight="1pt">
                      <v:stroke joinstyle="miter"/>
                    </v:oval>
                  </v:group>
                  <v:shape id="مربع نص 41" o:spid="_x0000_s25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" filled="f" stroked="f">
                    <v:textbox style="mso-fit-shape-to-text:t">
                      <w:txbxContent>
                        <w:p w14:paraId="00840FB9" w14:textId="636716AE" w:rsidR="00084372" w:rsidRDefault="00F77577" w:rsidP="00084372">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 xml:space="preserve">تحسين نوعية النوم  </w:t>
                          </w:r>
                        </w:p>
                      </w:txbxContent>
                    </v:textbox>
                  </v:shape>
                </v:group>
                <v:shape id="صورة 54" o:spid="_x0000_s25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التوتر والقلق يؤديان إلى الأرق واضطرابات النوم.  </w:t>
      </w:r>
    </w:p>
    <w:p w:rsidR="007C6591" w:rsidRDefault="007C6591" w:rsidP="00F77577">
      <w:pPr>
        <w:rPr>
          <w:rtl/>
        </w:rPr>
      </w:pPr>
      <w:r w:rsidRPr="00DD2A38">
        <w:rPr>
          <w:rtl/>
        </w:rPr>
        <w:t xml:space="preserve">   - ممارسة تقنيات الاسترخاء والتنفس العميق قبل النوم يُساعد على تهدئة العقل وتحسين نوعية النوم.  </w:t>
      </w:r>
    </w:p>
    <w:p w:rsidR="007C6591" w:rsidRPr="00F77577" w:rsidRDefault="007C6591" w:rsidP="00084372">
      <w:pPr>
        <w:rPr>
          <w:b/>
          <w:bCs/>
          <w:color w:val="168489"/>
        </w:rPr>
      </w:pPr>
      <w:r w:rsidRPr="00F77577">
        <w:rPr>
          <w:rFonts w:hint="cs"/>
          <w:b/>
          <w:bCs/>
          <w:color w:val="168489"/>
          <w:rtl/>
        </w:rPr>
        <w:t>ال</w:t>
      </w:r>
      <w:r w:rsidRPr="00F77577">
        <w:rPr>
          <w:b/>
          <w:bCs/>
          <w:color w:val="168489"/>
          <w:rtl/>
        </w:rPr>
        <w:t xml:space="preserve">أوقات </w:t>
      </w:r>
      <w:r w:rsidRPr="00F77577">
        <w:rPr>
          <w:rFonts w:hint="cs"/>
          <w:b/>
          <w:bCs/>
          <w:color w:val="168489"/>
          <w:rtl/>
        </w:rPr>
        <w:t>ال</w:t>
      </w:r>
      <w:r w:rsidRPr="00F77577">
        <w:rPr>
          <w:b/>
          <w:bCs/>
          <w:color w:val="168489"/>
          <w:rtl/>
        </w:rPr>
        <w:t>مثالية لممارسة الاسترخاء والتنفس العميق</w:t>
      </w:r>
    </w:p>
    <w:p w:rsidR="007C6591" w:rsidRPr="00DD2A38" w:rsidRDefault="007C6591" w:rsidP="00084372">
      <w:r w:rsidRPr="00DD2A38">
        <w:rPr>
          <w:rtl/>
        </w:rPr>
        <w:lastRenderedPageBreak/>
        <w:t xml:space="preserve">- عند بداية اليوم لتحضير العقل والجسم للعمل.  </w:t>
      </w:r>
    </w:p>
    <w:p w:rsidR="007C6591" w:rsidRPr="00DD2A38" w:rsidRDefault="007C6591" w:rsidP="00084372">
      <w:r w:rsidRPr="00DD2A38">
        <w:rPr>
          <w:rtl/>
        </w:rPr>
        <w:t xml:space="preserve">- خلال فترات الراحة القصيرة في العمل لتخفيف الضغط.  </w:t>
      </w:r>
    </w:p>
    <w:p w:rsidR="007C6591" w:rsidRPr="00DD2A38" w:rsidRDefault="007C6591" w:rsidP="00084372">
      <w:r w:rsidRPr="00DD2A38">
        <w:rPr>
          <w:rtl/>
        </w:rPr>
        <w:t xml:space="preserve">- قبل الاجتماعات أو المهام الصعبة للحد من القلق.  </w:t>
      </w:r>
    </w:p>
    <w:p w:rsidR="007C6591" w:rsidRPr="00DD2A38" w:rsidRDefault="007C6591" w:rsidP="00084372">
      <w:r w:rsidRPr="00DD2A38">
        <w:rPr>
          <w:rtl/>
        </w:rPr>
        <w:t xml:space="preserve">- قبل النوم لتهدئة العقل والجسم.  </w:t>
      </w:r>
    </w:p>
    <w:p w:rsidR="007C6591" w:rsidRPr="00DD2A38" w:rsidRDefault="007C6591" w:rsidP="00084372">
      <w:r>
        <w:rPr>
          <w:rFonts w:hint="cs"/>
          <w:rtl/>
        </w:rPr>
        <w:t xml:space="preserve">باختصار، </w:t>
      </w:r>
      <w:r w:rsidRPr="00DD2A38">
        <w:rPr>
          <w:rtl/>
        </w:rPr>
        <w:t>الاسترخاء والتنفس العميق هما أدوات فعّالة وبسيطة للتعامل مع الضغوط المهنية والشخصية. من خلال تخصيص بضع دقائق يوميا</w:t>
      </w:r>
      <w:r>
        <w:rPr>
          <w:rFonts w:hint="cs"/>
          <w:rtl/>
        </w:rPr>
        <w:t>ً</w:t>
      </w:r>
      <w:r w:rsidRPr="00DD2A38">
        <w:rPr>
          <w:rtl/>
        </w:rPr>
        <w:t xml:space="preserve"> لممارسة هذه التقنيات، يمكن تحسين الصحة النفسية والجسدية وزيادة القدرة على مواجهة التحديات اليومية بهدوء وثقة. استخدم هذه الاستراتيجيات كجزء من روتينك اليومي لتحقق توازنا</w:t>
      </w:r>
      <w:r>
        <w:rPr>
          <w:rFonts w:hint="cs"/>
          <w:rtl/>
        </w:rPr>
        <w:t>ً</w:t>
      </w:r>
      <w:r w:rsidRPr="00DD2A38">
        <w:rPr>
          <w:rtl/>
        </w:rPr>
        <w:t xml:space="preserve"> أفضل بين العمل والحياة.</w:t>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
        <w:gridCol w:w="1918"/>
        <w:gridCol w:w="204"/>
        <w:gridCol w:w="7039"/>
        <w:gridCol w:w="467"/>
      </w:tblGrid>
      <w:tr w:rsidR="00F77577" w:rsidRPr="00BA349A" w:rsidTr="00F77577">
        <w:trPr>
          <w:gridAfter w:val="1"/>
          <w:wAfter w:w="467" w:type="dxa"/>
        </w:trPr>
        <w:tc>
          <w:tcPr>
            <w:tcW w:w="1963" w:type="dxa"/>
            <w:gridSpan w:val="2"/>
            <w:tcBorders>
              <w:right w:val="single" w:sz="36" w:space="0" w:color="168489"/>
            </w:tcBorders>
            <w:shd w:val="clear" w:color="auto" w:fill="F2F2F2" w:themeFill="background1" w:themeFillShade="F2"/>
            <w:vAlign w:val="center"/>
          </w:tcPr>
          <w:p w:rsidR="00F77577" w:rsidRPr="00717B5A" w:rsidRDefault="00F77577" w:rsidP="00BD7560">
            <w:pPr>
              <w:pageBreakBefore/>
              <w:jc w:val="center"/>
              <w:rPr>
                <w:b/>
                <w:bCs/>
                <w:rtl/>
              </w:rPr>
            </w:pPr>
            <w:r w:rsidRPr="00717B5A">
              <w:rPr>
                <w:b/>
                <w:bCs/>
                <w:noProof/>
                <w:rtl/>
              </w:rPr>
              <w:lastRenderedPageBreak/>
              <w:drawing>
                <wp:inline distT="0" distB="0" distL="0" distR="0" wp14:anchorId="35A50686" wp14:editId="16F806DE">
                  <wp:extent cx="563984" cy="563914"/>
                  <wp:effectExtent l="0" t="0" r="7620" b="7620"/>
                  <wp:docPr id="1608692710" name="Picture 160869271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gridSpan w:val="2"/>
            <w:vMerge w:val="restart"/>
            <w:tcBorders>
              <w:left w:val="single" w:sz="36" w:space="0" w:color="168489"/>
            </w:tcBorders>
            <w:shd w:val="clear" w:color="auto" w:fill="F2F2F2" w:themeFill="background1" w:themeFillShade="F2"/>
            <w:vAlign w:val="center"/>
          </w:tcPr>
          <w:p w:rsidR="00F77577" w:rsidRPr="00BA349A" w:rsidRDefault="00F77577" w:rsidP="00BD7560">
            <w:pPr>
              <w:jc w:val="center"/>
              <w:rPr>
                <w:rFonts w:ascii="Adobe Arabic" w:hAnsi="Adobe Arabic" w:cs="Adobe Arabic"/>
                <w:b/>
                <w:bCs/>
                <w:color w:val="168489"/>
                <w:sz w:val="36"/>
                <w:szCs w:val="40"/>
                <w:rtl/>
              </w:rPr>
            </w:pPr>
            <w:r w:rsidRPr="00F77577">
              <w:rPr>
                <w:rFonts w:ascii="Adobe Arabic" w:hAnsi="Adobe Arabic" w:cs="Adobe Arabic" w:hint="cs"/>
                <w:b/>
                <w:bCs/>
                <w:color w:val="168489"/>
                <w:sz w:val="36"/>
                <w:szCs w:val="40"/>
                <w:rtl/>
              </w:rPr>
              <w:t>"</w:t>
            </w:r>
            <w:r w:rsidRPr="00F77577">
              <w:rPr>
                <w:rFonts w:ascii="Adobe Arabic" w:hAnsi="Adobe Arabic" w:cs="Adobe Arabic"/>
                <w:b/>
                <w:bCs/>
                <w:color w:val="168489"/>
                <w:sz w:val="36"/>
                <w:szCs w:val="40"/>
                <w:rtl/>
              </w:rPr>
              <w:t>تحديد الضغوط</w:t>
            </w:r>
            <w:r w:rsidRPr="00F77577">
              <w:rPr>
                <w:rFonts w:ascii="Adobe Arabic" w:hAnsi="Adobe Arabic" w:cs="Adobe Arabic" w:hint="cs"/>
                <w:b/>
                <w:bCs/>
                <w:color w:val="168489"/>
                <w:sz w:val="36"/>
                <w:szCs w:val="40"/>
                <w:rtl/>
              </w:rPr>
              <w:t>":</w:t>
            </w:r>
          </w:p>
        </w:tc>
      </w:tr>
      <w:tr w:rsidR="00F77577" w:rsidRPr="00717B5A" w:rsidTr="00F77577">
        <w:trPr>
          <w:gridAfter w:val="1"/>
          <w:wAfter w:w="467" w:type="dxa"/>
        </w:trPr>
        <w:tc>
          <w:tcPr>
            <w:tcW w:w="1963" w:type="dxa"/>
            <w:gridSpan w:val="2"/>
            <w:tcBorders>
              <w:right w:val="single" w:sz="36" w:space="0" w:color="168489"/>
            </w:tcBorders>
            <w:shd w:val="clear" w:color="auto" w:fill="F2F2F2" w:themeFill="background1" w:themeFillShade="F2"/>
            <w:vAlign w:val="center"/>
          </w:tcPr>
          <w:p w:rsidR="00F77577" w:rsidRPr="00717B5A" w:rsidRDefault="00F77577" w:rsidP="00BD7560">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gridSpan w:val="2"/>
            <w:vMerge/>
            <w:tcBorders>
              <w:left w:val="single" w:sz="36" w:space="0" w:color="168489"/>
            </w:tcBorders>
          </w:tcPr>
          <w:p w:rsidR="00F77577" w:rsidRPr="00717B5A" w:rsidRDefault="00F77577" w:rsidP="00BD7560">
            <w:pPr>
              <w:rPr>
                <w:b/>
                <w:bCs/>
                <w:rtl/>
              </w:rPr>
            </w:pPr>
          </w:p>
        </w:tc>
      </w:tr>
      <w:tr w:rsidR="00F77577" w:rsidRPr="00D7734E" w:rsidTr="00F77577">
        <w:trPr>
          <w:gridAfter w:val="1"/>
          <w:wAfter w:w="467" w:type="dxa"/>
        </w:trPr>
        <w:tc>
          <w:tcPr>
            <w:tcW w:w="9206" w:type="dxa"/>
            <w:gridSpan w:val="4"/>
          </w:tcPr>
          <w:p w:rsidR="00F77577" w:rsidRPr="00717B5A" w:rsidRDefault="00F77577" w:rsidP="00BD7560"/>
          <w:p w:rsidR="00F77577" w:rsidRPr="00F77577" w:rsidRDefault="00F77577" w:rsidP="00F77577">
            <w:pPr>
              <w:rPr>
                <w:color w:val="168489"/>
              </w:rPr>
            </w:pPr>
            <w:r w:rsidRPr="00F77577">
              <w:rPr>
                <w:color w:val="168489"/>
                <w:rtl/>
              </w:rPr>
              <w:t xml:space="preserve">الهدف من التمرين  </w:t>
            </w:r>
          </w:p>
          <w:p w:rsidR="00F77577" w:rsidRPr="00DD2A38" w:rsidRDefault="00F77577" w:rsidP="00F77577">
            <w:r w:rsidRPr="00DD2A38">
              <w:rPr>
                <w:rtl/>
              </w:rPr>
              <w:t xml:space="preserve">- مساعدة المشاركين على التعرف على مصادر الضغوط في العمل.  </w:t>
            </w:r>
          </w:p>
          <w:p w:rsidR="00F77577" w:rsidRPr="00DD2A38" w:rsidRDefault="00F77577" w:rsidP="00F77577">
            <w:r w:rsidRPr="00DD2A38">
              <w:rPr>
                <w:rtl/>
              </w:rPr>
              <w:t xml:space="preserve">- تعزيز الوعي الذاتي بالأساليب التي يستخدمونها للتعامل مع هذه الضغوط.  </w:t>
            </w:r>
          </w:p>
          <w:p w:rsidR="00F77577" w:rsidRDefault="00F77577" w:rsidP="00F77577">
            <w:pPr>
              <w:rPr>
                <w:rtl/>
              </w:rPr>
            </w:pPr>
            <w:r w:rsidRPr="00DD2A38">
              <w:rPr>
                <w:rtl/>
              </w:rPr>
              <w:t>- مناقشة فعالية أساليبهم الحالية واستكشاف طرق أكثر فعالية للتعامل مع الضغوط.</w:t>
            </w:r>
          </w:p>
          <w:p w:rsidR="00F77577" w:rsidRPr="00F77577" w:rsidRDefault="00F77577" w:rsidP="00F77577">
            <w:pPr>
              <w:rPr>
                <w:color w:val="168489"/>
              </w:rPr>
            </w:pPr>
            <w:r w:rsidRPr="00F77577">
              <w:rPr>
                <w:color w:val="168489"/>
                <w:rtl/>
              </w:rPr>
              <w:t>الأدوات المطلوبة</w:t>
            </w:r>
          </w:p>
          <w:p w:rsidR="00F77577" w:rsidRPr="00DD2A38" w:rsidRDefault="00F77577" w:rsidP="00F77577">
            <w:r w:rsidRPr="00DD2A38">
              <w:rPr>
                <w:rtl/>
              </w:rPr>
              <w:t xml:space="preserve">- أوراق وأقلام لكل مشارك.  </w:t>
            </w:r>
          </w:p>
          <w:p w:rsidR="00F77577" w:rsidRPr="00DD2A38" w:rsidRDefault="00F77577" w:rsidP="00F77577">
            <w:r w:rsidRPr="00DD2A38">
              <w:rPr>
                <w:rtl/>
              </w:rPr>
              <w:t xml:space="preserve">- سبورة أو شاشة عرض لتلخيص الأفكار المشتركة (اختياري).  </w:t>
            </w:r>
          </w:p>
          <w:p w:rsidR="00F77577" w:rsidRPr="00F77577" w:rsidRDefault="00F77577" w:rsidP="00F77577">
            <w:pPr>
              <w:rPr>
                <w:color w:val="168489"/>
              </w:rPr>
            </w:pPr>
            <w:r w:rsidRPr="00F77577">
              <w:rPr>
                <w:rFonts w:hint="cs"/>
                <w:color w:val="168489"/>
                <w:rtl/>
              </w:rPr>
              <w:t>خطوات</w:t>
            </w:r>
            <w:r w:rsidRPr="00F77577">
              <w:rPr>
                <w:color w:val="168489"/>
                <w:rtl/>
              </w:rPr>
              <w:t xml:space="preserve"> </w:t>
            </w:r>
            <w:r w:rsidRPr="00F77577">
              <w:rPr>
                <w:rFonts w:hint="cs"/>
                <w:color w:val="168489"/>
                <w:rtl/>
              </w:rPr>
              <w:t>ا</w:t>
            </w:r>
            <w:r w:rsidRPr="00F77577">
              <w:rPr>
                <w:color w:val="168489"/>
                <w:rtl/>
              </w:rPr>
              <w:t>لتمرين</w:t>
            </w:r>
          </w:p>
          <w:p w:rsidR="00F77577" w:rsidRPr="00F77577" w:rsidRDefault="00F77577" w:rsidP="00F77577">
            <w:pPr>
              <w:rPr>
                <w:b/>
                <w:bCs/>
              </w:rPr>
            </w:pPr>
            <w:r w:rsidRPr="00F77577">
              <w:rPr>
                <w:b/>
                <w:bCs/>
                <w:rtl/>
              </w:rPr>
              <w:t xml:space="preserve">1.المقدمة (5 دقائق):  </w:t>
            </w:r>
          </w:p>
          <w:p w:rsidR="00F77577" w:rsidRPr="00DD2A38" w:rsidRDefault="00F77577" w:rsidP="00F77577">
            <w:r w:rsidRPr="00DD2A38">
              <w:rPr>
                <w:rtl/>
              </w:rPr>
              <w:t xml:space="preserve">   يبدأ المدرب بشرح أهمية التعرف على الضغوط المهنية وتأثيرها على الأداء والصحة النفسية والجسدية. يُوضح الهدف من التمرين وهو مساعدة المشاركين على اكتشاف مصادر الضغوط واستراتيجيات التعامل الفعّالة.</w:t>
            </w:r>
          </w:p>
          <w:p w:rsidR="00F77577" w:rsidRPr="00F77577" w:rsidRDefault="00F77577" w:rsidP="00F77577">
            <w:pPr>
              <w:rPr>
                <w:b/>
                <w:bCs/>
              </w:rPr>
            </w:pPr>
            <w:r w:rsidRPr="00F77577">
              <w:rPr>
                <w:b/>
                <w:bCs/>
                <w:rtl/>
              </w:rPr>
              <w:t xml:space="preserve">2.الخطوة الأولى: كتابة قائمة الضغوط (10 دقائق):  </w:t>
            </w:r>
          </w:p>
          <w:p w:rsidR="00F77577" w:rsidRPr="00DD2A38" w:rsidRDefault="00F77577" w:rsidP="00F77577">
            <w:r w:rsidRPr="00DD2A38">
              <w:rPr>
                <w:rtl/>
              </w:rPr>
              <w:t xml:space="preserve">   - يُطلب من كل مشارك أن يخصص وقتا</w:t>
            </w:r>
            <w:r>
              <w:rPr>
                <w:rFonts w:hint="cs"/>
                <w:rtl/>
              </w:rPr>
              <w:t>ً</w:t>
            </w:r>
            <w:r w:rsidRPr="00DD2A38">
              <w:rPr>
                <w:rtl/>
              </w:rPr>
              <w:t xml:space="preserve"> لكتابة قائمة بأكثر الضغوط التي يواجهها في العمل.  </w:t>
            </w:r>
          </w:p>
          <w:p w:rsidR="00F77577" w:rsidRPr="00DD2A38" w:rsidRDefault="00F77577" w:rsidP="00F77577">
            <w:r w:rsidRPr="00DD2A38">
              <w:rPr>
                <w:rtl/>
              </w:rPr>
              <w:t xml:space="preserve">   - يجب أن تكون القائمة محددة قدر الإمكان، مثل:  </w:t>
            </w:r>
          </w:p>
          <w:p w:rsidR="00F77577" w:rsidRPr="00DD2A38" w:rsidRDefault="00F77577" w:rsidP="00F77577">
            <w:r w:rsidRPr="00DD2A38">
              <w:rPr>
                <w:rtl/>
              </w:rPr>
              <w:t xml:space="preserve">     - "عبء العمل الزائد."  </w:t>
            </w:r>
          </w:p>
          <w:p w:rsidR="00F77577" w:rsidRPr="00DD2A38" w:rsidRDefault="00F77577" w:rsidP="00F77577">
            <w:r w:rsidRPr="00DD2A38">
              <w:rPr>
                <w:rtl/>
              </w:rPr>
              <w:t xml:space="preserve">     - "عدم وضوح الأهداف."  </w:t>
            </w:r>
          </w:p>
          <w:p w:rsidR="00F77577" w:rsidRPr="00DD2A38" w:rsidRDefault="00F77577" w:rsidP="00F77577">
            <w:r w:rsidRPr="00DD2A38">
              <w:rPr>
                <w:rtl/>
              </w:rPr>
              <w:t xml:space="preserve">     - "صراعات مع الزملاء."  </w:t>
            </w:r>
          </w:p>
          <w:p w:rsidR="00F77577" w:rsidRPr="00DD2A38" w:rsidRDefault="00F77577" w:rsidP="00F77577">
            <w:r w:rsidRPr="00DD2A38">
              <w:rPr>
                <w:rtl/>
              </w:rPr>
              <w:t xml:space="preserve">     - "ضيق المواعيد النهائية."  </w:t>
            </w:r>
          </w:p>
          <w:p w:rsidR="00F77577" w:rsidRPr="00F77577" w:rsidRDefault="00F77577" w:rsidP="00F77577">
            <w:pPr>
              <w:keepNext/>
              <w:rPr>
                <w:b/>
                <w:bCs/>
              </w:rPr>
            </w:pPr>
            <w:r w:rsidRPr="00F77577">
              <w:rPr>
                <w:b/>
                <w:bCs/>
                <w:rtl/>
              </w:rPr>
              <w:t xml:space="preserve">3.الخطوة الثانية: تحليل أساليب التعامل (10 دقائق):  </w:t>
            </w:r>
          </w:p>
          <w:p w:rsidR="00F77577" w:rsidRPr="00DD2A38" w:rsidRDefault="00F77577" w:rsidP="00F77577">
            <w:r w:rsidRPr="00DD2A38">
              <w:rPr>
                <w:rtl/>
              </w:rPr>
              <w:t xml:space="preserve">   - بعد كتابة القائمة، يُطلب من المشاركين التفكير في الطرق التي يستخدمونها حاليا</w:t>
            </w:r>
            <w:r>
              <w:rPr>
                <w:rFonts w:hint="cs"/>
                <w:rtl/>
              </w:rPr>
              <w:t>ً</w:t>
            </w:r>
            <w:r w:rsidRPr="00DD2A38">
              <w:rPr>
                <w:rtl/>
              </w:rPr>
              <w:t xml:space="preserve"> للتعامل مع </w:t>
            </w:r>
            <w:r w:rsidRPr="00DD2A38">
              <w:rPr>
                <w:rtl/>
              </w:rPr>
              <w:lastRenderedPageBreak/>
              <w:t xml:space="preserve">كل مصدر للضغط.  </w:t>
            </w:r>
          </w:p>
          <w:p w:rsidR="00F77577" w:rsidRPr="00DD2A38" w:rsidRDefault="00F77577" w:rsidP="00F77577">
            <w:r w:rsidRPr="00DD2A38">
              <w:rPr>
                <w:rtl/>
              </w:rPr>
              <w:t xml:space="preserve">   - يمكنهم كتابة الأساليب بجانب كل عنصر في القائمة، مثل:  </w:t>
            </w:r>
          </w:p>
          <w:p w:rsidR="00F77577" w:rsidRPr="00DD2A38" w:rsidRDefault="00F77577" w:rsidP="00F77577">
            <w:r w:rsidRPr="00DD2A38">
              <w:rPr>
                <w:rtl/>
              </w:rPr>
              <w:t xml:space="preserve">     - "عبء العمل الزائد" </w:t>
            </w:r>
            <w:r w:rsidRPr="00DD2A38">
              <w:rPr>
                <w:rFonts w:ascii="Arial" w:hAnsi="Arial" w:cs="Arial" w:hint="cs"/>
                <w:rtl/>
              </w:rPr>
              <w:t>→</w:t>
            </w:r>
            <w:r w:rsidRPr="00DD2A38">
              <w:rPr>
                <w:rtl/>
              </w:rPr>
              <w:t xml:space="preserve"> تقسيم المهام، العمل لساعات إضافية.  </w:t>
            </w:r>
          </w:p>
          <w:p w:rsidR="00F77577" w:rsidRPr="00DD2A38" w:rsidRDefault="00F77577" w:rsidP="00F77577">
            <w:r w:rsidRPr="00DD2A38">
              <w:rPr>
                <w:rtl/>
              </w:rPr>
              <w:t xml:space="preserve">     - "صراعات مع الزملاء" </w:t>
            </w:r>
            <w:r w:rsidRPr="00DD2A38">
              <w:rPr>
                <w:rFonts w:ascii="Arial" w:hAnsi="Arial" w:cs="Arial" w:hint="cs"/>
                <w:rtl/>
              </w:rPr>
              <w:t>→</w:t>
            </w:r>
            <w:r w:rsidRPr="00DD2A38">
              <w:rPr>
                <w:rtl/>
              </w:rPr>
              <w:t xml:space="preserve"> التزام الصمت، تجنب المواجهة.  </w:t>
            </w:r>
          </w:p>
          <w:p w:rsidR="00F77577" w:rsidRPr="00F77577" w:rsidRDefault="00F77577" w:rsidP="00F77577">
            <w:pPr>
              <w:rPr>
                <w:b/>
                <w:bCs/>
              </w:rPr>
            </w:pPr>
            <w:r w:rsidRPr="00F77577">
              <w:rPr>
                <w:b/>
                <w:bCs/>
                <w:rtl/>
              </w:rPr>
              <w:t xml:space="preserve">4.الخطوة الثالثة: المناقشة الجماعية (15-20 دقيقة):  </w:t>
            </w:r>
          </w:p>
          <w:p w:rsidR="00F77577" w:rsidRPr="00DD2A38" w:rsidRDefault="00F77577" w:rsidP="00F77577">
            <w:r w:rsidRPr="00DD2A38">
              <w:rPr>
                <w:rtl/>
              </w:rPr>
              <w:t xml:space="preserve">   - يُقسم المشاركون إلى مجموعات صغيرة (3-4 أشخاص لكل مجموعة).  </w:t>
            </w:r>
          </w:p>
          <w:p w:rsidR="00F77577" w:rsidRPr="00DD2A38" w:rsidRDefault="00F77577" w:rsidP="00F77577">
            <w:r w:rsidRPr="00DD2A38">
              <w:rPr>
                <w:rtl/>
              </w:rPr>
              <w:t xml:space="preserve">   - يُطلب من كل مشارك أن يشارك عناصر من قائمته مع مجموعته، بالإضافة إلى الأساليب التي يستخدمها للتعامل مع الضغوط.  </w:t>
            </w:r>
          </w:p>
          <w:p w:rsidR="00F77577" w:rsidRPr="00DD2A38" w:rsidRDefault="00F77577" w:rsidP="00F77577">
            <w:r w:rsidRPr="00DD2A38">
              <w:rPr>
                <w:rtl/>
              </w:rPr>
              <w:t xml:space="preserve">   - يتناقش المشاركون حول مدى فعالية هذه الطرق، ويقترحون أساليب بديلة إذا لزم الأمر.  </w:t>
            </w:r>
          </w:p>
          <w:p w:rsidR="00F77577" w:rsidRPr="00F77577" w:rsidRDefault="00F77577" w:rsidP="00F77577">
            <w:pPr>
              <w:rPr>
                <w:b/>
                <w:bCs/>
              </w:rPr>
            </w:pPr>
            <w:r w:rsidRPr="00F77577">
              <w:rPr>
                <w:b/>
                <w:bCs/>
                <w:rtl/>
              </w:rPr>
              <w:t xml:space="preserve">5.الخطوة الرابعة: استخلاص الدروس (10 دقائق):  </w:t>
            </w:r>
          </w:p>
          <w:p w:rsidR="00F77577" w:rsidRPr="00DD2A38" w:rsidRDefault="00F77577" w:rsidP="00F77577">
            <w:r w:rsidRPr="00DD2A38">
              <w:rPr>
                <w:rtl/>
              </w:rPr>
              <w:t xml:space="preserve">   - بعد المناقشة في المجموعات، يجتمع الجميع مرة أخرى في جلسة عامة.  </w:t>
            </w:r>
          </w:p>
          <w:p w:rsidR="00F77577" w:rsidRPr="00DD2A38" w:rsidRDefault="00F77577" w:rsidP="00F77577">
            <w:r w:rsidRPr="00DD2A38">
              <w:rPr>
                <w:rtl/>
              </w:rPr>
              <w:t xml:space="preserve">   - يُطلب من كل مجموعة مشاركة أبرز الضغوط المشتركة وأساليب التعامل الجديدة التي تمت مناقشتها.  </w:t>
            </w:r>
          </w:p>
          <w:p w:rsidR="00F77577" w:rsidRPr="00DD2A38" w:rsidRDefault="00F77577" w:rsidP="00F77577">
            <w:r w:rsidRPr="00DD2A38">
              <w:rPr>
                <w:rtl/>
              </w:rPr>
              <w:t xml:space="preserve">   - يوج</w:t>
            </w:r>
            <w:r>
              <w:rPr>
                <w:rFonts w:hint="cs"/>
                <w:rtl/>
              </w:rPr>
              <w:t>ّ</w:t>
            </w:r>
            <w:r w:rsidRPr="00DD2A38">
              <w:rPr>
                <w:rtl/>
              </w:rPr>
              <w:t>ه المدرب المشاركين نحو استراتيجيات مثبتة علميا</w:t>
            </w:r>
            <w:r>
              <w:rPr>
                <w:rFonts w:hint="cs"/>
                <w:rtl/>
              </w:rPr>
              <w:t>ً</w:t>
            </w:r>
            <w:r w:rsidRPr="00DD2A38">
              <w:rPr>
                <w:rtl/>
              </w:rPr>
              <w:t xml:space="preserve"> للتعامل مع الضغوط، مثل إدارة الوقت، ممارسة الاسترخاء، أو تحسين التواصل.  </w:t>
            </w:r>
          </w:p>
          <w:p w:rsidR="00F77577" w:rsidRPr="00F77577" w:rsidRDefault="00F77577" w:rsidP="00F77577">
            <w:pPr>
              <w:rPr>
                <w:color w:val="168489"/>
              </w:rPr>
            </w:pPr>
            <w:r w:rsidRPr="00F77577">
              <w:rPr>
                <w:color w:val="168489"/>
                <w:rtl/>
              </w:rPr>
              <w:t>النقاط الختامية</w:t>
            </w:r>
          </w:p>
          <w:p w:rsidR="00F77577" w:rsidRPr="00DD2A38" w:rsidRDefault="00F77577" w:rsidP="00F77577">
            <w:r w:rsidRPr="00DD2A38">
              <w:rPr>
                <w:rtl/>
              </w:rPr>
              <w:t>- يُختتم التمرين بتأكيد أهمية الاستمرار في تقييم الضغوط وأساليب التعامل معها بانتظام، وتبني استراتيجيات جديدة إذا كانت الطرق الحالية غير فع</w:t>
            </w:r>
            <w:r>
              <w:rPr>
                <w:rFonts w:hint="cs"/>
                <w:rtl/>
              </w:rPr>
              <w:t>ّ</w:t>
            </w:r>
            <w:r w:rsidRPr="00DD2A38">
              <w:rPr>
                <w:rtl/>
              </w:rPr>
              <w:t xml:space="preserve">الة.  </w:t>
            </w:r>
          </w:p>
          <w:p w:rsidR="00F77577" w:rsidRPr="00DD2A38" w:rsidRDefault="00F77577" w:rsidP="00F77577">
            <w:r w:rsidRPr="00DD2A38">
              <w:rPr>
                <w:rtl/>
              </w:rPr>
              <w:t xml:space="preserve">- يُشجع المشاركون على الاحتفاظ بالقائمة كمرجع لتطوير مهاراتهم في التعامل مع الضغوط في المستقبل.  </w:t>
            </w:r>
          </w:p>
          <w:p w:rsidR="00F77577" w:rsidRPr="00F77577" w:rsidRDefault="00F77577" w:rsidP="00F77577">
            <w:pPr>
              <w:jc w:val="center"/>
            </w:pPr>
            <w:r w:rsidRPr="00717B5A">
              <w:rPr>
                <w:noProof/>
              </w:rPr>
              <w:drawing>
                <wp:inline distT="0" distB="0" distL="0" distR="0" wp14:anchorId="68CFEBF5" wp14:editId="5B4063FA">
                  <wp:extent cx="1175657" cy="1093634"/>
                  <wp:effectExtent l="0" t="0" r="5715" b="0"/>
                  <wp:docPr id="1608692712" name="Picture 160869271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78198" cy="1095997"/>
                          </a:xfrm>
                          <a:prstGeom prst="rect">
                            <a:avLst/>
                          </a:prstGeom>
                          <a:noFill/>
                        </pic:spPr>
                      </pic:pic>
                    </a:graphicData>
                  </a:graphic>
                </wp:inline>
              </w:drawing>
            </w:r>
          </w:p>
        </w:tc>
      </w:tr>
      <w:tr w:rsidR="00F77577" w:rsidRPr="00C9255C" w:rsidTr="00F77577">
        <w:trPr>
          <w:gridBefore w:val="1"/>
          <w:wBefore w:w="45" w:type="dxa"/>
          <w:trHeight w:val="2152"/>
        </w:trPr>
        <w:tc>
          <w:tcPr>
            <w:tcW w:w="2122" w:type="dxa"/>
            <w:gridSpan w:val="2"/>
            <w:tcBorders>
              <w:right w:val="single" w:sz="36" w:space="0" w:color="808080" w:themeColor="background1" w:themeShade="80"/>
            </w:tcBorders>
            <w:shd w:val="clear" w:color="auto" w:fill="F2F2F2" w:themeFill="background1" w:themeFillShade="F2"/>
            <w:vAlign w:val="center"/>
          </w:tcPr>
          <w:p w:rsidR="00F77577" w:rsidRPr="00C9255C" w:rsidRDefault="00F77577" w:rsidP="00BD7560">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29E84E04" wp14:editId="6246F183">
                  <wp:extent cx="485140" cy="485140"/>
                  <wp:effectExtent l="0" t="0" r="0" b="0"/>
                  <wp:docPr id="1608692713" name="Picture 160869271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F77577" w:rsidRPr="00C9255C" w:rsidRDefault="00F77577" w:rsidP="00BD7560">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gridSpan w:val="2"/>
            <w:tcBorders>
              <w:left w:val="single" w:sz="36" w:space="0" w:color="808080" w:themeColor="background1" w:themeShade="80"/>
            </w:tcBorders>
            <w:shd w:val="clear" w:color="auto" w:fill="F2F2F2" w:themeFill="background1" w:themeFillShade="F2"/>
          </w:tcPr>
          <w:p w:rsidR="00F77577" w:rsidRDefault="00F77577" w:rsidP="00BD7560">
            <w:pPr>
              <w:jc w:val="center"/>
              <w:rPr>
                <w:rFonts w:ascii="Adobe Arabic" w:hAnsi="Adobe Arabic" w:cs="Adobe Arabic"/>
                <w:b/>
                <w:bCs/>
                <w:color w:val="168489"/>
                <w:sz w:val="40"/>
                <w:szCs w:val="48"/>
                <w:lang w:bidi="ar-SY"/>
              </w:rPr>
            </w:pPr>
          </w:p>
          <w:p w:rsidR="00F77577" w:rsidRPr="00960E81" w:rsidRDefault="00F77577" w:rsidP="00BD7560">
            <w:pPr>
              <w:jc w:val="center"/>
              <w:rPr>
                <w:rFonts w:ascii="Adobe Arabic" w:hAnsi="Adobe Arabic" w:cs="Adobe Arabic"/>
                <w:b/>
                <w:bCs/>
                <w:color w:val="168489"/>
                <w:sz w:val="40"/>
                <w:szCs w:val="48"/>
                <w:lang w:bidi="ar-SY"/>
              </w:rPr>
            </w:pPr>
            <w:r w:rsidRPr="00F77577">
              <w:rPr>
                <w:rFonts w:ascii="Adobe Arabic" w:hAnsi="Adobe Arabic" w:cs="Adobe Arabic" w:hint="cs"/>
                <w:b/>
                <w:bCs/>
                <w:color w:val="168489"/>
                <w:sz w:val="40"/>
                <w:szCs w:val="48"/>
                <w:rtl/>
                <w:lang w:bidi="ar-SY"/>
              </w:rPr>
              <w:t>"</w:t>
            </w:r>
            <w:r w:rsidRPr="00F77577">
              <w:rPr>
                <w:rFonts w:ascii="Adobe Arabic" w:hAnsi="Adobe Arabic" w:cs="Adobe Arabic"/>
                <w:b/>
                <w:bCs/>
                <w:color w:val="168489"/>
                <w:sz w:val="40"/>
                <w:szCs w:val="48"/>
                <w:rtl/>
                <w:lang w:bidi="ar-SY"/>
              </w:rPr>
              <w:t>التنفس العميق</w:t>
            </w:r>
            <w:r w:rsidRPr="00F77577">
              <w:rPr>
                <w:rFonts w:ascii="Adobe Arabic" w:hAnsi="Adobe Arabic" w:cs="Adobe Arabic" w:hint="cs"/>
                <w:b/>
                <w:bCs/>
                <w:color w:val="168489"/>
                <w:sz w:val="40"/>
                <w:szCs w:val="48"/>
                <w:rtl/>
                <w:lang w:bidi="ar-SY"/>
              </w:rPr>
              <w:t>":</w:t>
            </w:r>
          </w:p>
        </w:tc>
      </w:tr>
    </w:tbl>
    <w:p w:rsidR="007C6591" w:rsidRDefault="007C6591" w:rsidP="00F77577">
      <w:pPr>
        <w:rPr>
          <w:rtl/>
        </w:rPr>
      </w:pPr>
    </w:p>
    <w:p w:rsidR="007C6591" w:rsidRPr="00F77577" w:rsidRDefault="007C6591" w:rsidP="00F77577">
      <w:pPr>
        <w:rPr>
          <w:color w:val="168489"/>
        </w:rPr>
      </w:pPr>
      <w:r w:rsidRPr="00F77577">
        <w:rPr>
          <w:color w:val="168489"/>
          <w:rtl/>
        </w:rPr>
        <w:t xml:space="preserve">الهدف من النشاط  </w:t>
      </w:r>
    </w:p>
    <w:p w:rsidR="007C6591" w:rsidRPr="00DD2A38" w:rsidRDefault="007C6591" w:rsidP="00F77577">
      <w:r w:rsidRPr="00DD2A38">
        <w:rPr>
          <w:rtl/>
        </w:rPr>
        <w:t xml:space="preserve">- تعليم المشاركين تقنية التنفس العميق كوسيلة فعّالة لتخفيف التوتر.  </w:t>
      </w:r>
    </w:p>
    <w:p w:rsidR="007C6591" w:rsidRPr="00DD2A38" w:rsidRDefault="007C6591" w:rsidP="00F77577">
      <w:r w:rsidRPr="00DD2A38">
        <w:rPr>
          <w:rtl/>
        </w:rPr>
        <w:t xml:space="preserve">- تعزيز الوعي بأهمية الاسترخاء وتهدئة الجهاز العصبي.  </w:t>
      </w:r>
    </w:p>
    <w:p w:rsidR="007C6591" w:rsidRDefault="007C6591" w:rsidP="00F77577">
      <w:pPr>
        <w:rPr>
          <w:rtl/>
        </w:rPr>
      </w:pPr>
      <w:r w:rsidRPr="00DD2A38">
        <w:rPr>
          <w:rtl/>
        </w:rPr>
        <w:t xml:space="preserve">- إتاحة الفرصة للمشاركين لتجربة تأثير التنفس العميق ومشاركة شعورهم بعده.  </w:t>
      </w:r>
    </w:p>
    <w:p w:rsidR="007C6591" w:rsidRPr="00F77577" w:rsidRDefault="007C6591" w:rsidP="00F77577">
      <w:pPr>
        <w:rPr>
          <w:color w:val="168489"/>
        </w:rPr>
      </w:pPr>
      <w:r w:rsidRPr="00F77577">
        <w:rPr>
          <w:color w:val="168489"/>
          <w:rtl/>
        </w:rPr>
        <w:t xml:space="preserve">الأدوات المطلوبة  </w:t>
      </w:r>
    </w:p>
    <w:p w:rsidR="007C6591" w:rsidRPr="00DD2A38" w:rsidRDefault="007C6591" w:rsidP="00F77577">
      <w:r w:rsidRPr="00DD2A38">
        <w:rPr>
          <w:rtl/>
        </w:rPr>
        <w:t xml:space="preserve">- غرفة هادئة ومريحة.  </w:t>
      </w:r>
    </w:p>
    <w:p w:rsidR="007C6591" w:rsidRPr="00DD2A38" w:rsidRDefault="007C6591" w:rsidP="00F77577">
      <w:r w:rsidRPr="00DD2A38">
        <w:rPr>
          <w:rtl/>
        </w:rPr>
        <w:t>- كرسي لكل مشارك (أو مساحة للجلوس على الأرض إذا كان ذلك ممكن</w:t>
      </w:r>
      <w:r>
        <w:rPr>
          <w:rFonts w:hint="cs"/>
          <w:rtl/>
        </w:rPr>
        <w:t>اً</w:t>
      </w:r>
      <w:r w:rsidRPr="00DD2A38">
        <w:rPr>
          <w:rtl/>
        </w:rPr>
        <w:t xml:space="preserve">).  </w:t>
      </w:r>
    </w:p>
    <w:p w:rsidR="007C6591" w:rsidRPr="00DD2A38" w:rsidRDefault="007C6591" w:rsidP="00F77577">
      <w:r w:rsidRPr="00DD2A38">
        <w:rPr>
          <w:rtl/>
        </w:rPr>
        <w:t xml:space="preserve">- موسيقى هادئة في الخلفية (اختياري).  </w:t>
      </w:r>
    </w:p>
    <w:p w:rsidR="007C6591" w:rsidRPr="00F77577" w:rsidRDefault="007C6591" w:rsidP="00F77577">
      <w:pPr>
        <w:rPr>
          <w:color w:val="168489"/>
        </w:rPr>
      </w:pPr>
      <w:r w:rsidRPr="00F77577">
        <w:rPr>
          <w:rFonts w:hint="cs"/>
          <w:color w:val="168489"/>
          <w:rtl/>
        </w:rPr>
        <w:t>و</w:t>
      </w:r>
      <w:r w:rsidRPr="00F77577">
        <w:rPr>
          <w:color w:val="168489"/>
          <w:rtl/>
        </w:rPr>
        <w:t>صف</w:t>
      </w:r>
      <w:r w:rsidRPr="00F77577">
        <w:rPr>
          <w:rFonts w:hint="cs"/>
          <w:color w:val="168489"/>
          <w:rtl/>
        </w:rPr>
        <w:t xml:space="preserve"> ا</w:t>
      </w:r>
      <w:r w:rsidRPr="00F77577">
        <w:rPr>
          <w:color w:val="168489"/>
          <w:rtl/>
        </w:rPr>
        <w:t>لنشاط</w:t>
      </w:r>
    </w:p>
    <w:p w:rsidR="007C6591" w:rsidRPr="00F77577" w:rsidRDefault="007C6591" w:rsidP="00F77577">
      <w:pPr>
        <w:rPr>
          <w:b/>
          <w:bCs/>
        </w:rPr>
      </w:pPr>
      <w:r w:rsidRPr="00F77577">
        <w:rPr>
          <w:b/>
          <w:bCs/>
          <w:rtl/>
        </w:rPr>
        <w:t xml:space="preserve">1.المقدمة (5 دقائق):  </w:t>
      </w:r>
    </w:p>
    <w:p w:rsidR="007C6591" w:rsidRPr="00DD2A38" w:rsidRDefault="007C6591" w:rsidP="00F77577">
      <w:r w:rsidRPr="00DD2A38">
        <w:rPr>
          <w:rtl/>
        </w:rPr>
        <w:t xml:space="preserve">   - يبدأ المدرب بتوضيح أهمية التنفس العميق في تقليل التوتر والقلق.  </w:t>
      </w:r>
    </w:p>
    <w:p w:rsidR="007C6591" w:rsidRPr="00DD2A38" w:rsidRDefault="007C6591" w:rsidP="00F77577">
      <w:r w:rsidRPr="00DD2A38">
        <w:rPr>
          <w:rtl/>
        </w:rPr>
        <w:t xml:space="preserve">   - شرح بسيط لكيفية عمل التنفس العميق في تهدئة الجهاز العصبي، وتحسين تدفق الأكسجين إلى الجسم والمخ.  </w:t>
      </w:r>
    </w:p>
    <w:p w:rsidR="007C6591" w:rsidRPr="00DD2A38" w:rsidRDefault="007C6591" w:rsidP="00F77577">
      <w:r w:rsidRPr="00DD2A38">
        <w:rPr>
          <w:rtl/>
        </w:rPr>
        <w:t xml:space="preserve">   - يُشار إلى أن المشاركين سيقومون بتجربة تقنية بسيطة يمكنهم تطبيقها في أي وقت يحتاجون فيه إلى الاسترخاء.  </w:t>
      </w:r>
    </w:p>
    <w:p w:rsidR="007C6591" w:rsidRPr="00F77577" w:rsidRDefault="007C6591" w:rsidP="00F77577">
      <w:pPr>
        <w:rPr>
          <w:b/>
          <w:bCs/>
        </w:rPr>
      </w:pPr>
      <w:r w:rsidRPr="00F77577">
        <w:rPr>
          <w:b/>
          <w:bCs/>
          <w:rtl/>
        </w:rPr>
        <w:t xml:space="preserve">2.شرح تقنية التنفس العميق (5 دقائق):  </w:t>
      </w:r>
    </w:p>
    <w:p w:rsidR="007C6591" w:rsidRPr="00DD2A38" w:rsidRDefault="007C6591" w:rsidP="00F77577">
      <w:r w:rsidRPr="00DD2A38">
        <w:rPr>
          <w:rtl/>
        </w:rPr>
        <w:t xml:space="preserve">   - يوضح المدرب الخطوات التالية:  </w:t>
      </w:r>
    </w:p>
    <w:p w:rsidR="007C6591" w:rsidRPr="00DD2A38" w:rsidRDefault="007C6591" w:rsidP="00F77577">
      <w:r w:rsidRPr="00DD2A38">
        <w:rPr>
          <w:rtl/>
        </w:rPr>
        <w:t xml:space="preserve">     - اجلس في وضع مريح (على كرسي أو الأرض) مع استقامة الظهر.  </w:t>
      </w:r>
    </w:p>
    <w:p w:rsidR="007C6591" w:rsidRPr="00DD2A38" w:rsidRDefault="007C6591" w:rsidP="00F77577">
      <w:r w:rsidRPr="00DD2A38">
        <w:rPr>
          <w:rtl/>
        </w:rPr>
        <w:t xml:space="preserve">     - ضع يدا</w:t>
      </w:r>
      <w:r>
        <w:rPr>
          <w:rFonts w:hint="cs"/>
          <w:rtl/>
        </w:rPr>
        <w:t>ً</w:t>
      </w:r>
      <w:r w:rsidRPr="00DD2A38">
        <w:rPr>
          <w:rtl/>
        </w:rPr>
        <w:t xml:space="preserve"> على البطن ويدا</w:t>
      </w:r>
      <w:r>
        <w:rPr>
          <w:rFonts w:hint="cs"/>
          <w:rtl/>
        </w:rPr>
        <w:t>ً</w:t>
      </w:r>
      <w:r w:rsidRPr="00DD2A38">
        <w:rPr>
          <w:rtl/>
        </w:rPr>
        <w:t xml:space="preserve"> أخرى على الصدر لتشعر بحركة التنفس.  </w:t>
      </w:r>
    </w:p>
    <w:p w:rsidR="007C6591" w:rsidRPr="00DD2A38" w:rsidRDefault="007C6591" w:rsidP="00F77577">
      <w:r w:rsidRPr="00DD2A38">
        <w:rPr>
          <w:rtl/>
        </w:rPr>
        <w:t xml:space="preserve">     - استنشق الهواء ببطء من خلال الأنف لمدة 4 ثوانٍ، وركز على تمدد البطن.  </w:t>
      </w:r>
    </w:p>
    <w:p w:rsidR="007C6591" w:rsidRPr="00DD2A38" w:rsidRDefault="007C6591" w:rsidP="00F77577">
      <w:r w:rsidRPr="00DD2A38">
        <w:rPr>
          <w:rtl/>
        </w:rPr>
        <w:lastRenderedPageBreak/>
        <w:t xml:space="preserve">     - احبس النفس لمدة 2-3 ثوانٍ (اختياري).  </w:t>
      </w:r>
    </w:p>
    <w:p w:rsidR="007C6591" w:rsidRPr="00DD2A38" w:rsidRDefault="007C6591" w:rsidP="00F77577">
      <w:r w:rsidRPr="00DD2A38">
        <w:rPr>
          <w:rtl/>
        </w:rPr>
        <w:t xml:space="preserve">     - ازفر الهواء ببطء من الفم لمدة 6-8 ثوانٍ، وركز على تقلص البطن أثناء إخراج الهواء.  </w:t>
      </w:r>
    </w:p>
    <w:p w:rsidR="007C6591" w:rsidRPr="00DD2A38" w:rsidRDefault="007C6591" w:rsidP="00F77577">
      <w:r w:rsidRPr="00DD2A38">
        <w:rPr>
          <w:rtl/>
        </w:rPr>
        <w:t xml:space="preserve">     - كرر العملية 5-10 مرات.  </w:t>
      </w:r>
    </w:p>
    <w:p w:rsidR="007C6591" w:rsidRPr="00F77577" w:rsidRDefault="007C6591" w:rsidP="00F77577">
      <w:pPr>
        <w:rPr>
          <w:b/>
          <w:bCs/>
        </w:rPr>
      </w:pPr>
      <w:r w:rsidRPr="00F77577">
        <w:rPr>
          <w:b/>
          <w:bCs/>
          <w:rtl/>
        </w:rPr>
        <w:t xml:space="preserve">3.تنفيذ التمرين (10 دقائق):  </w:t>
      </w:r>
    </w:p>
    <w:p w:rsidR="007C6591" w:rsidRPr="00DD2A38" w:rsidRDefault="007C6591" w:rsidP="00F77577">
      <w:r w:rsidRPr="00DD2A38">
        <w:rPr>
          <w:rtl/>
        </w:rPr>
        <w:t xml:space="preserve">   - يقود المدرب المشاركين خلال الجلسة خطوة بخطوة، مستخدما</w:t>
      </w:r>
      <w:r>
        <w:rPr>
          <w:rFonts w:hint="cs"/>
          <w:rtl/>
        </w:rPr>
        <w:t>ً</w:t>
      </w:r>
      <w:r w:rsidRPr="00DD2A38">
        <w:rPr>
          <w:rtl/>
        </w:rPr>
        <w:t xml:space="preserve"> صوتا</w:t>
      </w:r>
      <w:r>
        <w:rPr>
          <w:rFonts w:hint="cs"/>
          <w:rtl/>
        </w:rPr>
        <w:t>ً</w:t>
      </w:r>
      <w:r w:rsidRPr="00DD2A38">
        <w:rPr>
          <w:rtl/>
        </w:rPr>
        <w:t xml:space="preserve"> هادئا</w:t>
      </w:r>
      <w:r>
        <w:rPr>
          <w:rFonts w:hint="cs"/>
          <w:rtl/>
        </w:rPr>
        <w:t>ً</w:t>
      </w:r>
      <w:r w:rsidRPr="00DD2A38">
        <w:rPr>
          <w:rtl/>
        </w:rPr>
        <w:t xml:space="preserve"> وإرشادات واضحة.  </w:t>
      </w:r>
    </w:p>
    <w:p w:rsidR="007C6591" w:rsidRPr="00DD2A38" w:rsidRDefault="007C6591" w:rsidP="00F77577">
      <w:r w:rsidRPr="00DD2A38">
        <w:rPr>
          <w:rtl/>
        </w:rPr>
        <w:t xml:space="preserve">   - يُطلب من المشاركين إغلاق أعينهم إذا كان ذلك يساعدهم على التركيز (اختياري).  </w:t>
      </w:r>
    </w:p>
    <w:p w:rsidR="007C6591" w:rsidRPr="00DD2A38" w:rsidRDefault="007C6591" w:rsidP="00F77577">
      <w:r w:rsidRPr="00DD2A38">
        <w:rPr>
          <w:rtl/>
        </w:rPr>
        <w:t xml:space="preserve">   - أثناء التمرين، يشجع المدرب المشاركين على التركيز على إحساس الهواء الداخل والخارج، ومحاولة تهدئة أذهانهم.  </w:t>
      </w:r>
    </w:p>
    <w:p w:rsidR="007C6591" w:rsidRPr="00F77577" w:rsidRDefault="007C6591" w:rsidP="00F77577">
      <w:pPr>
        <w:rPr>
          <w:b/>
          <w:bCs/>
        </w:rPr>
      </w:pPr>
      <w:r w:rsidRPr="00F77577">
        <w:rPr>
          <w:b/>
          <w:bCs/>
          <w:rtl/>
        </w:rPr>
        <w:t xml:space="preserve">4.مشاركة التجربة (10 دقائق):  </w:t>
      </w:r>
    </w:p>
    <w:p w:rsidR="007C6591" w:rsidRPr="00DD2A38" w:rsidRDefault="007C6591" w:rsidP="00F77577">
      <w:r w:rsidRPr="00DD2A38">
        <w:rPr>
          <w:rtl/>
        </w:rPr>
        <w:t xml:space="preserve">   - بعد انتهاء التمرين، يُطلب من المشاركين فتح أعينهم ببطء والعودة إلى الجلسة.  </w:t>
      </w:r>
    </w:p>
    <w:p w:rsidR="007C6591" w:rsidRPr="00DD2A38" w:rsidRDefault="007C6591" w:rsidP="00F77577">
      <w:r w:rsidRPr="00DD2A38">
        <w:rPr>
          <w:rtl/>
        </w:rPr>
        <w:t xml:space="preserve">   - يسأل المدرب الأسئلة التالية لتحفيز النقاش:  </w:t>
      </w:r>
    </w:p>
    <w:p w:rsidR="007C6591" w:rsidRPr="00DD2A38" w:rsidRDefault="007C6591" w:rsidP="00F77577">
      <w:r w:rsidRPr="00DD2A38">
        <w:rPr>
          <w:rtl/>
        </w:rPr>
        <w:t xml:space="preserve">     - كيف شعرت أثناء التمرين؟  </w:t>
      </w:r>
    </w:p>
    <w:p w:rsidR="007C6591" w:rsidRPr="00DD2A38" w:rsidRDefault="007C6591" w:rsidP="00F77577">
      <w:r w:rsidRPr="00DD2A38">
        <w:rPr>
          <w:rtl/>
        </w:rPr>
        <w:t xml:space="preserve">     - هل لاحظت فرقا</w:t>
      </w:r>
      <w:r>
        <w:rPr>
          <w:rFonts w:hint="cs"/>
          <w:rtl/>
        </w:rPr>
        <w:t>ً</w:t>
      </w:r>
      <w:r w:rsidRPr="00DD2A38">
        <w:rPr>
          <w:rtl/>
        </w:rPr>
        <w:t xml:space="preserve"> في حالتك النفسية أو الجسدية؟  </w:t>
      </w:r>
    </w:p>
    <w:p w:rsidR="007C6591" w:rsidRPr="00DD2A38" w:rsidRDefault="007C6591" w:rsidP="00F77577">
      <w:r w:rsidRPr="00DD2A38">
        <w:rPr>
          <w:rtl/>
        </w:rPr>
        <w:t xml:space="preserve">     - هل ترى أن هذه التقنية قد تكون مفيدة في حياتك اليومية أو المهنية؟  </w:t>
      </w:r>
    </w:p>
    <w:p w:rsidR="007C6591" w:rsidRPr="00DD2A38" w:rsidRDefault="007C6591" w:rsidP="00F77577">
      <w:r w:rsidRPr="00DD2A38">
        <w:rPr>
          <w:rtl/>
        </w:rPr>
        <w:t xml:space="preserve">   - يُشجع المشاركون على مشاركة تجاربهم بشكل مختصر.  </w:t>
      </w:r>
    </w:p>
    <w:p w:rsidR="007C6591" w:rsidRPr="00F77577" w:rsidRDefault="007C6591" w:rsidP="00F77577">
      <w:pPr>
        <w:rPr>
          <w:b/>
          <w:bCs/>
        </w:rPr>
      </w:pPr>
      <w:r w:rsidRPr="00F77577">
        <w:rPr>
          <w:b/>
          <w:bCs/>
          <w:rtl/>
        </w:rPr>
        <w:t xml:space="preserve">5.النصائح الختامية (5 دقائق):  </w:t>
      </w:r>
    </w:p>
    <w:p w:rsidR="007C6591" w:rsidRPr="00DD2A38" w:rsidRDefault="007C6591" w:rsidP="00F77577">
      <w:r w:rsidRPr="00DD2A38">
        <w:rPr>
          <w:rtl/>
        </w:rPr>
        <w:t xml:space="preserve">   - يُشير المدرب إلى أن التنفس العميق هو أداة بسيطة ومتاحة دائما</w:t>
      </w:r>
      <w:r>
        <w:rPr>
          <w:rFonts w:hint="cs"/>
          <w:rtl/>
        </w:rPr>
        <w:t>ً</w:t>
      </w:r>
      <w:r w:rsidRPr="00DD2A38">
        <w:rPr>
          <w:rtl/>
        </w:rPr>
        <w:t xml:space="preserve"> لتخفيف التوتر.  </w:t>
      </w:r>
    </w:p>
    <w:p w:rsidR="007C6591" w:rsidRPr="00DD2A38" w:rsidRDefault="007C6591" w:rsidP="00F77577">
      <w:r w:rsidRPr="00DD2A38">
        <w:rPr>
          <w:rtl/>
        </w:rPr>
        <w:t xml:space="preserve">   - يُوصي بممارسة هذه التقنية يوميا</w:t>
      </w:r>
      <w:r>
        <w:rPr>
          <w:rFonts w:hint="cs"/>
          <w:rtl/>
        </w:rPr>
        <w:t>ً</w:t>
      </w:r>
      <w:r w:rsidRPr="00DD2A38">
        <w:rPr>
          <w:rtl/>
        </w:rPr>
        <w:t xml:space="preserve">، خاصة قبل الاجتماعات الصعبة، أو عند الشعور بالقلق، أو قبل النوم لتحسين نوعية الراحة.  </w:t>
      </w:r>
    </w:p>
    <w:p w:rsidR="007C6591" w:rsidRPr="00DD2A38" w:rsidRDefault="007C6591" w:rsidP="00F77577">
      <w:r w:rsidRPr="00DD2A38">
        <w:rPr>
          <w:rtl/>
        </w:rPr>
        <w:t xml:space="preserve">   - يوج</w:t>
      </w:r>
      <w:r>
        <w:rPr>
          <w:rFonts w:hint="cs"/>
          <w:rtl/>
        </w:rPr>
        <w:t>ّ</w:t>
      </w:r>
      <w:r w:rsidRPr="00DD2A38">
        <w:rPr>
          <w:rtl/>
        </w:rPr>
        <w:t xml:space="preserve">ه المشاركين إلى مواقف مختلفة يمكنهم فيها تطبيق التمرين، مثل فترات الراحة القصيرة في العمل.  </w:t>
      </w:r>
    </w:p>
    <w:p w:rsidR="007C6591" w:rsidRPr="00F77577" w:rsidRDefault="007C6591" w:rsidP="00F77577">
      <w:pPr>
        <w:rPr>
          <w:color w:val="168489"/>
        </w:rPr>
      </w:pPr>
      <w:r w:rsidRPr="00F77577">
        <w:rPr>
          <w:color w:val="168489"/>
          <w:rtl/>
        </w:rPr>
        <w:t xml:space="preserve">النقاط الختامية  </w:t>
      </w:r>
    </w:p>
    <w:p w:rsidR="007C6591" w:rsidRPr="00DD2A38" w:rsidRDefault="007C6591" w:rsidP="00F77577">
      <w:r w:rsidRPr="00DD2A38">
        <w:rPr>
          <w:rtl/>
        </w:rPr>
        <w:t xml:space="preserve">- يُختتم النشاط بالتأكيد على أن التنفس العميق هو مهارة يمكن تطويرها وتحسينها بالممارسة.  </w:t>
      </w:r>
    </w:p>
    <w:p w:rsidR="009F34C6" w:rsidRDefault="007C6591" w:rsidP="00F77577">
      <w:pPr>
        <w:rPr>
          <w:rtl/>
        </w:rPr>
        <w:sectPr w:rsidR="009F34C6" w:rsidSect="00AA22C9">
          <w:pgSz w:w="11906" w:h="16838" w:code="9"/>
          <w:pgMar w:top="1440" w:right="1440" w:bottom="1440" w:left="1440" w:header="113" w:footer="0" w:gutter="0"/>
          <w:cols w:space="720"/>
          <w:titlePg/>
          <w:docGrid w:linePitch="381"/>
        </w:sectPr>
      </w:pPr>
      <w:r w:rsidRPr="00DD2A38">
        <w:rPr>
          <w:rtl/>
        </w:rPr>
        <w:t xml:space="preserve">- يُشجع المشاركون على استخدام هذه التقنية كجزء من روتينهم اليومي للتعامل مع الضغوط وتحقيق الاسترخاء. </w:t>
      </w: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70EF3B50" wp14:editId="24C35916">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753D5F8E" wp14:editId="4E87BE20">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895AF0F" wp14:editId="3169BFB2">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7C6591"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hint="cs"/>
                <w:color w:val="0D0D0D" w:themeColor="text1" w:themeTint="F2"/>
                <w:sz w:val="32"/>
                <w:szCs w:val="32"/>
                <w:rtl/>
                <w:lang w:bidi="ar-EG"/>
              </w:rPr>
              <w:t>مشاهدة فيديو تدريبي.</w:t>
            </w:r>
          </w:p>
          <w:p w:rsidR="007C6591"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أهمية التوازن بين الحياة المهنية والشخصية للصحة النفسية.  </w:t>
            </w:r>
          </w:p>
          <w:p w:rsidR="007C6591"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كيفية إدارة الوقت بشكل فعّال لتحقيق التوازن.  </w:t>
            </w:r>
          </w:p>
          <w:p w:rsidR="00F01FA2" w:rsidRPr="007C6591" w:rsidRDefault="007C6591" w:rsidP="007C6591">
            <w:pPr>
              <w:pStyle w:val="ListParagraph"/>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color w:val="0D0D0D" w:themeColor="text1" w:themeTint="F2"/>
                <w:sz w:val="32"/>
                <w:szCs w:val="32"/>
                <w:rtl/>
                <w:lang w:bidi="ar-EG"/>
              </w:rPr>
              <w:t xml:space="preserve">وضع حدود بين العمل والحياة الشخصية. </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40EBE30F" wp14:editId="14D8E26E">
                <wp:simplePos x="0" y="0"/>
                <wp:positionH relativeFrom="column">
                  <wp:posOffset>130629</wp:posOffset>
                </wp:positionH>
                <wp:positionV relativeFrom="paragraph">
                  <wp:posOffset>-463138</wp:posOffset>
                </wp:positionV>
                <wp:extent cx="6352560" cy="6899563"/>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60" cy="6899563"/>
                          <a:chOff x="0" y="0"/>
                          <a:chExt cx="6352560" cy="6899563"/>
                        </a:xfrm>
                      </wpg:grpSpPr>
                      <wpg:grpSp>
                        <wpg:cNvPr id="1451488606" name="Group 1451488606"/>
                        <wpg:cNvGrpSpPr/>
                        <wpg:grpSpPr>
                          <a:xfrm>
                            <a:off x="161925" y="2571750"/>
                            <a:ext cx="5425867" cy="4327813"/>
                            <a:chOff x="-2" y="0"/>
                            <a:chExt cx="5425939" cy="4328120"/>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60"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61"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3059779" y="874304"/>
                              <a:ext cx="2366158" cy="3288056"/>
                            </a:xfrm>
                            <a:prstGeom prst="rect">
                              <a:avLst/>
                            </a:prstGeom>
                            <a:noFill/>
                            <a:ln w="6350">
                              <a:noFill/>
                            </a:ln>
                          </wps:spPr>
                          <wps:txbx>
                            <w:txbxContent>
                              <w:p w:rsidR="00854AF2" w:rsidRPr="002C04B9" w:rsidRDefault="00854AF2"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اكتساب مهارات</w:t>
                                </w:r>
                                <w:r w:rsidRPr="007C6591">
                                  <w:rPr>
                                    <w:rFonts w:ascii="Adobe Arabic" w:eastAsia="GE Dinar One" w:hAnsi="Adobe Arabic" w:cs="Adobe Arabic"/>
                                    <w:color w:val="000000"/>
                                    <w:kern w:val="24"/>
                                    <w:sz w:val="36"/>
                                    <w:szCs w:val="36"/>
                                    <w:rtl/>
                                    <w:lang w:bidi="ar-SY"/>
                                  </w:rPr>
                                  <w:t xml:space="preserve"> إدارة الوقت بشكل فعّال لتحقيق التوازن.  </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تعلّم كيفية </w:t>
                                </w: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5" y="874482"/>
                              <a:ext cx="2216426" cy="3453638"/>
                            </a:xfrm>
                            <a:prstGeom prst="rect">
                              <a:avLst/>
                            </a:prstGeom>
                            <a:noFill/>
                            <a:ln w="6350">
                              <a:noFill/>
                            </a:ln>
                          </wps:spPr>
                          <wps:txbx>
                            <w:txbxContent>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إدارة الوقت بشكل فعّال لتحقيق التوازن.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جدول التوازن</w:t>
                                </w:r>
                                <w:r w:rsidRPr="007C6591">
                                  <w:rPr>
                                    <w:rFonts w:ascii="Adobe Arabic" w:eastAsia="GE Dinar One" w:hAnsi="Adobe Arabic" w:cs="Adobe Arabic" w:hint="cs"/>
                                    <w:color w:val="000000"/>
                                    <w:kern w:val="24"/>
                                    <w:sz w:val="36"/>
                                    <w:szCs w:val="36"/>
                                    <w:rtl/>
                                    <w:lang w:bidi="ar-SY"/>
                                  </w:rPr>
                                  <w:t>".</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تمرين الأولويات</w:t>
                                </w:r>
                                <w:r w:rsidRPr="007C6591">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71"/>
                              <a:ext cx="4567555" cy="536575"/>
                            </a:xfrm>
                            <a:prstGeom prst="rect">
                              <a:avLst/>
                            </a:prstGeom>
                            <a:noFill/>
                          </wps:spPr>
                          <wps:txbx>
                            <w:txbxContent>
                              <w:p w:rsidR="00F01FA2" w:rsidRPr="00F01FA2" w:rsidRDefault="007C6591" w:rsidP="00AC742E">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تحقيق التوازن بين العمل والحياة الشخصية</w:t>
                                </w:r>
                              </w:p>
                            </w:txbxContent>
                          </wps:txbx>
                          <wps:bodyPr wrap="square" rtlCol="0">
                            <a:spAutoFit/>
                          </wps:bodyPr>
                        </wps:wsp>
                      </wpg:grpSp>
                    </wpg:wgp>
                  </a:graphicData>
                </a:graphic>
                <wp14:sizeRelV relativeFrom="margin">
                  <wp14:pctHeight>0</wp14:pctHeight>
                </wp14:sizeRelV>
              </wp:anchor>
            </w:drawing>
          </mc:Choice>
          <mc:Fallback>
            <w:pict>
              <v:group id="Group 1451488605" o:spid="_x0000_s2514" style="position:absolute;left:0;text-align:left;margin-left:10.3pt;margin-top:-36.45pt;width:500.2pt;height:543.25pt;z-index:252777472;mso-position-horizontal-relative:text;mso-position-vertical-relative:text;mso-height-relative:margin" coordsize="63525,68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O40FHSAAAA/3RSTlM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">
                <v:group id="Group 1451488606" o:spid="_x0000_s2515" style="position:absolute;left:1619;top:25717;width:54258;height:43278" coordorigin="" coordsize="54259,4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THTsrIAAAA&#10;4wAAAA8AAAAAAAAAAAAAAAAAqgIAAGRycy9kb3ducmV2LnhtbFBLBQYAAAAABAAEAPoAAACfAwAA&#10;AAA=&#10;">
                  <v:group id="Group 25" o:spid="_x0000_s2516"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uL61HIAAAA&#10;4wAAAA8AAAAAAAAAAAAAAAAAqgIAAGRycy9kb3ducmV2LnhtbFBLBQYAAAAABAAEAPoAAACfAwAA&#10;AAA=&#10;">
                    <v:group id="Group 1451488608" o:spid="_x0000_s2517"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FH8j&#10;zAAAAOMAAAAPAAAAAAAAAAAAAAAAAKoCAABkcnMvZG93bnJldi54bWxQSwUGAAAAAAQABAD6AAAA&#10;owMAAAAA&#10;">
                      <v:oval id="Oval 1451488609" o:spid="_x0000_s2518"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mtMcA&#10;AADjAAAADwAAAGRycy9kb3ducmV2LnhtbERPX2vCMBB/F/Ydwg32pqmuk64aZQxkIu5hVnw+mrMt&#10;NpeSZLV+eyMM9ni//7dcD6YVPTnfWFYwnSQgiEurG64UHIvNOAPhA7LG1jIpuJGH9epptMRc2yv/&#10;UH8IlYgh7HNUUIfQ5VL6siaDfmI74sidrTMY4ukqqR1eY7hp5SxJ5tJgw7Ghxo4+ayovh1+jYG9e&#10;i1Ofuq9bd9yfLjtnvjfFTKmX5+FjASLQEP7Ff+6tjvPTt2maZfPkHR4/RQDk6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JrTHAAAA4wAAAA8AAAAAAAAAAAAAAAAAmAIAAGRy&#10;cy9kb3ducmV2LnhtbFBLBQYAAAAABAAEAPUAAACMAwAAAAA=&#10;" fillcolor="#168489" stroked="f" strokeweight="1pt">
                        <v:fill opacity="49087f"/>
                        <v:stroke joinstyle="miter"/>
                      </v:oval>
                      <v:shape id="Picture 1451488610" o:spid="_x0000_s2519"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cu4HLAAAA4wAAAA8AAABkcnMvZG93bnJldi54bWxEj0FrwzAMhe+D/gejwm6rk5KVkNYtpTDY&#10;oTCa9dKbiNUkbWyH2HO9/frpMNhR0tN779vskhlEpMn3zirIFxkIso3TvW0VnD/fXkoQPqDVODhL&#10;Cr7Jw247e9pgpd3DnijWoRVsYn2FCroQxkpK33Rk0C/cSJZvVzcZDDxOrdQTPtjcDHKZZStpsLec&#10;0OFIh46ae/1lFHxEPPusLvQhHS9pf4q3ZTz+KPU8T/s1iEAp/Iv/vt811y9e86IsVzlTMBMvQG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H3LuBywAAAOMAAAAPAAAAAAAA&#10;AAAAAAAAAJ8CAABkcnMvZG93bnJldi54bWxQSwUGAAAAAAQABAD3AAAAlwMAAAAA&#10;">
                        <v:imagedata r:id="rId54" o:title="Target " gain="19661f" blacklevel="22938f"/>
                      </v:shape>
                    </v:group>
                    <v:shape id="TextBox 34" o:spid="_x0000_s2520"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RpEsUA&#10;AADjAAAADwAAAGRycy9kb3ducmV2LnhtbERPS2vDMAy+D/YfjAq7rY5HW0JWt5Q9oIdd1mV3EWtx&#10;aCyHWGvSfz8PBjvqe2u7n0OvLjSmLrIFsyxAETfRddxaqD9e70tQSZAd9pHJwpUS7He3N1usXJz4&#10;nS4naVUO4VShBS8yVFqnxlPAtIwDcea+4hhQ8jm22o045fDQ64ei2OiAHecGjwM9eWrOp+9gQcQd&#10;zLV+Cen4Ob89T75o1lhbe7eYD4+ghGb5F/+5jy7PX63Nqiw3x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GkSxQAAAOMAAAAPAAAAAAAAAAAAAAAAAJgCAABkcnMv&#10;ZG93bnJldi54bWxQSwUGAAAAAAQABAD1AAAAigM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62"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2521"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4l3hTIAAAA&#10;4wAAAA8AAAAAAAAAAAAAAAAAqgIAAGRycy9kb3ducmV2LnhtbFBLBQYAAAAABAAEAPoAAACfAwAA&#10;AAA=&#10;">
                    <v:oval id="Oval 1451488613" o:spid="_x0000_s2522"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Hg8cA&#10;AADjAAAADwAAAGRycy9kb3ducmV2LnhtbERPX2vCMBB/H/gdwgl7m2m1k9IZRQayMdzDrPh8NGdb&#10;bC4lyWr99stA8PF+/2+1GU0nBnK+tawgnSUgiCurW64VHMvdSw7CB2SNnWVScCMPm/XkaYWFtlf+&#10;oeEQahFD2BeooAmhL6T0VUMG/cz2xJE7W2cwxNPVUju8xnDTyXmSLKXBlmNDgz29N1RdDr9Gwd4s&#10;ytOQuY9bf9yfLl/OfO/KuVLP03H7BiLQGB7iu/tTx/nZa5rl+TJdwP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hh4PHAAAA4wAAAA8AAAAAAAAAAAAAAAAAmAIAAGRy&#10;cy9kb3ducmV2LnhtbFBLBQYAAAAABAAEAPUAAACMAwAAAAA=&#10;" fillcolor="#168489" stroked="f" strokeweight="1pt">
                      <v:fill opacity="49087f"/>
                      <v:stroke joinstyle="miter"/>
                    </v:oval>
                    <v:shape id="TextBox 34" o:spid="_x0000_s2523"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PKisUA&#10;AADjAAAADwAAAGRycy9kb3ducmV2LnhtbERPzUrDQBC+C32HZQRvdhNJS4jdllIr9ODFGu9DdswG&#10;s7MhO23St3cFweN8/7PZzb5XVxpjF9hAvsxAETfBdtwaqD9eH0tQUZAt9oHJwI0i7LaLuw1WNkz8&#10;TteztCqFcKzQgBMZKq1j48hjXIaBOHFfYfQo6RxbbUecUrjv9VOWrbXHjlODw4EOjprv88UbELH7&#10;/FYffTx9zm8vk8uaFdbGPNzP+2dQQrP8i//cJ5vmF6u8KMt1XsD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8qKxQAAAOMAAAAPAAAAAAAAAAAAAAAAAJgCAABkcnMv&#10;ZG93bnJldi54bWxQSwUGAAAAAAQABAD1AAAAigM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63"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15" o:spid="_x0000_s2524"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7qrrJAAAA4wAAAA8AAABkcnMvZG93bnJldi54bWxET0trwkAQvhf8D8sIvRTdpPgIqauUQlsp&#10;9mDU+5Adk9TsbJrdaPz3rlDocb73LFa9qcWZWldZVhCPIxDEudUVFwr2u/dRAsJ5ZI21ZVJwJQer&#10;5eBhgam2F97SOfOFCCHsUlRQet+kUrq8JINubBviwB1ta9CHsy2kbvESwk0tn6NoJg1WHBpKbOit&#10;pPyUdUaB/8o212P2tP756KL57/eh++QTKfU47F9fQHjq/b/4z73WYf5kGk+SZBZP4f5TAEAub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QfuquskAAADjAAAADwAAAAAAAAAA&#10;AAAAAACfAgAAZHJzL2Rvd25yZXYueG1sUEsFBgAAAAAEAAQA9wAAAJUDAAAAAA==&#10;">
                      <v:imagedata r:id="rId57" o:title="Note " gain="19661f" blacklevel="22938f"/>
                    </v:shape>
                  </v:group>
                  <v:shape id="Text Box 1451488616" o:spid="_x0000_s2525" type="#_x0000_t202" style="position:absolute;left:30597;top:8743;width:23662;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cAcgA&#10;AADjAAAADwAAAGRycy9kb3ducmV2LnhtbERPzWrCQBC+C32HZYTedBPREKKrSEBaih60Xnobs2MS&#10;zM6m2a2mPr1bKHic738Wq9404kqdqy0riMcRCOLC6ppLBcfPzSgF4TyyxsYyKfglB6vly2CBmbY3&#10;3tP14EsRQthlqKDyvs2kdEVFBt3YtsSBO9vOoA9nV0rd4S2Em0ZOoiiRBmsODRW2lFdUXA4/RsFH&#10;vtnh/jQx6b3J37bndft9/Jop9Trs13MQnnr/FP+733WYP53F0zRN4gT+fgoAyO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BhwByAAAAOMAAAAPAAAAAAAAAAAAAAAAAJgCAABk&#10;cnMvZG93bnJldi54bWxQSwUGAAAAAAQABAD1AAAAjQMAAAAA&#10;" filled="f" stroked="f" strokeweight=".5pt">
                    <v:textbox>
                      <w:txbxContent>
                        <w:p w:rsidR="00854AF2" w:rsidRPr="002C04B9" w:rsidRDefault="00854AF2"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اكتساب مهارات</w:t>
                          </w:r>
                          <w:r w:rsidRPr="007C6591">
                            <w:rPr>
                              <w:rFonts w:ascii="Adobe Arabic" w:eastAsia="GE Dinar One" w:hAnsi="Adobe Arabic" w:cs="Adobe Arabic"/>
                              <w:color w:val="000000"/>
                              <w:kern w:val="24"/>
                              <w:sz w:val="36"/>
                              <w:szCs w:val="36"/>
                              <w:rtl/>
                              <w:lang w:bidi="ar-SY"/>
                            </w:rPr>
                            <w:t xml:space="preserve"> إدارة الوقت بشكل فعّال لتحقيق التوازن.  </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تعلّم كيفية </w:t>
                          </w: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txbxContent>
                    </v:textbox>
                  </v:shape>
                  <v:shape id="Text Box 1451488617" o:spid="_x0000_s2526" type="#_x0000_t202" style="position:absolute;left:396;top:8744;width:22164;height:34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5mskA&#10;AADjAAAADwAAAGRycy9kb3ducmV2LnhtbERPzWrCQBC+C77DMkJvuomoDamrSEAqUg9aL71Ns2MS&#10;mp1Ns1uNPr1bEDzO9z/zZWdqcabWVZYVxKMIBHFudcWFguPnepiAcB5ZY22ZFFzJwXLR780x1fbC&#10;ezoffCFCCLsUFZTeN6mULi/JoBvZhjhwJ9sa9OFsC6lbvIRwU8txFM2kwYpDQ4kNZSXlP4c/o2Cb&#10;rXe4/x6b5FZn7x+nVfN7/Joq9TLoVm8gPHX+KX64NzrMn0zjSZLM4lf4/ykAIB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Eq5mskAAADjAAAADwAAAAAAAAAAAAAAAACYAgAA&#10;ZHJzL2Rvd25yZXYueG1sUEsFBgAAAAAEAAQA9QAAAI4DAAAAAA==&#10;" filled="f" stroked="f" strokeweight=".5pt">
                    <v:textbox>
                      <w:txbxContent>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التوازن بين الحياة المهنية والشخصية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إدارة الوقت بشكل فعّال لتحقيق التوازن.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وضع حدود بين العمل والحياة الشخصية.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جدول التوازن</w:t>
                          </w:r>
                          <w:r w:rsidRPr="007C6591">
                            <w:rPr>
                              <w:rFonts w:ascii="Adobe Arabic" w:eastAsia="GE Dinar One" w:hAnsi="Adobe Arabic" w:cs="Adobe Arabic" w:hint="cs"/>
                              <w:color w:val="000000"/>
                              <w:kern w:val="24"/>
                              <w:sz w:val="36"/>
                              <w:szCs w:val="36"/>
                              <w:rtl/>
                              <w:lang w:bidi="ar-SY"/>
                            </w:rPr>
                            <w:t>".</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تمرين الأولويات</w:t>
                          </w:r>
                          <w:r w:rsidRPr="007C6591">
                            <w:rPr>
                              <w:rFonts w:ascii="Adobe Arabic" w:eastAsia="GE Dinar One" w:hAnsi="Adobe Arabic" w:cs="Adobe Arabic" w:hint="cs"/>
                              <w:color w:val="000000"/>
                              <w:kern w:val="24"/>
                              <w:sz w:val="36"/>
                              <w:szCs w:val="36"/>
                              <w:rtl/>
                              <w:lang w:bidi="ar-SY"/>
                            </w:rPr>
                            <w:t>".</w:t>
                          </w:r>
                        </w:p>
                      </w:txbxContent>
                    </v:textbox>
                  </v:shape>
                </v:group>
                <v:group id="Group 1451488618" o:spid="_x0000_s2527"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zen+&#10;zAAAAOMAAAAPAAAAAAAAAAAAAAAAAKoCAABkcnMvZG93bnJldi54bWxQSwUGAAAAAAQABAD6AAAA&#10;owMAAAAA&#10;">
                  <v:shape id="Picture 1451488619" o:spid="_x0000_s2528"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B913HAAAA4wAAAA8AAABkcnMvZG93bnJldi54bWxET19LwzAQfxf2HcINfHNp5xy1LhujIBOF&#10;wepe9nY0Z1psLiWJXf32RhB8vN//2+wm24uRfOgcK8gXGQjixumOjYLz+/NdASJEZI29Y1LwTQF2&#10;29nNBkvtrnyisY5GpBAOJSpoYxxKKUPTksWwcANx4j6ctxjT6Y3UHq8p3PZymWVrabHj1NDiQFVL&#10;zWf9ZRXcvx7k0YzF5eDezMnXoardsVLqdj7tn0BEmuK/+M/9otP81UO+Kop1/gi/PyUA5P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FB913HAAAA4wAAAA8AAAAAAAAAAAAA&#10;AAAAnwIAAGRycy9kb3ducmV2LnhtbFBLBQYAAAAABAAEAPcAAACTAwAAAAA=&#10;">
                    <v:imagedata r:id="rId58" o:title="Calendar " gain="19661f" blacklevel="22938f"/>
                    <v:path arrowok="t"/>
                  </v:shape>
                  <v:shape id="TextBox 34" o:spid="_x0000_s2529"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GNMkA&#10;AADjAAAADwAAAGRycy9kb3ducmV2LnhtbESPQW/CMAyF75P4D5GRdhtpEaCqIyDEQOKwy1h3txqv&#10;qWicqvFo+ffLYdKOtp/fe992P/lO3WmIbWAD+SIDRVwH23JjoPo8vxSgoiBb7AKTgQdF2O9mT1ss&#10;bRj5g+5XaVQy4ViiASfSl1rH2pHHuAg9cbp9h8GjpHFotB1wTOa+08ss22iPLacEhz0dHdW36483&#10;IGIP+aM6+Xj5mt7fRpfVa6yMeZ5Ph1dQQpP8i/++LzbVX63zVVFslokiMaUF6N0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HQGNMkAAADjAAAADwAAAAAAAAAAAAAAAACYAgAA&#10;ZHJzL2Rvd25yZXYueG1sUEsFBgAAAAAEAAQA9QAAAI4DA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2530"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ijr8UA&#10;AADjAAAADwAAAGRycy9kb3ducmV2LnhtbERPzWrCQBC+F3yHZYTe6iaiElJXEW3BQy/V9D5kp9nQ&#10;7GzITk18+26h0ON8/7PdT75TNxpiG9hAvshAEdfBttwYqK6vTwWoKMgWu8Bk4E4R9rvZwxZLG0Z+&#10;p9tFGpVCOJZowIn0pdaxduQxLkJPnLjPMHiUdA6NtgOOKdx3epllG+2x5dTgsKejo/rr8u0NiNhD&#10;fq9efDx/TG+n0WX1GitjHufT4RmU0CT/4j/32ab5q3W+KorNMo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KOvxQAAAOMAAAAPAAAAAAAAAAAAAAAAAJgCAABkcnMv&#10;ZG93bnJldi54bWxQSwUGAAAAAAQABAD1AAAAigM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531"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2MUA&#10;AADjAAAADwAAAGRycy9kb3ducmV2LnhtbERPS2vDMAy+D/YfjAa7rU5CW0JWt5Q9oIdd1mZ3EWtx&#10;WCyHWGvSf18XBjvqe2uzm32vzjTGLrCBfJGBIm6C7bg1UJ/en0pQUZAt9oHJwIUi7Lb3dxusbJj4&#10;k85HaVUK4VihAScyVFrHxpHHuAgDceK+w+hR0jm22o44pXDf6yLL1tpjx6nB4UAvjpqf4683IGL3&#10;+aV+8/HwNX+8Ti5rVlgb8/gw759BCc3yL/5zH2yav1zly7JcFwXcfkoA6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j3YxQAAAOMAAAAPAAAAAAAAAAAAAAAAAJgCAABkcnMv&#10;ZG93bnJldi54bWxQSwUGAAAAAAQABAD1AAAAigMAAAAA&#10;" filled="f" stroked="f">
                    <v:textbox style="mso-fit-shape-to-text:t">
                      <w:txbxContent>
                        <w:p w:rsidR="00F01FA2" w:rsidRPr="00F01FA2" w:rsidRDefault="007C6591" w:rsidP="00AC742E">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تحقيق التوازن بين العمل والحياة الشخصية</w:t>
                          </w:r>
                        </w:p>
                      </w:txbxContent>
                    </v:textbox>
                  </v:shape>
                </v:group>
              </v:group>
            </w:pict>
          </mc:Fallback>
        </mc:AlternateContent>
      </w:r>
    </w:p>
    <w:p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rsidR="00DB7FDB" w:rsidRDefault="00DB7FDB" w:rsidP="00F04847">
      <w:pPr>
        <w:pStyle w:val="ListParagraph"/>
        <w:spacing w:after="0" w:line="276" w:lineRule="auto"/>
        <w:jc w:val="center"/>
        <w:rPr>
          <w:rFonts w:ascii="Adobe Arabic" w:hAnsi="Adobe Arabic" w:cs="Adobe Arabic"/>
          <w:b/>
          <w:bCs/>
          <w:color w:val="002060"/>
          <w:sz w:val="48"/>
          <w:szCs w:val="36"/>
          <w:rtl/>
        </w:rPr>
      </w:pPr>
    </w:p>
    <w:p w:rsidR="00DB7FDB" w:rsidRDefault="00DB7FDB" w:rsidP="00DB7FDB">
      <w:pPr>
        <w:pStyle w:val="ListParagraph"/>
        <w:spacing w:line="360" w:lineRule="auto"/>
        <w:rPr>
          <w:rFonts w:ascii="Adobe Arabic" w:hAnsi="Adobe Arabic" w:cs="Adobe Arabic"/>
          <w:b/>
          <w:bCs/>
          <w:color w:val="002060"/>
          <w:sz w:val="48"/>
          <w:szCs w:val="36"/>
          <w:rtl/>
        </w:rPr>
      </w:pPr>
    </w:p>
    <w:p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08192" behindDoc="0" locked="0" layoutInCell="1" allowOverlap="1" wp14:anchorId="0D1E68E1" wp14:editId="7A0FF46E">
            <wp:simplePos x="0" y="0"/>
            <wp:positionH relativeFrom="margin">
              <wp:posOffset>3905885</wp:posOffset>
            </wp:positionH>
            <wp:positionV relativeFrom="paragraph">
              <wp:posOffset>57595</wp:posOffset>
            </wp:positionV>
            <wp:extent cx="1301428" cy="1301428"/>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01428" cy="130142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39A6E775" wp14:editId="530A36DD">
                <wp:extent cx="5239055" cy="1388331"/>
                <wp:effectExtent l="19050" t="19050" r="19050" b="21590"/>
                <wp:docPr id="46"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49" name="Rectangle 47"/>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TextBox 36"/>
                        <wps:cNvSpPr txBox="1"/>
                        <wps:spPr>
                          <a:xfrm>
                            <a:off x="1305515" y="316344"/>
                            <a:ext cx="4178935" cy="377825"/>
                          </a:xfrm>
                          <a:prstGeom prst="rect">
                            <a:avLst/>
                          </a:prstGeom>
                          <a:grpFill/>
                        </wps:spPr>
                        <wps:txbx>
                          <w:txbxContent>
                            <w:p w:rsidR="007C6591" w:rsidRPr="007C6591" w:rsidRDefault="007C6591"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تنظيم وإدارة الوقت</w:t>
                              </w:r>
                            </w:p>
                            <w:p w:rsidR="00247375" w:rsidRDefault="00247375"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51" name="TextBox 38"/>
                        <wps:cNvSpPr txBox="1"/>
                        <wps:spPr>
                          <a:xfrm>
                            <a:off x="973811" y="817161"/>
                            <a:ext cx="4833288" cy="417195"/>
                          </a:xfrm>
                          <a:prstGeom prst="rect">
                            <a:avLst/>
                          </a:prstGeom>
                          <a:grpFill/>
                        </wps:spPr>
                        <wps:txbx>
                          <w:txbxContent>
                            <w:p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247375" w:rsidRDefault="00247375"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9A6E775" id="_x0000_s2532"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">
                <v:rect id="Rectangle 47" o:spid="_x0000_s2533"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" filled="f" strokecolor="#168489" strokeweight="2.25pt"/>
                <v:shape id="TextBox 36" o:spid="_x0000_s2534"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63B0669A" w14:textId="77777777" w:rsidR="007C6591" w:rsidRPr="007C6591" w:rsidRDefault="007C6591"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تنظيم وإدارة الوقت</w:t>
                        </w:r>
                      </w:p>
                      <w:p w14:paraId="1F797FA6" w14:textId="5BEE6548" w:rsidR="00247375" w:rsidRDefault="00247375" w:rsidP="00247375">
                        <w:pPr>
                          <w:jc w:val="center"/>
                          <w:rPr>
                            <w:rFonts w:ascii="Adobe Arabic" w:eastAsia="Calibri" w:hAnsi="Adobe Arabic" w:cs="Adobe Arabic"/>
                            <w:b/>
                            <w:bCs/>
                            <w:color w:val="168489"/>
                            <w:kern w:val="24"/>
                            <w:sz w:val="36"/>
                            <w:szCs w:val="36"/>
                            <w:lang w:bidi="ar-SY"/>
                          </w:rPr>
                        </w:pPr>
                      </w:p>
                    </w:txbxContent>
                  </v:textbox>
                </v:shape>
                <v:shape id="TextBox 38" o:spid="_x0000_s2535"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6F01B23" w14:textId="77777777"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344DE8C1" w14:textId="77777777" w:rsidR="00247375" w:rsidRDefault="00247375" w:rsidP="00247375">
                        <w:pPr>
                          <w:jc w:val="center"/>
                          <w:rPr>
                            <w:rFonts w:ascii="Sakkal Majalla" w:eastAsia="Calibri" w:hAnsi="Sakkal Majalla"/>
                            <w:b/>
                            <w:bCs/>
                            <w:color w:val="000000"/>
                            <w:kern w:val="24"/>
                            <w:sz w:val="32"/>
                            <w:szCs w:val="32"/>
                          </w:rPr>
                        </w:pPr>
                      </w:p>
                    </w:txbxContent>
                  </v:textbox>
                </v:shap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49E7A170" wp14:editId="304F0386">
                <wp:extent cx="5731510" cy="895350"/>
                <wp:effectExtent l="0" t="0" r="21590" b="19050"/>
                <wp:docPr id="3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0"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 name="مجموعة 39"/>
                        <wpg:cNvGrpSpPr/>
                        <wpg:grpSpPr>
                          <a:xfrm>
                            <a:off x="0" y="0"/>
                            <a:ext cx="5731510" cy="895350"/>
                            <a:chOff x="0" y="0"/>
                            <a:chExt cx="5878196" cy="918845"/>
                          </a:xfrm>
                        </wpg:grpSpPr>
                        <wpg:grpSp>
                          <wpg:cNvPr id="42" name="مجموعة 40"/>
                          <wpg:cNvGrpSpPr/>
                          <wpg:grpSpPr>
                            <a:xfrm>
                              <a:off x="0" y="0"/>
                              <a:ext cx="5878196" cy="918845"/>
                              <a:chOff x="0" y="0"/>
                              <a:chExt cx="6240348" cy="919070"/>
                            </a:xfrm>
                          </wpg:grpSpPr>
                          <wpg:grpSp>
                            <wpg:cNvPr id="43" name="مجموعة 41"/>
                            <wpg:cNvGrpSpPr/>
                            <wpg:grpSpPr>
                              <a:xfrm>
                                <a:off x="0" y="169208"/>
                                <a:ext cx="5433072" cy="580613"/>
                                <a:chOff x="0" y="169208"/>
                                <a:chExt cx="5433072" cy="580613"/>
                              </a:xfrm>
                            </wpg:grpSpPr>
                            <wps:wsp>
                              <wps:cNvPr id="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 name="مربع نص 41"/>
                          <wps:cNvSpPr txBox="1"/>
                          <wps:spPr>
                            <a:xfrm>
                              <a:off x="204484" y="256985"/>
                              <a:ext cx="4616071" cy="387740"/>
                            </a:xfrm>
                            <a:prstGeom prst="rect">
                              <a:avLst/>
                            </a:prstGeom>
                            <a:noFill/>
                          </wps:spPr>
                          <wps:txbx>
                            <w:txbxContent>
                              <w:p w:rsidR="00247375" w:rsidRPr="00F77577" w:rsidRDefault="00F77577"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التوازن بين الحياة المهنية والشخصية للصحة النفسية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9E7A170" id="_x0000_s25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NKVOhQcAAIccAAAOAAAAZHJzL2Uyb0RvYy54bWzsWVuP00YUfq/U/2D5&#10;sRLE90vELlqgoEqUroCK9tFxnMSq7XHHk02W10KF+CPQqlVFW1rxT5J/0+/M2I5zWZJF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zSlToUHAACHHA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25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">
                  <v:imagedata r:id="rId69" o:title=""/>
                </v:shape>
                <v:group id="مجموعة 39" o:spid="_x0000_s25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مجموعة 40" o:spid="_x0000_s25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مجموعة 41" o:spid="_x0000_s25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شكل حر 42" o:spid="_x0000_s25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5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" fillcolor="#168489" stroked="f" strokeweight="1pt">
                        <v:stroke joinstyle="miter"/>
                      </v:roundrect>
                    </v:group>
                    <v:oval id="شكل بيضاوي 44" o:spid="_x0000_s25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" filled="f" strokecolor="#a5a5a5 [2092]" strokeweight="1pt">
                      <v:stroke joinstyle="miter"/>
                    </v:oval>
                  </v:group>
                  <v:shape id="مربع نص 41" o:spid="_x0000_s254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HhEwwAAANwAAAAPAAAAZHJzL2Rvd25yZXYueG1sRI9BT8Mw&#10;DIXvSPsPkSdxY+lA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ULh4RMMAAADcAAAADwAA&#10;AAAAAAAAAAAAAAAHAgAAZHJzL2Rvd25yZXYueG1sUEsFBgAAAAADAAMAtwAAAPcCAAAAAA==&#10;" filled="f" stroked="f">
                    <v:textbox style="mso-fit-shape-to-text:t">
                      <w:txbxContent>
                        <w:p w14:paraId="584BCF9E" w14:textId="1B0F3DA4" w:rsidR="00247375" w:rsidRPr="00F77577" w:rsidRDefault="00F77577" w:rsidP="00F77577">
                          <w:pPr>
                            <w:rPr>
                              <w:rFonts w:eastAsia="Calibri" w:hAnsi="Adobe Arabic" w:cs="Adobe Arabic"/>
                              <w:b/>
                              <w:bCs/>
                              <w:color w:val="FFFFFF"/>
                              <w:kern w:val="24"/>
                              <w:sz w:val="36"/>
                              <w:szCs w:val="36"/>
                              <w:lang w:bidi="ar-EG"/>
                            </w:rPr>
                          </w:pPr>
                          <w:r w:rsidRPr="00F77577">
                            <w:rPr>
                              <w:rFonts w:eastAsia="Calibri" w:hAnsi="Adobe Arabic" w:cs="Adobe Arabic"/>
                              <w:b/>
                              <w:bCs/>
                              <w:color w:val="FFFFFF"/>
                              <w:kern w:val="24"/>
                              <w:sz w:val="36"/>
                              <w:szCs w:val="36"/>
                              <w:rtl/>
                              <w:lang w:bidi="ar-EG"/>
                            </w:rPr>
                            <w:t>أهمية التوازن بين الحياة المهنية والشخصية للصحة النفسية</w:t>
                          </w:r>
                        </w:p>
                      </w:txbxContent>
                    </v:textbox>
                  </v:shape>
                </v:group>
                <w10:anchorlock/>
              </v:group>
            </w:pict>
          </mc:Fallback>
        </mc:AlternateContent>
      </w:r>
    </w:p>
    <w:p w:rsidR="007C6591" w:rsidRPr="00DD2A38" w:rsidRDefault="007C6591" w:rsidP="00084372">
      <w:r w:rsidRPr="00DD2A38">
        <w:rPr>
          <w:rtl/>
        </w:rPr>
        <w:t>في عالمنا المتسارع اليوم، أصبحت الضغوط المهنية والالتزامات اليومية تحتل جزءا</w:t>
      </w:r>
      <w:r>
        <w:rPr>
          <w:rFonts w:hint="cs"/>
          <w:rtl/>
        </w:rPr>
        <w:t>ً</w:t>
      </w:r>
      <w:r w:rsidRPr="00DD2A38">
        <w:rPr>
          <w:rtl/>
        </w:rPr>
        <w:t xml:space="preserve"> كبيرا</w:t>
      </w:r>
      <w:r>
        <w:rPr>
          <w:rFonts w:hint="cs"/>
          <w:rtl/>
        </w:rPr>
        <w:t>ً</w:t>
      </w:r>
      <w:r w:rsidRPr="00DD2A38">
        <w:rPr>
          <w:rtl/>
        </w:rPr>
        <w:t xml:space="preserve"> من حياتنا. ومع ذلك، فإن غياب التوازن بين الحياة المهنية والشخصية قد يؤدي إلى مشكلات كبيرة على مستوى الصحة النفسية والجسدية. تحقيق هذا التوازن يُعد أمرا</w:t>
      </w:r>
      <w:r>
        <w:rPr>
          <w:rFonts w:hint="cs"/>
          <w:rtl/>
        </w:rPr>
        <w:t>ً</w:t>
      </w:r>
      <w:r w:rsidRPr="00DD2A38">
        <w:rPr>
          <w:rtl/>
        </w:rPr>
        <w:t xml:space="preserve"> ضروريا</w:t>
      </w:r>
      <w:r>
        <w:rPr>
          <w:rFonts w:hint="cs"/>
          <w:rtl/>
        </w:rPr>
        <w:t>ً</w:t>
      </w:r>
      <w:r w:rsidRPr="00DD2A38">
        <w:rPr>
          <w:rtl/>
        </w:rPr>
        <w:t xml:space="preserve"> لتحسين جودة الحياة، وزيادة الإنتاجية، والحفاظ على الصحة النفسية.</w:t>
      </w:r>
    </w:p>
    <w:p w:rsidR="007C6591" w:rsidRPr="00F77577" w:rsidRDefault="00AC742E" w:rsidP="00084372">
      <w:pPr>
        <w:rPr>
          <w:b/>
          <w:bCs/>
          <w:color w:val="168489"/>
        </w:rPr>
      </w:pPr>
      <w:hyperlink r:id="rId165" w:history="1">
        <w:r w:rsidR="007C6591" w:rsidRPr="00AC742E">
          <w:rPr>
            <w:rStyle w:val="Hyperlink"/>
            <w:b/>
            <w:bCs/>
            <w:rtl/>
          </w:rPr>
          <w:t xml:space="preserve">ما هو التوازن بين الحياة المهنية والشخصية؟ </w:t>
        </w:r>
      </w:hyperlink>
      <w:r w:rsidR="007C6591" w:rsidRPr="00F77577">
        <w:rPr>
          <w:b/>
          <w:bCs/>
          <w:color w:val="168489"/>
          <w:rtl/>
        </w:rPr>
        <w:t xml:space="preserve"> </w:t>
      </w:r>
    </w:p>
    <w:p w:rsidR="007C6591" w:rsidRPr="00DD2A38" w:rsidRDefault="00C46A93" w:rsidP="00084372">
      <w:r>
        <w:rPr>
          <w:noProof/>
        </w:rPr>
        <w:drawing>
          <wp:anchor distT="0" distB="0" distL="114300" distR="114300" simplePos="0" relativeHeight="252819456" behindDoc="0" locked="0" layoutInCell="1" allowOverlap="1" wp14:anchorId="13A78F88" wp14:editId="64CF7FF4">
            <wp:simplePos x="0" y="0"/>
            <wp:positionH relativeFrom="margin">
              <wp:align>left</wp:align>
            </wp:positionH>
            <wp:positionV relativeFrom="paragraph">
              <wp:posOffset>12494</wp:posOffset>
            </wp:positionV>
            <wp:extent cx="2647315" cy="1673225"/>
            <wp:effectExtent l="0" t="0" r="635" b="3175"/>
            <wp:wrapSquare wrapText="bothSides"/>
            <wp:docPr id="1608692714" name="Picture 160869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3315" t="19891" r="2619" b="20639"/>
                    <a:stretch/>
                  </pic:blipFill>
                  <pic:spPr bwMode="auto">
                    <a:xfrm>
                      <a:off x="0" y="0"/>
                      <a:ext cx="2647315" cy="1673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6591" w:rsidRPr="00DD2A38">
        <w:rPr>
          <w:rtl/>
        </w:rPr>
        <w:t>التوازن بين الحياة المهنية والشخصية يعني تخصيص وقت كافٍ لكل من العمل والحياة الشخصية بطريقة تُحقق الرضا والسعادة في كلا الجانبين. لا يتعلق الأمر بالمساواة المطلقة بينهما، وإنما بخلق انسجام يسمح للشخص بتلبية احتياجاته المهنية والشخصية دون الإخلال بأي منهما.</w:t>
      </w:r>
    </w:p>
    <w:p w:rsidR="007C6591" w:rsidRDefault="007C6591" w:rsidP="00C46A93">
      <w:pPr>
        <w:keepNext/>
        <w:rPr>
          <w:b/>
          <w:bCs/>
          <w:color w:val="168489"/>
          <w:rtl/>
        </w:rPr>
      </w:pPr>
      <w:r w:rsidRPr="00F77577">
        <w:rPr>
          <w:b/>
          <w:bCs/>
          <w:color w:val="168489"/>
          <w:rtl/>
        </w:rPr>
        <w:lastRenderedPageBreak/>
        <w:t>أهمية التوازن للصحة النفسية</w:t>
      </w:r>
    </w:p>
    <w:p w:rsidR="00C46A93" w:rsidRPr="00F77577" w:rsidRDefault="00C46A93" w:rsidP="00C46A93">
      <w:pPr>
        <w:rPr>
          <w:b/>
          <w:bCs/>
          <w:color w:val="168489"/>
          <w:rtl/>
        </w:rPr>
      </w:pPr>
      <w:r>
        <w:rPr>
          <w:rFonts w:hint="cs"/>
          <w:b/>
          <w:bCs/>
          <w:color w:val="168489"/>
          <w:rtl/>
        </w:rPr>
        <w:t xml:space="preserve">     </w:t>
      </w:r>
      <w:r w:rsidRPr="00C46A93">
        <w:rPr>
          <w:b/>
          <w:bCs/>
          <w:noProof/>
          <w:color w:val="168489"/>
        </w:rPr>
        <mc:AlternateContent>
          <mc:Choice Requires="wpg">
            <w:drawing>
              <wp:inline distT="0" distB="0" distL="0" distR="0" wp14:anchorId="34F29A57" wp14:editId="113C4650">
                <wp:extent cx="5281984" cy="3491346"/>
                <wp:effectExtent l="0" t="0" r="0" b="0"/>
                <wp:docPr id="1608692715" name="Group 2"/>
                <wp:cNvGraphicFramePr/>
                <a:graphic xmlns:a="http://schemas.openxmlformats.org/drawingml/2006/main">
                  <a:graphicData uri="http://schemas.microsoft.com/office/word/2010/wordprocessingGroup">
                    <wpg:wgp>
                      <wpg:cNvGrpSpPr/>
                      <wpg:grpSpPr>
                        <a:xfrm>
                          <a:off x="0" y="0"/>
                          <a:ext cx="5281984" cy="3491346"/>
                          <a:chOff x="0" y="0"/>
                          <a:chExt cx="5281984" cy="3491346"/>
                        </a:xfrm>
                      </wpg:grpSpPr>
                      <wpg:grpSp>
                        <wpg:cNvPr id="1608692716" name="Group 1608692716"/>
                        <wpg:cNvGrpSpPr/>
                        <wpg:grpSpPr>
                          <a:xfrm>
                            <a:off x="0" y="0"/>
                            <a:ext cx="5281984" cy="1682709"/>
                            <a:chOff x="0" y="0"/>
                            <a:chExt cx="5281984" cy="1682709"/>
                          </a:xfrm>
                        </wpg:grpSpPr>
                        <wpg:grpSp>
                          <wpg:cNvPr id="1608692717" name="Group 1608692717"/>
                          <wpg:cNvGrpSpPr/>
                          <wpg:grpSpPr>
                            <a:xfrm>
                              <a:off x="3738986" y="0"/>
                              <a:ext cx="1542998" cy="1544646"/>
                              <a:chOff x="3738986" y="0"/>
                              <a:chExt cx="1542998" cy="1544646"/>
                            </a:xfrm>
                          </wpg:grpSpPr>
                          <wps:wsp>
                            <wps:cNvPr id="1608692718" name="Equals 1608692718"/>
                            <wps:cNvSpPr/>
                            <wps:spPr>
                              <a:xfrm>
                                <a:off x="3912201" y="518830"/>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19" name="TextBox 6"/>
                            <wps:cNvSpPr txBox="1"/>
                            <wps:spPr>
                              <a:xfrm>
                                <a:off x="4198138" y="0"/>
                                <a:ext cx="785495" cy="733425"/>
                              </a:xfrm>
                              <a:prstGeom prst="rect">
                                <a:avLst/>
                              </a:prstGeom>
                              <a:noFill/>
                            </wps:spPr>
                            <wps:txbx>
                              <w:txbxContent>
                                <w:p w:rsidR="00C46A93" w:rsidRDefault="00C46A93"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2720" name="مربع نص 18"/>
                            <wps:cNvSpPr txBox="1"/>
                            <wps:spPr>
                              <a:xfrm>
                                <a:off x="3738986" y="1176776"/>
                                <a:ext cx="1542998" cy="367870"/>
                              </a:xfrm>
                              <a:prstGeom prst="rect">
                                <a:avLst/>
                              </a:prstGeom>
                              <a:noFill/>
                            </wps:spPr>
                            <wps:txbx>
                              <w:txbxContent>
                                <w:p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تقليل التوتر والإجهاد  </w:t>
                                  </w:r>
                                </w:p>
                                <w:p w:rsidR="00C46A93" w:rsidRDefault="00C46A93" w:rsidP="00C46A93">
                                  <w:pPr>
                                    <w:jc w:val="center"/>
                                    <w:rPr>
                                      <w:rFonts w:eastAsia="Calibri" w:hAnsi="Adobe Arabic" w:cs="Adobe Arabic"/>
                                      <w:b/>
                                      <w:bCs/>
                                      <w:kern w:val="24"/>
                                      <w:sz w:val="36"/>
                                      <w:szCs w:val="36"/>
                                      <w:lang w:bidi="ar-EG"/>
                                    </w:rPr>
                                  </w:pPr>
                                </w:p>
                              </w:txbxContent>
                            </wps:txbx>
                            <wps:bodyPr wrap="square" rtlCol="1">
                              <a:noAutofit/>
                            </wps:bodyPr>
                          </wps:wsp>
                        </wpg:grpSp>
                        <wpg:grpSp>
                          <wpg:cNvPr id="1608692721" name="Group 1608692721"/>
                          <wpg:cNvGrpSpPr/>
                          <wpg:grpSpPr>
                            <a:xfrm>
                              <a:off x="1757891" y="0"/>
                              <a:ext cx="1730540" cy="1682709"/>
                              <a:chOff x="1757891" y="0"/>
                              <a:chExt cx="1730540" cy="1682709"/>
                            </a:xfrm>
                          </wpg:grpSpPr>
                          <wps:wsp>
                            <wps:cNvPr id="1608692722" name="Equals 1608692722"/>
                            <wps:cNvSpPr/>
                            <wps:spPr>
                              <a:xfrm>
                                <a:off x="2060521" y="518830"/>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23" name="TextBox 6"/>
                            <wps:cNvSpPr txBox="1"/>
                            <wps:spPr>
                              <a:xfrm>
                                <a:off x="2346679" y="0"/>
                                <a:ext cx="646430" cy="733425"/>
                              </a:xfrm>
                              <a:prstGeom prst="rect">
                                <a:avLst/>
                              </a:prstGeom>
                              <a:noFill/>
                            </wps:spPr>
                            <wps:txbx>
                              <w:txbxContent>
                                <w:p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none" rtlCol="0">
                              <a:spAutoFit/>
                            </wps:bodyPr>
                          </wps:wsp>
                          <wps:wsp>
                            <wps:cNvPr id="1608692724" name="مربع نص 18"/>
                            <wps:cNvSpPr txBox="1"/>
                            <wps:spPr>
                              <a:xfrm>
                                <a:off x="1757891" y="961902"/>
                                <a:ext cx="1730540" cy="720807"/>
                              </a:xfrm>
                              <a:prstGeom prst="rect">
                                <a:avLst/>
                              </a:prstGeom>
                              <a:noFill/>
                            </wps:spPr>
                            <wps:txbx>
                              <w:txbxContent>
                                <w:p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تحسين المزاج والصحة العاطفية  </w:t>
                                  </w:r>
                                </w:p>
                                <w:p w:rsidR="00C46A93" w:rsidRPr="00C46A93" w:rsidRDefault="00C46A93" w:rsidP="00C46A93">
                                  <w:pPr>
                                    <w:jc w:val="center"/>
                                    <w:rPr>
                                      <w:rFonts w:ascii="Adobe Arabic" w:hAnsi="Adobe Arabic" w:cs="Adobe Arabic"/>
                                      <w:b/>
                                      <w:bCs/>
                                      <w:kern w:val="24"/>
                                      <w:sz w:val="36"/>
                                      <w:szCs w:val="36"/>
                                      <w:lang w:bidi="ar-EG"/>
                                    </w:rPr>
                                  </w:pPr>
                                </w:p>
                              </w:txbxContent>
                            </wps:txbx>
                            <wps:bodyPr wrap="square" rtlCol="1">
                              <a:noAutofit/>
                            </wps:bodyPr>
                          </wps:wsp>
                        </wpg:grpSp>
                        <wpg:grpSp>
                          <wpg:cNvPr id="1608692725" name="Group 1608692725"/>
                          <wpg:cNvGrpSpPr/>
                          <wpg:grpSpPr>
                            <a:xfrm>
                              <a:off x="0" y="0"/>
                              <a:ext cx="1542998" cy="1636481"/>
                              <a:chOff x="0" y="0"/>
                              <a:chExt cx="1542998" cy="1636481"/>
                            </a:xfrm>
                          </wpg:grpSpPr>
                          <wps:wsp>
                            <wps:cNvPr id="1608692726" name="Equals 1608692726"/>
                            <wps:cNvSpPr/>
                            <wps:spPr>
                              <a:xfrm>
                                <a:off x="208841" y="518830"/>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27" name="TextBox 6"/>
                            <wps:cNvSpPr txBox="1"/>
                            <wps:spPr>
                              <a:xfrm>
                                <a:off x="495219" y="0"/>
                                <a:ext cx="646430" cy="733425"/>
                              </a:xfrm>
                              <a:prstGeom prst="rect">
                                <a:avLst/>
                              </a:prstGeom>
                              <a:noFill/>
                            </wps:spPr>
                            <wps:txbx>
                              <w:txbxContent>
                                <w:p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none" rtlCol="0">
                              <a:spAutoFit/>
                            </wps:bodyPr>
                          </wps:wsp>
                          <wps:wsp>
                            <wps:cNvPr id="1608692728" name="مربع نص 18"/>
                            <wps:cNvSpPr txBox="1"/>
                            <wps:spPr>
                              <a:xfrm>
                                <a:off x="0" y="1211284"/>
                                <a:ext cx="1542998" cy="425197"/>
                              </a:xfrm>
                              <a:prstGeom prst="rect">
                                <a:avLst/>
                              </a:prstGeom>
                              <a:noFill/>
                            </wps:spPr>
                            <wps:txbx>
                              <w:txbxContent>
                                <w:p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زيادة الإنتاجية والإبداع  </w:t>
                                  </w:r>
                                </w:p>
                                <w:p w:rsidR="00C46A93" w:rsidRDefault="00C46A93" w:rsidP="00C46A93">
                                  <w:pPr>
                                    <w:jc w:val="center"/>
                                    <w:rPr>
                                      <w:rFonts w:ascii="Adobe Arabic" w:hAnsi="Adobe Arabic" w:cs="Adobe Arabic"/>
                                      <w:b/>
                                      <w:bCs/>
                                      <w:kern w:val="24"/>
                                      <w:sz w:val="36"/>
                                      <w:szCs w:val="36"/>
                                      <w:lang w:bidi="ar-EG"/>
                                    </w:rPr>
                                  </w:pPr>
                                </w:p>
                              </w:txbxContent>
                            </wps:txbx>
                            <wps:bodyPr wrap="square" rtlCol="1">
                              <a:noAutofit/>
                            </wps:bodyPr>
                          </wps:wsp>
                        </wpg:grpSp>
                      </wpg:grpSp>
                      <wpg:grpSp>
                        <wpg:cNvPr id="1608692729" name="Group 1608692729"/>
                        <wpg:cNvGrpSpPr/>
                        <wpg:grpSpPr>
                          <a:xfrm>
                            <a:off x="3703322" y="1703746"/>
                            <a:ext cx="1542998" cy="1651367"/>
                            <a:chOff x="3703322" y="1703746"/>
                            <a:chExt cx="1542998" cy="1651367"/>
                          </a:xfrm>
                        </wpg:grpSpPr>
                        <wps:wsp>
                          <wps:cNvPr id="1608692730" name="Equals 1608692730"/>
                          <wps:cNvSpPr/>
                          <wps:spPr>
                            <a:xfrm>
                              <a:off x="3912201" y="2222739"/>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31" name="TextBox 6"/>
                          <wps:cNvSpPr txBox="1"/>
                          <wps:spPr>
                            <a:xfrm>
                              <a:off x="4198138" y="1703746"/>
                              <a:ext cx="785495" cy="733425"/>
                            </a:xfrm>
                            <a:prstGeom prst="rect">
                              <a:avLst/>
                            </a:prstGeom>
                            <a:noFill/>
                          </wps:spPr>
                          <wps:txbx>
                            <w:txbxContent>
                              <w:p w:rsidR="00C46A93" w:rsidRDefault="00C46A93"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square" rtlCol="0">
                            <a:spAutoFit/>
                          </wps:bodyPr>
                        </wps:wsp>
                        <wps:wsp>
                          <wps:cNvPr id="1608692732" name="مربع نص 18"/>
                          <wps:cNvSpPr txBox="1"/>
                          <wps:spPr>
                            <a:xfrm>
                              <a:off x="3703322" y="2778827"/>
                              <a:ext cx="1542998" cy="576286"/>
                            </a:xfrm>
                            <a:prstGeom prst="rect">
                              <a:avLst/>
                            </a:prstGeom>
                            <a:noFill/>
                          </wps:spPr>
                          <wps:txbx>
                            <w:txbxContent>
                              <w:p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الحفاظ على العلاقات الاجتماعية  </w:t>
                                </w:r>
                              </w:p>
                              <w:p w:rsidR="00C46A93" w:rsidRDefault="00C46A93" w:rsidP="00C46A93">
                                <w:pPr>
                                  <w:jc w:val="center"/>
                                  <w:rPr>
                                    <w:rFonts w:eastAsia="Calibri" w:hAnsi="Adobe Arabic" w:cs="Adobe Arabic"/>
                                    <w:b/>
                                    <w:bCs/>
                                    <w:kern w:val="24"/>
                                    <w:sz w:val="36"/>
                                    <w:szCs w:val="36"/>
                                    <w:lang w:bidi="ar-EG"/>
                                  </w:rPr>
                                </w:pPr>
                              </w:p>
                            </w:txbxContent>
                          </wps:txbx>
                          <wps:bodyPr wrap="square" rtlCol="1">
                            <a:noAutofit/>
                          </wps:bodyPr>
                        </wps:wsp>
                      </wpg:grpSp>
                      <wpg:grpSp>
                        <wpg:cNvPr id="1608692733" name="Group 1608692733"/>
                        <wpg:cNvGrpSpPr/>
                        <wpg:grpSpPr>
                          <a:xfrm>
                            <a:off x="2007252" y="1703746"/>
                            <a:ext cx="1305943" cy="1704472"/>
                            <a:chOff x="2007252" y="1703746"/>
                            <a:chExt cx="1305943" cy="1704472"/>
                          </a:xfrm>
                        </wpg:grpSpPr>
                        <wps:wsp>
                          <wps:cNvPr id="1608692734" name="Equals 1608692734"/>
                          <wps:cNvSpPr/>
                          <wps:spPr>
                            <a:xfrm>
                              <a:off x="2060521" y="2222739"/>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35" name="TextBox 6"/>
                          <wps:cNvSpPr txBox="1"/>
                          <wps:spPr>
                            <a:xfrm>
                              <a:off x="2346679" y="1703746"/>
                              <a:ext cx="646430" cy="733425"/>
                            </a:xfrm>
                            <a:prstGeom prst="rect">
                              <a:avLst/>
                            </a:prstGeom>
                            <a:noFill/>
                          </wps:spPr>
                          <wps:txbx>
                            <w:txbxContent>
                              <w:p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none" rtlCol="0">
                            <a:spAutoFit/>
                          </wps:bodyPr>
                        </wps:wsp>
                        <wps:wsp>
                          <wps:cNvPr id="1608692736" name="مربع نص 18"/>
                          <wps:cNvSpPr txBox="1"/>
                          <wps:spPr>
                            <a:xfrm>
                              <a:off x="2007252" y="2765505"/>
                              <a:ext cx="1305943" cy="642713"/>
                            </a:xfrm>
                            <a:prstGeom prst="rect">
                              <a:avLst/>
                            </a:prstGeom>
                            <a:noFill/>
                          </wps:spPr>
                          <wps:txbx>
                            <w:txbxContent>
                              <w:p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الوقاية من الإرهاق المهني</w:t>
                                </w:r>
                              </w:p>
                              <w:p w:rsidR="00C46A93" w:rsidRDefault="00C46A93" w:rsidP="00C46A93">
                                <w:pPr>
                                  <w:jc w:val="center"/>
                                  <w:rPr>
                                    <w:rFonts w:ascii="Adobe Arabic" w:hAnsi="Adobe Arabic" w:cs="Adobe Arabic"/>
                                    <w:b/>
                                    <w:bCs/>
                                    <w:kern w:val="24"/>
                                    <w:sz w:val="36"/>
                                    <w:szCs w:val="36"/>
                                    <w:lang w:bidi="ar-EG"/>
                                  </w:rPr>
                                </w:pPr>
                              </w:p>
                            </w:txbxContent>
                          </wps:txbx>
                          <wps:bodyPr wrap="square" rtlCol="1">
                            <a:noAutofit/>
                          </wps:bodyPr>
                        </wps:wsp>
                      </wpg:grpSp>
                      <wpg:grpSp>
                        <wpg:cNvPr id="1608692737" name="Group 1608692737"/>
                        <wpg:cNvGrpSpPr/>
                        <wpg:grpSpPr>
                          <a:xfrm>
                            <a:off x="71252" y="1703746"/>
                            <a:ext cx="1542998" cy="1787600"/>
                            <a:chOff x="71252" y="1703746"/>
                            <a:chExt cx="1542998" cy="1787600"/>
                          </a:xfrm>
                        </wpg:grpSpPr>
                        <wps:wsp>
                          <wps:cNvPr id="1608692738" name="Equals 1608692738"/>
                          <wps:cNvSpPr/>
                          <wps:spPr>
                            <a:xfrm>
                              <a:off x="208841" y="2222739"/>
                              <a:ext cx="1225615" cy="520881"/>
                            </a:xfrm>
                            <a:prstGeom prst="mathEqual">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39" name="TextBox 6"/>
                          <wps:cNvSpPr txBox="1"/>
                          <wps:spPr>
                            <a:xfrm>
                              <a:off x="495219" y="1703746"/>
                              <a:ext cx="646430" cy="733425"/>
                            </a:xfrm>
                            <a:prstGeom prst="rect">
                              <a:avLst/>
                            </a:prstGeom>
                            <a:noFill/>
                          </wps:spPr>
                          <wps:txbx>
                            <w:txbxContent>
                              <w:p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wps:txbx>
                          <wps:bodyPr wrap="none" rtlCol="0">
                            <a:spAutoFit/>
                          </wps:bodyPr>
                        </wps:wsp>
                        <wps:wsp>
                          <wps:cNvPr id="1608692740" name="مربع نص 18"/>
                          <wps:cNvSpPr txBox="1"/>
                          <wps:spPr>
                            <a:xfrm>
                              <a:off x="71252" y="2800415"/>
                              <a:ext cx="1542998" cy="690931"/>
                            </a:xfrm>
                            <a:prstGeom prst="rect">
                              <a:avLst/>
                            </a:prstGeom>
                            <a:noFill/>
                          </wps:spPr>
                          <wps:txbx>
                            <w:txbxContent>
                              <w:p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تعزيز الشعور بالتحكم في الحياة  </w:t>
                                </w:r>
                              </w:p>
                              <w:p w:rsidR="00C46A93" w:rsidRDefault="00C46A93" w:rsidP="00C46A93">
                                <w:pPr>
                                  <w:jc w:val="center"/>
                                  <w:rPr>
                                    <w:rFonts w:ascii="Adobe Arabic" w:hAnsi="Adobe Arabic" w:cs="Adobe Arabic"/>
                                    <w:b/>
                                    <w:bCs/>
                                    <w:kern w:val="24"/>
                                    <w:sz w:val="36"/>
                                    <w:szCs w:val="36"/>
                                    <w:lang w:bidi="ar-EG"/>
                                  </w:rPr>
                                </w:pPr>
                              </w:p>
                            </w:txbxContent>
                          </wps:txbx>
                          <wps:bodyPr wrap="square" rtlCol="1">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F29A57" id="_x0000_s2545" style="width:415.9pt;height:274.9pt;mso-position-horizontal-relative:char;mso-position-vertical-relative:line" coordsize="52819,34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">
                <v:group id="Group 1608692716" o:spid="_x0000_s2546" style="position:absolute;width:52819;height:16827" coordsize="52819,1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">
                  <v:group id="Group 1608692717" o:spid="_x0000_s2547" style="position:absolute;left:37389;width:15430;height:15446" coordorigin="37389" coordsize="15429,1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">
                    <v:shape id="Equals 1608692718" o:spid="_x0000_s2548" style="position:absolute;left:39122;top:5188;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49" type="#_x0000_t202" style="position:absolute;left:41981;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" filled="f" stroked="f">
                      <v:textbox style="mso-fit-shape-to-text:t">
                        <w:txbxContent>
                          <w:p w14:paraId="2B27DF08" w14:textId="77777777" w:rsidR="00C46A93" w:rsidRDefault="00C46A93"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550" type="#_x0000_t202" style="position:absolute;left:37389;top:11767;width:15430;height:3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" filled="f" stroked="f">
                      <v:textbox>
                        <w:txbxContent>
                          <w:p w14:paraId="5D789F03" w14:textId="77777777"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تقليل التوتر والإجهاد  </w:t>
                            </w:r>
                          </w:p>
                          <w:p w14:paraId="33319249" w14:textId="14821552" w:rsidR="00C46A93" w:rsidRDefault="00C46A93" w:rsidP="00C46A93">
                            <w:pPr>
                              <w:jc w:val="center"/>
                              <w:rPr>
                                <w:rFonts w:eastAsia="Calibri" w:hAnsi="Adobe Arabic" w:cs="Adobe Arabic"/>
                                <w:b/>
                                <w:bCs/>
                                <w:kern w:val="24"/>
                                <w:sz w:val="36"/>
                                <w:szCs w:val="36"/>
                                <w:lang w:bidi="ar-EG"/>
                              </w:rPr>
                            </w:pPr>
                          </w:p>
                        </w:txbxContent>
                      </v:textbox>
                    </v:shape>
                  </v:group>
                  <v:group id="Group 1608692721" o:spid="_x0000_s2551" style="position:absolute;left:17578;width:17306;height:16827" coordorigin="17578" coordsize="17305,1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ZlS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">
                    <v:shape id="Equals 1608692722" o:spid="_x0000_s2552" style="position:absolute;left:20605;top:5188;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53" type="#_x0000_t202" style="position:absolute;left:23466;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" filled="f" stroked="f">
                      <v:textbox style="mso-fit-shape-to-text:t">
                        <w:txbxContent>
                          <w:p w14:paraId="3142F82F" w14:textId="77777777"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shape id="مربع نص 18" o:spid="_x0000_s2554" type="#_x0000_t202" style="position:absolute;left:17578;top:9619;width:17306;height:7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" filled="f" stroked="f">
                      <v:textbox>
                        <w:txbxContent>
                          <w:p w14:paraId="62737F54" w14:textId="77777777"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تحسين المزاج والصحة العاطفية  </w:t>
                            </w:r>
                          </w:p>
                          <w:p w14:paraId="0AF17A10" w14:textId="3BAFCDB5" w:rsidR="00C46A93" w:rsidRPr="00C46A93" w:rsidRDefault="00C46A93" w:rsidP="00C46A93">
                            <w:pPr>
                              <w:jc w:val="center"/>
                              <w:rPr>
                                <w:rFonts w:ascii="Adobe Arabic" w:hAnsi="Adobe Arabic" w:cs="Adobe Arabic"/>
                                <w:b/>
                                <w:bCs/>
                                <w:kern w:val="24"/>
                                <w:sz w:val="36"/>
                                <w:szCs w:val="36"/>
                                <w:lang w:bidi="ar-EG"/>
                              </w:rPr>
                            </w:pPr>
                          </w:p>
                        </w:txbxContent>
                      </v:textbox>
                    </v:shape>
                  </v:group>
                  <v:group id="Group 1608692725" o:spid="_x0000_s2555" style="position:absolute;width:15429;height:16364" coordsize="15429,16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">
                    <v:shape id="Equals 1608692726" o:spid="_x0000_s2556" style="position:absolute;left:2088;top:5188;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57" type="#_x0000_t202" style="position:absolute;left:495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" filled="f" stroked="f">
                      <v:textbox style="mso-fit-shape-to-text:t">
                        <w:txbxContent>
                          <w:p w14:paraId="14842A12" w14:textId="77777777"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مربع نص 18" o:spid="_x0000_s2558" type="#_x0000_t202" style="position:absolute;top:12112;width:15429;height:42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" filled="f" stroked="f">
                      <v:textbox>
                        <w:txbxContent>
                          <w:p w14:paraId="6C67C72F" w14:textId="77777777"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زيادة الإنتاجية والإبداع  </w:t>
                            </w:r>
                          </w:p>
                          <w:p w14:paraId="40705205" w14:textId="244E56E1" w:rsidR="00C46A93" w:rsidRDefault="00C46A93" w:rsidP="00C46A93">
                            <w:pPr>
                              <w:jc w:val="center"/>
                              <w:rPr>
                                <w:rFonts w:ascii="Adobe Arabic" w:hAnsi="Adobe Arabic" w:cs="Adobe Arabic"/>
                                <w:b/>
                                <w:bCs/>
                                <w:kern w:val="24"/>
                                <w:sz w:val="36"/>
                                <w:szCs w:val="36"/>
                                <w:lang w:bidi="ar-EG"/>
                              </w:rPr>
                            </w:pPr>
                          </w:p>
                        </w:txbxContent>
                      </v:textbox>
                    </v:shape>
                  </v:group>
                </v:group>
                <v:group id="Group 1608692729" o:spid="_x0000_s2559" style="position:absolute;left:37033;top:17037;width:15430;height:16514" coordorigin="37033,17037" coordsize="15429,16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">
                  <v:shape id="Equals 1608692730" o:spid="_x0000_s2560" style="position:absolute;left:39122;top:2222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61" type="#_x0000_t202" style="position:absolute;left:41981;top:17037;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" filled="f" stroked="f">
                    <v:textbox style="mso-fit-shape-to-text:t">
                      <w:txbxContent>
                        <w:p w14:paraId="2395D797" w14:textId="77777777" w:rsidR="00C46A93" w:rsidRDefault="00C46A93"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shape id="مربع نص 18" o:spid="_x0000_s2562" type="#_x0000_t202" style="position:absolute;left:37033;top:27788;width:15430;height:5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" filled="f" stroked="f">
                    <v:textbox>
                      <w:txbxContent>
                        <w:p w14:paraId="4E475F18" w14:textId="77777777"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الحفاظ على العلاقات الاجتماعية  </w:t>
                          </w:r>
                        </w:p>
                        <w:p w14:paraId="2F8B58C2" w14:textId="4975FBBD" w:rsidR="00C46A93" w:rsidRDefault="00C46A93" w:rsidP="00C46A93">
                          <w:pPr>
                            <w:jc w:val="center"/>
                            <w:rPr>
                              <w:rFonts w:eastAsia="Calibri" w:hAnsi="Adobe Arabic" w:cs="Adobe Arabic"/>
                              <w:b/>
                              <w:bCs/>
                              <w:kern w:val="24"/>
                              <w:sz w:val="36"/>
                              <w:szCs w:val="36"/>
                              <w:lang w:bidi="ar-EG"/>
                            </w:rPr>
                          </w:pPr>
                        </w:p>
                      </w:txbxContent>
                    </v:textbox>
                  </v:shape>
                </v:group>
                <v:group id="Group 1608692733" o:spid="_x0000_s2563" style="position:absolute;left:20072;top:17037;width:13059;height:17045" coordorigin="20072,17037" coordsize="13059,17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">
                  <v:shape id="Equals 1608692734" o:spid="_x0000_s2564" style="position:absolute;left:20605;top:2222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65" type="#_x0000_t202" style="position:absolute;left:23466;top:17037;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" filled="f" stroked="f">
                    <v:textbox style="mso-fit-shape-to-text:t">
                      <w:txbxContent>
                        <w:p w14:paraId="0CEA1E0D" w14:textId="77777777"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2566" type="#_x0000_t202" style="position:absolute;left:20072;top:27655;width:13059;height:6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" filled="f" stroked="f">
                    <v:textbox>
                      <w:txbxContent>
                        <w:p w14:paraId="7AD318AC" w14:textId="77777777"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الوقاية من الإرهاق المهني</w:t>
                          </w:r>
                        </w:p>
                        <w:p w14:paraId="7C413855" w14:textId="4A3BFFDA" w:rsidR="00C46A93" w:rsidRDefault="00C46A93" w:rsidP="00C46A93">
                          <w:pPr>
                            <w:jc w:val="center"/>
                            <w:rPr>
                              <w:rFonts w:ascii="Adobe Arabic" w:hAnsi="Adobe Arabic" w:cs="Adobe Arabic"/>
                              <w:b/>
                              <w:bCs/>
                              <w:kern w:val="24"/>
                              <w:sz w:val="36"/>
                              <w:szCs w:val="36"/>
                              <w:lang w:bidi="ar-EG"/>
                            </w:rPr>
                          </w:pPr>
                        </w:p>
                      </w:txbxContent>
                    </v:textbox>
                  </v:shape>
                </v:group>
                <v:group id="Group 1608692737" o:spid="_x0000_s2567" style="position:absolute;left:712;top:17037;width:15430;height:17876" coordorigin="712,17037" coordsize="15429,17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">
                  <v:shape id="Equals 1608692738" o:spid="_x0000_s2568" style="position:absolute;left:2088;top:2222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" path="m162455,107301r900705,l1063160,229813r-900705,l162455,107301xm162455,291068r900705,l1063160,413580r-900705,l162455,291068xe" fillcolor="#168489"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2569" type="#_x0000_t202" style="position:absolute;left:4952;top:17037;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" filled="f" stroked="f">
                    <v:textbox style="mso-fit-shape-to-text:t">
                      <w:txbxContent>
                        <w:p w14:paraId="402A793A" w14:textId="77777777" w:rsidR="00C46A93" w:rsidRDefault="00C46A93" w:rsidP="00C46A93">
                          <w:pPr>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06</w:t>
                          </w:r>
                        </w:p>
                      </w:txbxContent>
                    </v:textbox>
                  </v:shape>
                  <v:shape id="مربع نص 18" o:spid="_x0000_s2570" type="#_x0000_t202" style="position:absolute;left:712;top:28004;width:15430;height:6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" filled="f" stroked="f">
                    <v:textbox>
                      <w:txbxContent>
                        <w:p w14:paraId="65EC739D" w14:textId="77777777" w:rsidR="00C46A93" w:rsidRPr="00C46A93" w:rsidRDefault="00C46A93" w:rsidP="00C46A93">
                          <w:pPr>
                            <w:jc w:val="center"/>
                            <w:rPr>
                              <w:rFonts w:eastAsia="Calibri" w:hAnsi="Adobe Arabic" w:cs="Adobe Arabic"/>
                              <w:b/>
                              <w:bCs/>
                              <w:kern w:val="24"/>
                              <w:sz w:val="36"/>
                              <w:szCs w:val="36"/>
                              <w:lang w:bidi="ar-EG"/>
                            </w:rPr>
                          </w:pPr>
                          <w:r w:rsidRPr="00C46A93">
                            <w:rPr>
                              <w:rFonts w:eastAsia="Calibri" w:hAnsi="Adobe Arabic" w:cs="Adobe Arabic"/>
                              <w:b/>
                              <w:bCs/>
                              <w:kern w:val="24"/>
                              <w:sz w:val="36"/>
                              <w:szCs w:val="36"/>
                              <w:rtl/>
                              <w:lang w:bidi="ar-EG"/>
                            </w:rPr>
                            <w:t xml:space="preserve">تعزيز الشعور بالتحكم في الحياة  </w:t>
                          </w:r>
                        </w:p>
                        <w:p w14:paraId="250DC345" w14:textId="30FC9BA9" w:rsidR="00C46A93" w:rsidRDefault="00C46A93" w:rsidP="00C46A93">
                          <w:pPr>
                            <w:jc w:val="center"/>
                            <w:rPr>
                              <w:rFonts w:ascii="Adobe Arabic" w:hAnsi="Adobe Arabic" w:cs="Adobe Arabic"/>
                              <w:b/>
                              <w:bCs/>
                              <w:kern w:val="24"/>
                              <w:sz w:val="36"/>
                              <w:szCs w:val="36"/>
                              <w:lang w:bidi="ar-EG"/>
                            </w:rPr>
                          </w:pPr>
                        </w:p>
                      </w:txbxContent>
                    </v:textbox>
                  </v:shape>
                </v:group>
                <w10:anchorlock/>
              </v:group>
            </w:pict>
          </mc:Fallback>
        </mc:AlternateContent>
      </w:r>
    </w:p>
    <w:p w:rsidR="00084372" w:rsidRPr="00F75467" w:rsidRDefault="00084372" w:rsidP="00084372">
      <w:pPr>
        <w:rPr>
          <w:b/>
          <w:bCs/>
        </w:rPr>
      </w:pPr>
      <w:r w:rsidRPr="002A078C">
        <w:rPr>
          <w:rFonts w:ascii="Sakkal Majalla" w:hAnsi="Sakkal Majalla"/>
          <w:noProof/>
          <w:sz w:val="34"/>
        </w:rPr>
        <mc:AlternateContent>
          <mc:Choice Requires="wpg">
            <w:drawing>
              <wp:inline distT="0" distB="0" distL="0" distR="0" wp14:anchorId="62C9931A" wp14:editId="7923C337">
                <wp:extent cx="5731510" cy="892088"/>
                <wp:effectExtent l="0" t="0" r="2540" b="22860"/>
                <wp:docPr id="16086918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55" name="مجموعة 47"/>
                        <wpg:cNvGrpSpPr/>
                        <wpg:grpSpPr>
                          <a:xfrm>
                            <a:off x="0" y="0"/>
                            <a:ext cx="5731510" cy="895351"/>
                            <a:chOff x="0" y="0"/>
                            <a:chExt cx="5878196" cy="918845"/>
                          </a:xfrm>
                        </wpg:grpSpPr>
                        <wpg:grpSp>
                          <wpg:cNvPr id="1608691856" name="مجموعة 48"/>
                          <wpg:cNvGrpSpPr/>
                          <wpg:grpSpPr>
                            <a:xfrm>
                              <a:off x="0" y="0"/>
                              <a:ext cx="5878196" cy="918845"/>
                              <a:chOff x="0" y="0"/>
                              <a:chExt cx="6240348" cy="919070"/>
                            </a:xfrm>
                          </wpg:grpSpPr>
                          <wpg:grpSp>
                            <wpg:cNvPr id="1608691857" name="مجموعة 49"/>
                            <wpg:cNvGrpSpPr/>
                            <wpg:grpSpPr>
                              <a:xfrm>
                                <a:off x="0" y="169208"/>
                                <a:ext cx="5433072" cy="580613"/>
                                <a:chOff x="0" y="169208"/>
                                <a:chExt cx="5433072" cy="580613"/>
                              </a:xfrm>
                            </wpg:grpSpPr>
                            <wps:wsp>
                              <wps:cNvPr id="16086918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61"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تقليل التوتر والإجهاد  </w:t>
                                </w:r>
                              </w:p>
                            </w:txbxContent>
                          </wps:txbx>
                          <wps:bodyPr wrap="square" rtlCol="1">
                            <a:spAutoFit/>
                          </wps:bodyPr>
                        </wps:wsp>
                      </wpg:grpSp>
                      <pic:pic xmlns:pic="http://schemas.openxmlformats.org/drawingml/2006/picture">
                        <pic:nvPicPr>
                          <pic:cNvPr id="160869186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2C9931A" id="_x0000_s25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D+SGu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5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">
                  <v:group id="مجموعة 48" o:spid="_x0000_s25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">
                    <v:group id="مجموعة 49" o:spid="_x0000_s25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">
                      <v:shape id="شكل حر 50" o:spid="_x0000_s25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" fillcolor="#a5a5a5 [2092]" stroked="f" strokeweight="1pt">
                        <v:stroke joinstyle="miter"/>
                      </v:roundrect>
                    </v:group>
                    <v:oval id="شكل بيضاوي 52" o:spid="_x0000_s25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" filled="f" strokecolor="#168489" strokeweight="1pt">
                      <v:stroke joinstyle="miter"/>
                    </v:oval>
                  </v:group>
                  <v:shape id="مربع نص 41" o:spid="_x0000_s25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" filled="f" stroked="f">
                    <v:textbox style="mso-fit-shape-to-text:t">
                      <w:txbxContent>
                        <w:p w14:paraId="3B92999F" w14:textId="7FAB107E"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تقليل التوتر والإجهاد  </w:t>
                          </w:r>
                        </w:p>
                      </w:txbxContent>
                    </v:textbox>
                  </v:shape>
                </v:group>
                <v:shape id="صورة 54" o:spid="_x0000_s25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العمل المفرط أو التفكير المستمر بالعمل يؤدي إلى زيادة مستويات التوتر، مما يؤثر سلبا</w:t>
      </w:r>
      <w:r>
        <w:rPr>
          <w:rFonts w:hint="cs"/>
          <w:rtl/>
        </w:rPr>
        <w:t>ً</w:t>
      </w:r>
      <w:r w:rsidRPr="00DD2A38">
        <w:rPr>
          <w:rtl/>
        </w:rPr>
        <w:t xml:space="preserve"> على الصحة النفسية.  </w:t>
      </w:r>
    </w:p>
    <w:p w:rsidR="007C6591" w:rsidRPr="00DD2A38" w:rsidRDefault="007C6591" w:rsidP="00084372">
      <w:r w:rsidRPr="00DD2A38">
        <w:rPr>
          <w:rtl/>
        </w:rPr>
        <w:t xml:space="preserve">   - التوازن يُتيح وقتا</w:t>
      </w:r>
      <w:r>
        <w:rPr>
          <w:rFonts w:hint="cs"/>
          <w:rtl/>
        </w:rPr>
        <w:t>ً</w:t>
      </w:r>
      <w:r w:rsidRPr="00DD2A38">
        <w:rPr>
          <w:rtl/>
        </w:rPr>
        <w:t xml:space="preserve"> للراحة والاسترخاء، مما يساعد على تقليل القلق والإجهاد.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045B899" wp14:editId="0D23B9A8">
                <wp:extent cx="5731510" cy="892088"/>
                <wp:effectExtent l="0" t="0" r="2540" b="22860"/>
                <wp:docPr id="160869184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46" name="مجموعة 47"/>
                        <wpg:cNvGrpSpPr/>
                        <wpg:grpSpPr>
                          <a:xfrm>
                            <a:off x="0" y="0"/>
                            <a:ext cx="5731510" cy="895351"/>
                            <a:chOff x="0" y="0"/>
                            <a:chExt cx="5878196" cy="918845"/>
                          </a:xfrm>
                        </wpg:grpSpPr>
                        <wpg:grpSp>
                          <wpg:cNvPr id="1608691847" name="مجموعة 48"/>
                          <wpg:cNvGrpSpPr/>
                          <wpg:grpSpPr>
                            <a:xfrm>
                              <a:off x="0" y="0"/>
                              <a:ext cx="5878196" cy="918845"/>
                              <a:chOff x="0" y="0"/>
                              <a:chExt cx="6240348" cy="919070"/>
                            </a:xfrm>
                          </wpg:grpSpPr>
                          <wpg:grpSp>
                            <wpg:cNvPr id="1608691848" name="مجموعة 49"/>
                            <wpg:cNvGrpSpPr/>
                            <wpg:grpSpPr>
                              <a:xfrm>
                                <a:off x="0" y="169208"/>
                                <a:ext cx="5433072" cy="580613"/>
                                <a:chOff x="0" y="169208"/>
                                <a:chExt cx="5433072" cy="580613"/>
                              </a:xfrm>
                            </wpg:grpSpPr>
                            <wps:wsp>
                              <wps:cNvPr id="16086918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52"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تحسين المزاج والصحة العاطفية  </w:t>
                                </w:r>
                              </w:p>
                            </w:txbxContent>
                          </wps:txbx>
                          <wps:bodyPr wrap="square" rtlCol="1">
                            <a:spAutoFit/>
                          </wps:bodyPr>
                        </wps:wsp>
                      </wpg:grpSp>
                      <pic:pic xmlns:pic="http://schemas.openxmlformats.org/drawingml/2006/picture">
                        <pic:nvPicPr>
                          <pic:cNvPr id="160869185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045B899" id="_x0000_s25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gugd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WoLo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5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">
                  <v:group id="مجموعة 48" o:spid="_x0000_s25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aha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">
                    <v:group id="مجموعة 49" o:spid="_x0000_s25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">
                      <v:shape id="شكل حر 50" o:spid="_x0000_s25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" fillcolor="#a5a5a5 [2092]" stroked="f" strokeweight="1pt">
                        <v:stroke joinstyle="miter"/>
                      </v:roundrect>
                    </v:group>
                    <v:oval id="شكل بيضاوي 52" o:spid="_x0000_s25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" filled="f" strokecolor="#168489" strokeweight="1pt">
                      <v:stroke joinstyle="miter"/>
                    </v:oval>
                  </v:group>
                  <v:shape id="مربع نص 41" o:spid="_x0000_s258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" filled="f" stroked="f">
                    <v:textbox style="mso-fit-shape-to-text:t">
                      <w:txbxContent>
                        <w:p w14:paraId="5C879E3B" w14:textId="082E939A"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تحسين المزاج والصحة العاطفية  </w:t>
                          </w:r>
                        </w:p>
                      </w:txbxContent>
                    </v:textbox>
                  </v:shape>
                </v:group>
                <v:shape id="صورة 54" o:spid="_x0000_s25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قضاء وقت مع العائلة والأصدقاء أو ممارسة الهوايات يُعزز الشعور بالسعادة والرضا.  </w:t>
      </w:r>
    </w:p>
    <w:p w:rsidR="007C6591" w:rsidRPr="00DD2A38" w:rsidRDefault="007C6591" w:rsidP="00084372">
      <w:r w:rsidRPr="00DD2A38">
        <w:rPr>
          <w:rtl/>
        </w:rPr>
        <w:t xml:space="preserve">   - الأشخاص الذين يحققون توازنا</w:t>
      </w:r>
      <w:r>
        <w:rPr>
          <w:rFonts w:hint="cs"/>
          <w:rtl/>
        </w:rPr>
        <w:t>ً</w:t>
      </w:r>
      <w:r w:rsidRPr="00DD2A38">
        <w:rPr>
          <w:rtl/>
        </w:rPr>
        <w:t xml:space="preserve"> جيد</w:t>
      </w:r>
      <w:r>
        <w:rPr>
          <w:rFonts w:hint="cs"/>
          <w:rtl/>
        </w:rPr>
        <w:t>اً</w:t>
      </w:r>
      <w:r w:rsidRPr="00DD2A38">
        <w:rPr>
          <w:rtl/>
        </w:rPr>
        <w:t xml:space="preserve"> بين حياتهم المهنية والشخصية يكونون أكثر قدرة على التعامل مع مشاعرهم بشكل إيجابي.  </w:t>
      </w:r>
    </w:p>
    <w:p w:rsidR="007C6591" w:rsidRPr="00DD2A38" w:rsidRDefault="00084372" w:rsidP="00C46A93">
      <w:pPr>
        <w:keepNext/>
      </w:pPr>
      <w:r w:rsidRPr="002A078C">
        <w:rPr>
          <w:rFonts w:ascii="Sakkal Majalla" w:hAnsi="Sakkal Majalla"/>
          <w:noProof/>
          <w:sz w:val="34"/>
        </w:rPr>
        <w:lastRenderedPageBreak/>
        <mc:AlternateContent>
          <mc:Choice Requires="wpg">
            <w:drawing>
              <wp:inline distT="0" distB="0" distL="0" distR="0" wp14:anchorId="1D9D4CBB" wp14:editId="6CBE531E">
                <wp:extent cx="5731510" cy="892088"/>
                <wp:effectExtent l="0" t="0" r="2540" b="22860"/>
                <wp:docPr id="160869183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37" name="مجموعة 47"/>
                        <wpg:cNvGrpSpPr/>
                        <wpg:grpSpPr>
                          <a:xfrm>
                            <a:off x="0" y="0"/>
                            <a:ext cx="5731510" cy="895351"/>
                            <a:chOff x="0" y="0"/>
                            <a:chExt cx="5878196" cy="918845"/>
                          </a:xfrm>
                        </wpg:grpSpPr>
                        <wpg:grpSp>
                          <wpg:cNvPr id="1608691838" name="مجموعة 48"/>
                          <wpg:cNvGrpSpPr/>
                          <wpg:grpSpPr>
                            <a:xfrm>
                              <a:off x="0" y="0"/>
                              <a:ext cx="5878196" cy="918845"/>
                              <a:chOff x="0" y="0"/>
                              <a:chExt cx="6240348" cy="919070"/>
                            </a:xfrm>
                          </wpg:grpSpPr>
                          <wpg:grpSp>
                            <wpg:cNvPr id="1608691839" name="مجموعة 49"/>
                            <wpg:cNvGrpSpPr/>
                            <wpg:grpSpPr>
                              <a:xfrm>
                                <a:off x="0" y="169208"/>
                                <a:ext cx="5433072" cy="580613"/>
                                <a:chOff x="0" y="169208"/>
                                <a:chExt cx="5433072" cy="580613"/>
                              </a:xfrm>
                            </wpg:grpSpPr>
                            <wps:wsp>
                              <wps:cNvPr id="16086918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43"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زيادة الإنتاجية والإبداع  </w:t>
                                </w:r>
                              </w:p>
                            </w:txbxContent>
                          </wps:txbx>
                          <wps:bodyPr wrap="square" rtlCol="1">
                            <a:spAutoFit/>
                          </wps:bodyPr>
                        </wps:wsp>
                      </wpg:grpSp>
                      <pic:pic xmlns:pic="http://schemas.openxmlformats.org/drawingml/2006/picture">
                        <pic:nvPicPr>
                          <pic:cNvPr id="160869184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D9D4CBB" id="_x0000_s258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yCrbQ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H5yCr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25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">
                  <v:group id="مجموعة 48" o:spid="_x0000_s25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">
                    <v:group id="مجموعة 49" o:spid="_x0000_s25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">
                      <v:shape id="شكل حر 50" o:spid="_x0000_s25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" fillcolor="#a5a5a5 [2092]" stroked="f" strokeweight="1pt">
                        <v:stroke joinstyle="miter"/>
                      </v:roundrect>
                    </v:group>
                    <v:oval id="شكل بيضاوي 52" o:spid="_x0000_s25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" filled="f" strokecolor="#168489" strokeweight="1pt">
                      <v:stroke joinstyle="miter"/>
                    </v:oval>
                  </v:group>
                  <v:shape id="مربع نص 41" o:spid="_x0000_s259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" filled="f" stroked="f">
                    <v:textbox style="mso-fit-shape-to-text:t">
                      <w:txbxContent>
                        <w:p w14:paraId="496F2231" w14:textId="53E9C1FE"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زيادة الإنتاجية والإبداع  </w:t>
                          </w:r>
                        </w:p>
                      </w:txbxContent>
                    </v:textbox>
                  </v:shape>
                </v:group>
                <v:shape id="صورة 54" o:spid="_x0000_s25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الراحة النفسية الناتجة عن التوازن تُساعد على تحسين التركيز والإبداع أثناء العمل.  </w:t>
      </w:r>
    </w:p>
    <w:p w:rsidR="007C6591" w:rsidRPr="00DD2A38" w:rsidRDefault="007C6591" w:rsidP="00084372">
      <w:r w:rsidRPr="00DD2A38">
        <w:rPr>
          <w:rtl/>
        </w:rPr>
        <w:t xml:space="preserve">   - الشخص الذي يشعر بالرضا في حياته الشخصية يكون أكثر قدرة على تقديم أداء مميز في عمله.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9270AC2" wp14:editId="084E9322">
                <wp:extent cx="5731510" cy="892088"/>
                <wp:effectExtent l="0" t="0" r="2540" b="22860"/>
                <wp:docPr id="16086918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28" name="مجموعة 47"/>
                        <wpg:cNvGrpSpPr/>
                        <wpg:grpSpPr>
                          <a:xfrm>
                            <a:off x="0" y="0"/>
                            <a:ext cx="5731510" cy="895351"/>
                            <a:chOff x="0" y="0"/>
                            <a:chExt cx="5878196" cy="918845"/>
                          </a:xfrm>
                        </wpg:grpSpPr>
                        <wpg:grpSp>
                          <wpg:cNvPr id="1608691829" name="مجموعة 48"/>
                          <wpg:cNvGrpSpPr/>
                          <wpg:grpSpPr>
                            <a:xfrm>
                              <a:off x="0" y="0"/>
                              <a:ext cx="5878196" cy="918845"/>
                              <a:chOff x="0" y="0"/>
                              <a:chExt cx="6240348" cy="919070"/>
                            </a:xfrm>
                          </wpg:grpSpPr>
                          <wpg:grpSp>
                            <wpg:cNvPr id="1608691830" name="مجموعة 49"/>
                            <wpg:cNvGrpSpPr/>
                            <wpg:grpSpPr>
                              <a:xfrm>
                                <a:off x="0" y="169208"/>
                                <a:ext cx="5433072" cy="580613"/>
                                <a:chOff x="0" y="169208"/>
                                <a:chExt cx="5433072" cy="580613"/>
                              </a:xfrm>
                            </wpg:grpSpPr>
                            <wps:wsp>
                              <wps:cNvPr id="16086918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34"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الحفاظ على العلاقات الاجتماعية  </w:t>
                                </w:r>
                              </w:p>
                            </w:txbxContent>
                          </wps:txbx>
                          <wps:bodyPr wrap="square" rtlCol="1">
                            <a:spAutoFit/>
                          </wps:bodyPr>
                        </wps:wsp>
                      </wpg:grpSp>
                      <pic:pic xmlns:pic="http://schemas.openxmlformats.org/drawingml/2006/picture">
                        <pic:nvPicPr>
                          <pic:cNvPr id="160869183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270AC2" id="_x0000_s259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sTfcA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VSsTf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5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">
                  <v:group id="مجموعة 48" o:spid="_x0000_s26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">
                    <v:group id="مجموعة 49" o:spid="_x0000_s26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">
                      <v:shape id="شكل حر 50" o:spid="_x0000_s26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" fillcolor="#a5a5a5 [2092]" stroked="f" strokeweight="1pt">
                        <v:stroke joinstyle="miter"/>
                      </v:roundrect>
                    </v:group>
                    <v:oval id="شكل بيضاوي 52" o:spid="_x0000_s26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" filled="f" strokecolor="#168489" strokeweight="1pt">
                      <v:stroke joinstyle="miter"/>
                    </v:oval>
                  </v:group>
                  <v:shape id="مربع نص 41" o:spid="_x0000_s260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" filled="f" stroked="f">
                    <v:textbox style="mso-fit-shape-to-text:t">
                      <w:txbxContent>
                        <w:p w14:paraId="3D46B859" w14:textId="02840042"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الحفاظ على العلاقات الاجتماعية  </w:t>
                          </w:r>
                        </w:p>
                      </w:txbxContent>
                    </v:textbox>
                  </v:shape>
                </v:group>
                <v:shape id="صورة 54" o:spid="_x0000_s26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 العمل الزائد قد يؤدي إلى إهمال العلاقات الاجتماعية، مما يُسبب شعورا</w:t>
      </w:r>
      <w:r>
        <w:rPr>
          <w:rFonts w:hint="cs"/>
          <w:rtl/>
        </w:rPr>
        <w:t>ً</w:t>
      </w:r>
      <w:r w:rsidRPr="00DD2A38">
        <w:rPr>
          <w:rtl/>
        </w:rPr>
        <w:t xml:space="preserve"> بالوحدة والعزلة.  </w:t>
      </w:r>
    </w:p>
    <w:p w:rsidR="007C6591" w:rsidRPr="00DD2A38" w:rsidRDefault="007C6591" w:rsidP="00084372">
      <w:r w:rsidRPr="00DD2A38">
        <w:rPr>
          <w:rtl/>
        </w:rPr>
        <w:t xml:space="preserve">   - تخصيص وقت للعائلة والأصدقاء يُعزز الروابط الاجتماعية ويُحسن الصحة النفسية.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AADB58F" wp14:editId="0EA078CB">
                <wp:extent cx="5731510" cy="892088"/>
                <wp:effectExtent l="0" t="0" r="2540" b="22860"/>
                <wp:docPr id="16086918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19" name="مجموعة 47"/>
                        <wpg:cNvGrpSpPr/>
                        <wpg:grpSpPr>
                          <a:xfrm>
                            <a:off x="0" y="0"/>
                            <a:ext cx="5731510" cy="895351"/>
                            <a:chOff x="0" y="0"/>
                            <a:chExt cx="5878196" cy="918845"/>
                          </a:xfrm>
                        </wpg:grpSpPr>
                        <wpg:grpSp>
                          <wpg:cNvPr id="1608691820" name="مجموعة 48"/>
                          <wpg:cNvGrpSpPr/>
                          <wpg:grpSpPr>
                            <a:xfrm>
                              <a:off x="0" y="0"/>
                              <a:ext cx="5878196" cy="918845"/>
                              <a:chOff x="0" y="0"/>
                              <a:chExt cx="6240348" cy="919070"/>
                            </a:xfrm>
                          </wpg:grpSpPr>
                          <wpg:grpSp>
                            <wpg:cNvPr id="1608691821" name="مجموعة 49"/>
                            <wpg:cNvGrpSpPr/>
                            <wpg:grpSpPr>
                              <a:xfrm>
                                <a:off x="0" y="169208"/>
                                <a:ext cx="5433072" cy="580613"/>
                                <a:chOff x="0" y="169208"/>
                                <a:chExt cx="5433072" cy="580613"/>
                              </a:xfrm>
                            </wpg:grpSpPr>
                            <wps:wsp>
                              <wps:cNvPr id="16086918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25"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الوقاية من الإرهاق المهني</w:t>
                                </w:r>
                              </w:p>
                            </w:txbxContent>
                          </wps:txbx>
                          <wps:bodyPr wrap="square" rtlCol="1">
                            <a:spAutoFit/>
                          </wps:bodyPr>
                        </wps:wsp>
                      </wpg:grpSp>
                      <pic:pic xmlns:pic="http://schemas.openxmlformats.org/drawingml/2006/picture">
                        <pic:nvPicPr>
                          <pic:cNvPr id="160869182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AADB58F" id="_x0000_s26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YK6cA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qEYK6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26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">
                  <v:group id="مجموعة 48" o:spid="_x0000_s26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">
                    <v:group id="مجموعة 49" o:spid="_x0000_s26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">
                      <v:shape id="شكل حر 50" o:spid="_x0000_s26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" fillcolor="#a5a5a5 [2092]" stroked="f" strokeweight="1pt">
                        <v:stroke joinstyle="miter"/>
                      </v:roundrect>
                    </v:group>
                    <v:oval id="شكل بيضاوي 52" o:spid="_x0000_s26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" filled="f" strokecolor="#168489" strokeweight="1pt">
                      <v:stroke joinstyle="miter"/>
                    </v:oval>
                  </v:group>
                  <v:shape id="مربع نص 41" o:spid="_x0000_s261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" filled="f" stroked="f">
                    <v:textbox style="mso-fit-shape-to-text:t">
                      <w:txbxContent>
                        <w:p w14:paraId="75D32A97" w14:textId="7B39AA98"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الوقاية من الإرهاق المهني</w:t>
                          </w:r>
                        </w:p>
                      </w:txbxContent>
                    </v:textbox>
                  </v:shape>
                </v:group>
                <v:shape id="صورة 54" o:spid="_x0000_s26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 الإرهاق ينتج عن العمل المستمر دون أخذ قسط كافٍ من الراحة.  </w:t>
      </w:r>
    </w:p>
    <w:p w:rsidR="007C6591" w:rsidRPr="00DD2A38" w:rsidRDefault="007C6591" w:rsidP="00084372">
      <w:r w:rsidRPr="00DD2A38">
        <w:rPr>
          <w:rtl/>
        </w:rPr>
        <w:t xml:space="preserve">   - التوازن يُساعد على تجن</w:t>
      </w:r>
      <w:r>
        <w:rPr>
          <w:rFonts w:hint="cs"/>
          <w:rtl/>
        </w:rPr>
        <w:t>ّ</w:t>
      </w:r>
      <w:r w:rsidRPr="00DD2A38">
        <w:rPr>
          <w:rtl/>
        </w:rPr>
        <w:t xml:space="preserve">ب الإرهاق من خلال تخصيص وقت للاستجمام واستعادة الطاقة.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4C17107" wp14:editId="0845B8E7">
                <wp:extent cx="5731510" cy="892088"/>
                <wp:effectExtent l="0" t="0" r="2540" b="22860"/>
                <wp:docPr id="16086918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10" name="مجموعة 47"/>
                        <wpg:cNvGrpSpPr/>
                        <wpg:grpSpPr>
                          <a:xfrm>
                            <a:off x="0" y="0"/>
                            <a:ext cx="5731510" cy="895351"/>
                            <a:chOff x="0" y="0"/>
                            <a:chExt cx="5878196" cy="918845"/>
                          </a:xfrm>
                        </wpg:grpSpPr>
                        <wpg:grpSp>
                          <wpg:cNvPr id="1608691811" name="مجموعة 48"/>
                          <wpg:cNvGrpSpPr/>
                          <wpg:grpSpPr>
                            <a:xfrm>
                              <a:off x="0" y="0"/>
                              <a:ext cx="5878196" cy="918845"/>
                              <a:chOff x="0" y="0"/>
                              <a:chExt cx="6240348" cy="919070"/>
                            </a:xfrm>
                          </wpg:grpSpPr>
                          <wpg:grpSp>
                            <wpg:cNvPr id="1608691812" name="مجموعة 49"/>
                            <wpg:cNvGrpSpPr/>
                            <wpg:grpSpPr>
                              <a:xfrm>
                                <a:off x="0" y="169208"/>
                                <a:ext cx="5433072" cy="580613"/>
                                <a:chOff x="0" y="169208"/>
                                <a:chExt cx="5433072" cy="580613"/>
                              </a:xfrm>
                            </wpg:grpSpPr>
                            <wps:wsp>
                              <wps:cNvPr id="16086918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16"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تعزيز الشعور بالتحكم في الحياة  </w:t>
                                </w:r>
                              </w:p>
                            </w:txbxContent>
                          </wps:txbx>
                          <wps:bodyPr wrap="square" rtlCol="1">
                            <a:spAutoFit/>
                          </wps:bodyPr>
                        </wps:wsp>
                      </wpg:grpSp>
                      <pic:pic xmlns:pic="http://schemas.openxmlformats.org/drawingml/2006/picture">
                        <pic:nvPicPr>
                          <pic:cNvPr id="160869181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4C17107" id="_x0000_s26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doGdA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3xHaB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6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">
                  <v:group id="مجموعة 48" o:spid="_x0000_s26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">
                    <v:group id="مجموعة 49" o:spid="_x0000_s26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">
                      <v:shape id="شكل حر 50" o:spid="_x0000_s26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" fillcolor="#a5a5a5 [2092]" stroked="f" strokeweight="1pt">
                        <v:stroke joinstyle="miter"/>
                      </v:roundrect>
                    </v:group>
                    <v:oval id="شكل بيضاوي 52" o:spid="_x0000_s26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" filled="f" strokecolor="#168489" strokeweight="1pt">
                      <v:stroke joinstyle="miter"/>
                    </v:oval>
                  </v:group>
                  <v:shape id="مربع نص 41" o:spid="_x0000_s262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" filled="f" stroked="f">
                    <v:textbox style="mso-fit-shape-to-text:t">
                      <w:txbxContent>
                        <w:p w14:paraId="657BCA2E" w14:textId="3993FBEE"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تعزيز الشعور بالتحكم في الحياة  </w:t>
                          </w:r>
                        </w:p>
                      </w:txbxContent>
                    </v:textbox>
                  </v:shape>
                </v:group>
                <v:shape id="صورة 54" o:spid="_x0000_s26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">
                  <v:imagedata r:id="rId78" o:title=""/>
                </v:shape>
                <w10:anchorlock/>
              </v:group>
            </w:pict>
          </mc:Fallback>
        </mc:AlternateContent>
      </w:r>
    </w:p>
    <w:p w:rsidR="007C6591" w:rsidRPr="00C46A93" w:rsidRDefault="007C6591" w:rsidP="00C46A93">
      <w:pPr>
        <w:rPr>
          <w:rtl/>
        </w:rPr>
      </w:pPr>
      <w:r w:rsidRPr="00DD2A38">
        <w:rPr>
          <w:rtl/>
        </w:rPr>
        <w:t xml:space="preserve">   - عندما يتمكن الشخص من إدارة حياته المهنية والشخصية بكفاءة، يشعر بقدرته على التحكم في حياته مما يُقلل من مشاعر القلق والإحباط.  </w:t>
      </w:r>
    </w:p>
    <w:p w:rsidR="007C6591" w:rsidRDefault="007C6591" w:rsidP="00084372">
      <w:pPr>
        <w:rPr>
          <w:b/>
          <w:bCs/>
          <w:color w:val="168489"/>
          <w:rtl/>
        </w:rPr>
      </w:pPr>
      <w:r w:rsidRPr="00C46A93">
        <w:rPr>
          <w:rFonts w:hint="cs"/>
          <w:b/>
          <w:bCs/>
          <w:color w:val="168489"/>
          <w:rtl/>
        </w:rPr>
        <w:t>ال</w:t>
      </w:r>
      <w:r w:rsidRPr="00C46A93">
        <w:rPr>
          <w:b/>
          <w:bCs/>
          <w:color w:val="168489"/>
          <w:rtl/>
        </w:rPr>
        <w:t>عوامل تؤدي إلى اختلال التوازن</w:t>
      </w:r>
    </w:p>
    <w:p w:rsidR="00C46A93" w:rsidRPr="00C46A93" w:rsidRDefault="00C46A93" w:rsidP="00C46A93">
      <w:pPr>
        <w:bidi w:val="0"/>
        <w:rPr>
          <w:b/>
          <w:bCs/>
          <w:color w:val="168489"/>
        </w:rPr>
      </w:pPr>
      <w:r w:rsidRPr="00C46A93">
        <w:rPr>
          <w:b/>
          <w:bCs/>
          <w:noProof/>
          <w:color w:val="168489"/>
        </w:rPr>
        <mc:AlternateContent>
          <mc:Choice Requires="wpg">
            <w:drawing>
              <wp:inline distT="0" distB="0" distL="0" distR="0" wp14:anchorId="01B9B190" wp14:editId="63604C2D">
                <wp:extent cx="5643292" cy="1835618"/>
                <wp:effectExtent l="0" t="0" r="14605" b="0"/>
                <wp:docPr id="1608692741" name="Group 8"/>
                <wp:cNvGraphicFramePr/>
                <a:graphic xmlns:a="http://schemas.openxmlformats.org/drawingml/2006/main">
                  <a:graphicData uri="http://schemas.microsoft.com/office/word/2010/wordprocessingGroup">
                    <wpg:wgp>
                      <wpg:cNvGrpSpPr/>
                      <wpg:grpSpPr>
                        <a:xfrm>
                          <a:off x="0" y="0"/>
                          <a:ext cx="5643292" cy="1835618"/>
                          <a:chOff x="0" y="0"/>
                          <a:chExt cx="5643292" cy="1835618"/>
                        </a:xfrm>
                      </wpg:grpSpPr>
                      <wpg:grpSp>
                        <wpg:cNvPr id="1608692742" name="Group 1608692742"/>
                        <wpg:cNvGrpSpPr/>
                        <wpg:grpSpPr>
                          <a:xfrm>
                            <a:off x="0" y="0"/>
                            <a:ext cx="1357308" cy="1835618"/>
                            <a:chOff x="0" y="0"/>
                            <a:chExt cx="1357308" cy="1835618"/>
                          </a:xfrm>
                        </wpg:grpSpPr>
                        <wps:wsp>
                          <wps:cNvPr id="1608692743" name="Freeform: Shape 160869274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44" name="TextBox 6"/>
                          <wps:cNvSpPr txBox="1"/>
                          <wps:spPr>
                            <a:xfrm>
                              <a:off x="402418" y="0"/>
                              <a:ext cx="646430" cy="733425"/>
                            </a:xfrm>
                            <a:prstGeom prst="rect">
                              <a:avLst/>
                            </a:prstGeom>
                            <a:noFill/>
                          </wps:spPr>
                          <wps:txbx>
                            <w:txbxContent>
                              <w:p w:rsidR="00C46A93" w:rsidRDefault="00C46A93" w:rsidP="00C46A93">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608692745" name="مربع نص 18"/>
                          <wps:cNvSpPr txBox="1"/>
                          <wps:spPr>
                            <a:xfrm>
                              <a:off x="0" y="1187683"/>
                              <a:ext cx="1357308" cy="647935"/>
                            </a:xfrm>
                            <a:prstGeom prst="rect">
                              <a:avLst/>
                            </a:prstGeom>
                            <a:noFill/>
                          </wps:spPr>
                          <wps:txbx>
                            <w:txbxContent>
                              <w:p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التوقعات العالية من الذات أو الإدارة</w:t>
                                </w:r>
                              </w:p>
                            </w:txbxContent>
                          </wps:txbx>
                          <wps:bodyPr wrap="square" rtlCol="1">
                            <a:noAutofit/>
                          </wps:bodyPr>
                        </wps:wsp>
                      </wpg:grpSp>
                      <wpg:grpSp>
                        <wpg:cNvPr id="1608692746" name="Group 1608692746"/>
                        <wpg:cNvGrpSpPr/>
                        <wpg:grpSpPr>
                          <a:xfrm>
                            <a:off x="1295283" y="0"/>
                            <a:ext cx="4348009" cy="1835618"/>
                            <a:chOff x="1295283" y="0"/>
                            <a:chExt cx="4348009" cy="1835618"/>
                          </a:xfrm>
                        </wpg:grpSpPr>
                        <wpg:grpSp>
                          <wpg:cNvPr id="1608692747" name="Group 1608692747"/>
                          <wpg:cNvGrpSpPr/>
                          <wpg:grpSpPr>
                            <a:xfrm>
                              <a:off x="4285984" y="0"/>
                              <a:ext cx="1357308" cy="1835150"/>
                              <a:chOff x="4285984" y="0"/>
                              <a:chExt cx="1357308" cy="1835150"/>
                            </a:xfrm>
                          </wpg:grpSpPr>
                          <wps:wsp>
                            <wps:cNvPr id="1608692748" name="Freeform: Shape 1608692748"/>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49" name="TextBox 6"/>
                            <wps:cNvSpPr txBox="1"/>
                            <wps:spPr>
                              <a:xfrm>
                                <a:off x="4688402" y="0"/>
                                <a:ext cx="785495" cy="733425"/>
                              </a:xfrm>
                              <a:prstGeom prst="rect">
                                <a:avLst/>
                              </a:prstGeom>
                              <a:noFill/>
                            </wps:spPr>
                            <wps:txbx>
                              <w:txbxContent>
                                <w:p w:rsidR="00C46A93" w:rsidRDefault="00C46A93"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2750" name="مربع نص 18"/>
                            <wps:cNvSpPr txBox="1"/>
                            <wps:spPr>
                              <a:xfrm>
                                <a:off x="4285984" y="1163782"/>
                                <a:ext cx="1357308" cy="671368"/>
                              </a:xfrm>
                              <a:prstGeom prst="rect">
                                <a:avLst/>
                              </a:prstGeom>
                              <a:noFill/>
                            </wps:spPr>
                            <wps:txbx>
                              <w:txbxContent>
                                <w:p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ساعات العمل الطويلة</w:t>
                                  </w:r>
                                </w:p>
                              </w:txbxContent>
                            </wps:txbx>
                            <wps:bodyPr wrap="square" rtlCol="1">
                              <a:noAutofit/>
                            </wps:bodyPr>
                          </wps:wsp>
                        </wpg:grpSp>
                        <wpg:grpSp>
                          <wpg:cNvPr id="1608692751" name="Group 1608692751"/>
                          <wpg:cNvGrpSpPr/>
                          <wpg:grpSpPr>
                            <a:xfrm>
                              <a:off x="2763851" y="0"/>
                              <a:ext cx="1522280" cy="1835618"/>
                              <a:chOff x="2763851" y="0"/>
                              <a:chExt cx="1522280" cy="1835618"/>
                            </a:xfrm>
                          </wpg:grpSpPr>
                          <wps:wsp>
                            <wps:cNvPr id="1608692752" name="Freeform: Shape 1608692752"/>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53" name="TextBox 6"/>
                            <wps:cNvSpPr txBox="1"/>
                            <wps:spPr>
                              <a:xfrm>
                                <a:off x="3248658" y="0"/>
                                <a:ext cx="646430" cy="733425"/>
                              </a:xfrm>
                              <a:prstGeom prst="rect">
                                <a:avLst/>
                              </a:prstGeom>
                              <a:noFill/>
                            </wps:spPr>
                            <wps:txbx>
                              <w:txbxContent>
                                <w:p w:rsidR="00C46A93" w:rsidRDefault="00C46A93" w:rsidP="00C46A93">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608692754" name="مربع نص 18"/>
                            <wps:cNvSpPr txBox="1"/>
                            <wps:spPr>
                              <a:xfrm>
                                <a:off x="2763851" y="1187683"/>
                                <a:ext cx="1522280" cy="647935"/>
                              </a:xfrm>
                              <a:prstGeom prst="rect">
                                <a:avLst/>
                              </a:prstGeom>
                              <a:noFill/>
                            </wps:spPr>
                            <wps:txbx>
                              <w:txbxContent>
                                <w:p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التكنولوجيا والاتصال المستمر</w:t>
                                  </w:r>
                                </w:p>
                              </w:txbxContent>
                            </wps:txbx>
                            <wps:bodyPr wrap="square" rtlCol="1">
                              <a:noAutofit/>
                            </wps:bodyPr>
                          </wps:wsp>
                        </wpg:grpSp>
                        <wpg:grpSp>
                          <wpg:cNvPr id="1608692755" name="Group 1608692755"/>
                          <wpg:cNvGrpSpPr/>
                          <wpg:grpSpPr>
                            <a:xfrm>
                              <a:off x="1295283" y="0"/>
                              <a:ext cx="1590422" cy="1835315"/>
                              <a:chOff x="1295283" y="0"/>
                              <a:chExt cx="1590422" cy="1835315"/>
                            </a:xfrm>
                          </wpg:grpSpPr>
                          <wps:wsp>
                            <wps:cNvPr id="1608692756" name="Freeform: Shape 1608692756"/>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757" name="TextBox 6"/>
                            <wps:cNvSpPr txBox="1"/>
                            <wps:spPr>
                              <a:xfrm>
                                <a:off x="1814228" y="0"/>
                                <a:ext cx="646430" cy="733425"/>
                              </a:xfrm>
                              <a:prstGeom prst="rect">
                                <a:avLst/>
                              </a:prstGeom>
                              <a:noFill/>
                            </wps:spPr>
                            <wps:txbx>
                              <w:txbxContent>
                                <w:p w:rsidR="00C46A93" w:rsidRDefault="00C46A93" w:rsidP="00C46A93">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608692758" name="مربع نص 18"/>
                            <wps:cNvSpPr txBox="1"/>
                            <wps:spPr>
                              <a:xfrm>
                                <a:off x="1295283" y="1187380"/>
                                <a:ext cx="1590422" cy="647935"/>
                              </a:xfrm>
                              <a:prstGeom prst="rect">
                                <a:avLst/>
                              </a:prstGeom>
                              <a:noFill/>
                            </wps:spPr>
                            <wps:txbx>
                              <w:txbxContent>
                                <w:p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عدم وضوح الحدود بين العمل والحياة الشخصي</w:t>
                                  </w:r>
                                  <w:r w:rsidRPr="00C46A93">
                                    <w:rPr>
                                      <w:rFonts w:ascii="Adobe Arabic" w:hAnsi="Adobe Arabic" w:cs="Adobe Arabic" w:hint="cs"/>
                                      <w:b/>
                                      <w:bCs/>
                                      <w:color w:val="000000"/>
                                      <w:kern w:val="24"/>
                                      <w:sz w:val="36"/>
                                      <w:szCs w:val="36"/>
                                      <w:rtl/>
                                      <w:lang w:bidi="ar-SY"/>
                                    </w:rPr>
                                    <w:t>ة</w:t>
                                  </w:r>
                                </w:p>
                              </w:txbxContent>
                            </wps:txbx>
                            <wps:bodyPr wrap="square" rtlCol="1">
                              <a:no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1B9B190" id="_x0000_s2625" style="width:444.35pt;height:144.55pt;mso-position-horizontal-relative:char;mso-position-vertical-relative:line" coordsize="56432,1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">
                <v:group id="Group 1608692742" o:spid="_x0000_s2626" style="position:absolute;width:13573;height:18356"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">
                  <v:shape id="Freeform: Shape 1608692743" o:spid="_x0000_s2627"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2628"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" filled="f" stroked="f">
                    <v:textbox style="mso-fit-shape-to-text:t">
                      <w:txbxContent>
                        <w:p w14:paraId="5289AAB4" w14:textId="77777777" w:rsidR="00C46A93" w:rsidRDefault="00C46A93" w:rsidP="00C46A93">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2629" type="#_x0000_t202" style="position:absolute;top:11876;width:1357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" filled="f" stroked="f">
                    <v:textbox>
                      <w:txbxContent>
                        <w:p w14:paraId="2C20DFF2" w14:textId="17B01ABA"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التوقعات العالية من الذات أو الإدارة</w:t>
                          </w:r>
                        </w:p>
                      </w:txbxContent>
                    </v:textbox>
                  </v:shape>
                </v:group>
                <v:group id="Group 1608692746" o:spid="_x0000_s2630" style="position:absolute;left:12952;width:43480;height:18356" coordorigin="12952" coordsize="43480,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SG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">
                  <v:group id="Group 1608692747" o:spid="_x0000_s2631" style="position:absolute;left:42859;width:13573;height:18351" coordorigin="42859" coordsize="13573,1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">
                    <v:shape id="Freeform: Shape 1608692748" o:spid="_x0000_s2632"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633"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" filled="f" stroked="f">
                      <v:textbox style="mso-fit-shape-to-text:t">
                        <w:txbxContent>
                          <w:p w14:paraId="11935FDC" w14:textId="77777777" w:rsidR="00C46A93" w:rsidRDefault="00C46A93" w:rsidP="00C46A93">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634" type="#_x0000_t202" style="position:absolute;left:42859;top:11637;width:13573;height:6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" filled="f" stroked="f">
                      <v:textbox>
                        <w:txbxContent>
                          <w:p w14:paraId="3B3EA420" w14:textId="30E012D4"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ساعات العمل الطويلة</w:t>
                            </w:r>
                          </w:p>
                        </w:txbxContent>
                      </v:textbox>
                    </v:shape>
                  </v:group>
                  <v:group id="Group 1608692751" o:spid="_x0000_s2635" style="position:absolute;left:27638;width:15223;height:18356" coordorigin="2763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">
                    <v:shape id="Freeform: Shape 1608692752" o:spid="_x0000_s2636"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2637"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" filled="f" stroked="f">
                      <v:textbox style="mso-fit-shape-to-text:t">
                        <w:txbxContent>
                          <w:p w14:paraId="2EDDD52E" w14:textId="77777777" w:rsidR="00C46A93" w:rsidRDefault="00C46A93" w:rsidP="00C46A93">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2638" type="#_x0000_t202" style="position:absolute;left:27638;top:11876;width:15223;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" filled="f" stroked="f">
                      <v:textbox>
                        <w:txbxContent>
                          <w:p w14:paraId="59855D35" w14:textId="2FF0283A"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التكنولوجيا والاتصال المستمر</w:t>
                            </w:r>
                          </w:p>
                        </w:txbxContent>
                      </v:textbox>
                    </v:shape>
                  </v:group>
                  <v:group id="Group 1608692755" o:spid="_x0000_s2639" style="position:absolute;left:12952;width:15905;height:18353" coordorigin="12952" coordsize="15904,1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">
                    <v:shape id="Freeform: Shape 1608692756" o:spid="_x0000_s2640"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641"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" filled="f" stroked="f">
                      <v:textbox style="mso-fit-shape-to-text:t">
                        <w:txbxContent>
                          <w:p w14:paraId="2DD3C3B7" w14:textId="77777777" w:rsidR="00C46A93" w:rsidRDefault="00C46A93" w:rsidP="00C46A93">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642" type="#_x0000_t202" style="position:absolute;left:12952;top:11873;width:15905;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" filled="f" stroked="f">
                      <v:textbox>
                        <w:txbxContent>
                          <w:p w14:paraId="3FB342FB" w14:textId="57E98E77" w:rsidR="00C46A93" w:rsidRPr="00C46A93" w:rsidRDefault="00C46A93" w:rsidP="00C46A93">
                            <w:pPr>
                              <w:bidi w:val="0"/>
                              <w:jc w:val="center"/>
                              <w:rPr>
                                <w:rFonts w:ascii="Adobe Arabic" w:hAnsi="Adobe Arabic" w:cs="Adobe Arabic"/>
                                <w:b/>
                                <w:bCs/>
                                <w:color w:val="000000"/>
                                <w:kern w:val="24"/>
                                <w:sz w:val="36"/>
                                <w:szCs w:val="36"/>
                                <w:lang w:bidi="ar-SY"/>
                              </w:rPr>
                            </w:pPr>
                            <w:r w:rsidRPr="00C46A93">
                              <w:rPr>
                                <w:rFonts w:ascii="Adobe Arabic" w:hAnsi="Adobe Arabic" w:cs="Adobe Arabic"/>
                                <w:b/>
                                <w:bCs/>
                                <w:color w:val="000000"/>
                                <w:kern w:val="24"/>
                                <w:sz w:val="36"/>
                                <w:szCs w:val="36"/>
                                <w:rtl/>
                                <w:lang w:bidi="ar-SY"/>
                              </w:rPr>
                              <w:t>عدم وضوح الحدود بين العمل والحياة الشخصي</w:t>
                            </w:r>
                            <w:r w:rsidRPr="00C46A93">
                              <w:rPr>
                                <w:rFonts w:ascii="Adobe Arabic" w:hAnsi="Adobe Arabic" w:cs="Adobe Arabic" w:hint="cs"/>
                                <w:b/>
                                <w:bCs/>
                                <w:color w:val="000000"/>
                                <w:kern w:val="24"/>
                                <w:sz w:val="36"/>
                                <w:szCs w:val="36"/>
                                <w:rtl/>
                                <w:lang w:bidi="ar-SY"/>
                              </w:rPr>
                              <w:t>ة</w:t>
                            </w:r>
                          </w:p>
                        </w:txbxContent>
                      </v:textbox>
                    </v:shape>
                  </v:group>
                </v:group>
                <w10:anchorlock/>
              </v:group>
            </w:pict>
          </mc:Fallback>
        </mc:AlternateContent>
      </w:r>
    </w:p>
    <w:p w:rsidR="007C6591" w:rsidRPr="00DD2A38" w:rsidRDefault="007C6591" w:rsidP="00084372">
      <w:r w:rsidRPr="00C46A93">
        <w:rPr>
          <w:color w:val="168489"/>
          <w:rtl/>
        </w:rPr>
        <w:lastRenderedPageBreak/>
        <w:t>1.ساعات العمل الطويلة</w:t>
      </w:r>
      <w:r w:rsidRPr="00C46A93">
        <w:rPr>
          <w:rFonts w:hint="cs"/>
          <w:color w:val="168489"/>
          <w:rtl/>
        </w:rPr>
        <w:t xml:space="preserve">: </w:t>
      </w:r>
      <w:r w:rsidRPr="00DD2A38">
        <w:rPr>
          <w:rtl/>
        </w:rPr>
        <w:t xml:space="preserve">قضاء وقت أطول في العمل يحد من الوقت المخصص للعائلة والأنشطة الشخصية.  </w:t>
      </w:r>
    </w:p>
    <w:p w:rsidR="007C6591" w:rsidRPr="00DD2A38" w:rsidRDefault="007C6591" w:rsidP="00084372">
      <w:r w:rsidRPr="00C46A93">
        <w:rPr>
          <w:color w:val="168489"/>
          <w:rtl/>
        </w:rPr>
        <w:t>2.التكنولوجيا والاتصال المستمر</w:t>
      </w:r>
      <w:r w:rsidRPr="00C46A93">
        <w:rPr>
          <w:rFonts w:hint="cs"/>
          <w:color w:val="168489"/>
          <w:rtl/>
        </w:rPr>
        <w:t>:</w:t>
      </w:r>
      <w:r>
        <w:rPr>
          <w:rFonts w:hint="cs"/>
          <w:rtl/>
        </w:rPr>
        <w:t xml:space="preserve"> </w:t>
      </w:r>
      <w:r w:rsidRPr="00DD2A38">
        <w:rPr>
          <w:rtl/>
        </w:rPr>
        <w:t xml:space="preserve">البقاء متصلًا بالبريد الإلكتروني أو الهاتف بعد ساعات العمل يُشعر الشخص بأنه دائمًا في حالة عمل.  </w:t>
      </w:r>
    </w:p>
    <w:p w:rsidR="007C6591" w:rsidRPr="00DD2A38" w:rsidRDefault="007C6591" w:rsidP="00084372">
      <w:r w:rsidRPr="00C46A93">
        <w:rPr>
          <w:color w:val="168489"/>
          <w:rtl/>
        </w:rPr>
        <w:t>3.عدم وضوح الحدود بين العمل والحياة الشخصي</w:t>
      </w:r>
      <w:r w:rsidRPr="00C46A93">
        <w:rPr>
          <w:rFonts w:hint="cs"/>
          <w:color w:val="168489"/>
          <w:rtl/>
        </w:rPr>
        <w:t>ة:</w:t>
      </w:r>
      <w:r>
        <w:rPr>
          <w:rFonts w:hint="cs"/>
          <w:rtl/>
        </w:rPr>
        <w:t xml:space="preserve"> </w:t>
      </w:r>
      <w:r w:rsidRPr="00DD2A38">
        <w:rPr>
          <w:rtl/>
        </w:rPr>
        <w:t xml:space="preserve">العمل عن بُعد أو إحضار العمل إلى المنزل قد يؤدي إلى تداخل الجانبين.  </w:t>
      </w:r>
    </w:p>
    <w:p w:rsidR="007C6591" w:rsidRPr="00DD2A38" w:rsidRDefault="007C6591" w:rsidP="00C46A93">
      <w:r w:rsidRPr="00C46A93">
        <w:rPr>
          <w:color w:val="168489"/>
          <w:rtl/>
        </w:rPr>
        <w:t>4.التوقعات العالية من الذات أو الإدارة</w:t>
      </w:r>
      <w:r w:rsidRPr="00C46A93">
        <w:rPr>
          <w:rFonts w:hint="cs"/>
          <w:color w:val="168489"/>
          <w:rtl/>
        </w:rPr>
        <w:t>:</w:t>
      </w:r>
      <w:r>
        <w:rPr>
          <w:rFonts w:hint="cs"/>
          <w:rtl/>
        </w:rPr>
        <w:t xml:space="preserve"> </w:t>
      </w:r>
      <w:r w:rsidRPr="00DD2A38">
        <w:rPr>
          <w:rtl/>
        </w:rPr>
        <w:t xml:space="preserve">الضغط لتحقيق الكمال أو تلبية متطلبات العمل بسرعة قد يؤدي إلى إهمال الحياة الشخصية.  </w:t>
      </w:r>
    </w:p>
    <w:p w:rsidR="007C6591" w:rsidRDefault="007C6591" w:rsidP="00084372">
      <w:pPr>
        <w:rPr>
          <w:b/>
          <w:bCs/>
          <w:color w:val="168489"/>
          <w:rtl/>
        </w:rPr>
      </w:pPr>
      <w:r w:rsidRPr="00C46A93">
        <w:rPr>
          <w:b/>
          <w:bCs/>
          <w:color w:val="168489"/>
          <w:rtl/>
        </w:rPr>
        <w:t>كيفية تحقيق التوازن بين الحياة المهنية والشخصية</w:t>
      </w:r>
    </w:p>
    <w:p w:rsidR="00C46A93" w:rsidRPr="00C46A93" w:rsidRDefault="00C46A93" w:rsidP="00C46A93">
      <w:pPr>
        <w:rPr>
          <w:b/>
          <w:bCs/>
          <w:color w:val="168489"/>
        </w:rPr>
      </w:pPr>
      <w:r w:rsidRPr="00C46A93">
        <w:rPr>
          <w:b/>
          <w:bCs/>
          <w:noProof/>
          <w:color w:val="168489"/>
        </w:rPr>
        <mc:AlternateContent>
          <mc:Choice Requires="wpg">
            <w:drawing>
              <wp:inline distT="0" distB="0" distL="0" distR="0" wp14:anchorId="58DB2AC3" wp14:editId="4086CAA5">
                <wp:extent cx="5874384" cy="3232872"/>
                <wp:effectExtent l="19050" t="0" r="0" b="5715"/>
                <wp:docPr id="1608692759" name="Group 2"/>
                <wp:cNvGraphicFramePr/>
                <a:graphic xmlns:a="http://schemas.openxmlformats.org/drawingml/2006/main">
                  <a:graphicData uri="http://schemas.microsoft.com/office/word/2010/wordprocessingGroup">
                    <wpg:wgp>
                      <wpg:cNvGrpSpPr/>
                      <wpg:grpSpPr>
                        <a:xfrm>
                          <a:off x="0" y="0"/>
                          <a:ext cx="5874384" cy="3232872"/>
                          <a:chOff x="0" y="0"/>
                          <a:chExt cx="5874384" cy="3232872"/>
                        </a:xfrm>
                      </wpg:grpSpPr>
                      <wpg:grpSp>
                        <wpg:cNvPr id="1608692760" name="Group 1608692760"/>
                        <wpg:cNvGrpSpPr/>
                        <wpg:grpSpPr>
                          <a:xfrm>
                            <a:off x="0" y="0"/>
                            <a:ext cx="1672978" cy="1795325"/>
                            <a:chOff x="0" y="0"/>
                            <a:chExt cx="1672978" cy="1795325"/>
                          </a:xfrm>
                        </wpg:grpSpPr>
                        <wps:wsp>
                          <wps:cNvPr id="1608692761"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62"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2763" name="TextBox 13"/>
                          <wps:cNvSpPr txBox="1"/>
                          <wps:spPr>
                            <a:xfrm>
                              <a:off x="337610" y="682587"/>
                              <a:ext cx="961501" cy="991812"/>
                            </a:xfrm>
                            <a:prstGeom prst="rect">
                              <a:avLst/>
                            </a:prstGeom>
                            <a:noFill/>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ممارسة الأنشطة الترفيهية والهوايات</w:t>
                                </w:r>
                              </w:p>
                            </w:txbxContent>
                          </wps:txbx>
                          <wps:bodyPr wrap="square" lIns="0" rIns="0" rtlCol="0" anchor="t">
                            <a:noAutofit/>
                          </wps:bodyPr>
                        </wps:wsp>
                      </wpg:grpSp>
                      <wpg:grpSp>
                        <wpg:cNvPr id="1608692764" name="Group 1608692764"/>
                        <wpg:cNvGrpSpPr/>
                        <wpg:grpSpPr>
                          <a:xfrm>
                            <a:off x="1398878" y="0"/>
                            <a:ext cx="4475506" cy="1795781"/>
                            <a:chOff x="1398878" y="0"/>
                            <a:chExt cx="4475506" cy="1795781"/>
                          </a:xfrm>
                        </wpg:grpSpPr>
                        <wpg:grpSp>
                          <wpg:cNvPr id="1608692765" name="Group 1608692765"/>
                          <wpg:cNvGrpSpPr/>
                          <wpg:grpSpPr>
                            <a:xfrm>
                              <a:off x="2802299" y="0"/>
                              <a:ext cx="1673207" cy="1795781"/>
                              <a:chOff x="2802299" y="0"/>
                              <a:chExt cx="1673207" cy="1795781"/>
                            </a:xfrm>
                          </wpg:grpSpPr>
                          <wps:wsp>
                            <wps:cNvPr id="1608692766"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67"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2768" name="TextBox 19"/>
                            <wps:cNvSpPr txBox="1"/>
                            <wps:spPr>
                              <a:xfrm>
                                <a:off x="3072088" y="758137"/>
                                <a:ext cx="1082393" cy="706757"/>
                              </a:xfrm>
                              <a:prstGeom prst="rect">
                                <a:avLst/>
                              </a:prstGeom>
                              <a:noFill/>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تحديد حدود واضحة</w:t>
                                  </w:r>
                                </w:p>
                              </w:txbxContent>
                            </wps:txbx>
                            <wps:bodyPr wrap="square" lIns="0" rIns="0" rtlCol="0" anchor="t">
                              <a:noAutofit/>
                            </wps:bodyPr>
                          </wps:wsp>
                        </wpg:grpSp>
                        <wps:wsp>
                          <wps:cNvPr id="1608692769" name="TextBox 450"/>
                          <wps:cNvSpPr txBox="1"/>
                          <wps:spPr>
                            <a:xfrm>
                              <a:off x="3401387" y="93229"/>
                              <a:ext cx="516255" cy="374650"/>
                            </a:xfrm>
                            <a:prstGeom prst="rect">
                              <a:avLst/>
                            </a:prstGeom>
                            <a:noFill/>
                          </wps:spPr>
                          <wps:txbx>
                            <w:txbxContent>
                              <w:p w:rsidR="00C46A93" w:rsidRDefault="00C46A93"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08692770" name="Group 1608692770"/>
                          <wpg:cNvGrpSpPr/>
                          <wpg:grpSpPr>
                            <a:xfrm>
                              <a:off x="1398878" y="0"/>
                              <a:ext cx="1673205" cy="1795781"/>
                              <a:chOff x="1398878" y="0"/>
                              <a:chExt cx="1673205" cy="1795781"/>
                            </a:xfrm>
                          </wpg:grpSpPr>
                          <wps:wsp>
                            <wps:cNvPr id="1608692771"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2772"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773" name="TextBox 445"/>
                            <wps:cNvSpPr txBox="1"/>
                            <wps:spPr>
                              <a:xfrm>
                                <a:off x="1754412" y="733118"/>
                                <a:ext cx="906173" cy="913010"/>
                              </a:xfrm>
                              <a:prstGeom prst="rect">
                                <a:avLst/>
                              </a:prstGeom>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أخذ فترات راحة منتظمة</w:t>
                                  </w:r>
                                </w:p>
                              </w:txbxContent>
                            </wps:txbx>
                            <wps:bodyPr wrap="square" lIns="0" rIns="0" rtlCol="0" anchor="t">
                              <a:noAutofit/>
                            </wps:bodyPr>
                          </wps:wsp>
                        </wpg:grpSp>
                        <wpg:grpSp>
                          <wpg:cNvPr id="1608692774" name="Group 1608692774"/>
                          <wpg:cNvGrpSpPr/>
                          <wpg:grpSpPr>
                            <a:xfrm>
                              <a:off x="4201177" y="0"/>
                              <a:ext cx="1673207" cy="1795781"/>
                              <a:chOff x="4201177" y="0"/>
                              <a:chExt cx="1673207" cy="1795781"/>
                            </a:xfrm>
                          </wpg:grpSpPr>
                          <wps:wsp>
                            <wps:cNvPr id="1608692775"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2776"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777" name="TextBox 22"/>
                            <wps:cNvSpPr txBox="1"/>
                            <wps:spPr>
                              <a:xfrm>
                                <a:off x="4503745" y="766319"/>
                                <a:ext cx="1150216" cy="734244"/>
                              </a:xfrm>
                              <a:prstGeom prst="rect">
                                <a:avLst/>
                              </a:prstGeom>
                              <a:noFill/>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إدارة الوقت بفعالية</w:t>
                                  </w:r>
                                </w:p>
                              </w:txbxContent>
                            </wps:txbx>
                            <wps:bodyPr wrap="square" lIns="0" rIns="0" rtlCol="0" anchor="t">
                              <a:noAutofit/>
                            </wps:bodyPr>
                          </wps:wsp>
                        </wpg:grpSp>
                        <wps:wsp>
                          <wps:cNvPr id="1608692778" name="TextBox 449"/>
                          <wps:cNvSpPr txBox="1"/>
                          <wps:spPr>
                            <a:xfrm>
                              <a:off x="4793918" y="93229"/>
                              <a:ext cx="516890" cy="374650"/>
                            </a:xfrm>
                            <a:prstGeom prst="rect">
                              <a:avLst/>
                            </a:prstGeom>
                            <a:noFill/>
                          </wps:spPr>
                          <wps:txbx>
                            <w:txbxContent>
                              <w:p w:rsidR="00C46A93" w:rsidRDefault="00C46A93"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608692779" name="TextBox 451"/>
                          <wps:cNvSpPr txBox="1"/>
                          <wps:spPr>
                            <a:xfrm>
                              <a:off x="1980577" y="93229"/>
                              <a:ext cx="516890" cy="374650"/>
                            </a:xfrm>
                            <a:prstGeom prst="rect">
                              <a:avLst/>
                            </a:prstGeom>
                            <a:noFill/>
                          </wps:spPr>
                          <wps:txbx>
                            <w:txbxContent>
                              <w:p w:rsidR="00C46A93" w:rsidRDefault="00C46A93"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608692780" name="TextBox 452"/>
                        <wps:cNvSpPr txBox="1"/>
                        <wps:spPr>
                          <a:xfrm>
                            <a:off x="588047" y="93229"/>
                            <a:ext cx="516890" cy="374650"/>
                          </a:xfrm>
                          <a:prstGeom prst="rect">
                            <a:avLst/>
                          </a:prstGeom>
                          <a:noFill/>
                        </wps:spPr>
                        <wps:txbx>
                          <w:txbxContent>
                            <w:p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grpSp>
                        <wpg:cNvPr id="1608692781" name="Group 1608692781"/>
                        <wpg:cNvGrpSpPr/>
                        <wpg:grpSpPr>
                          <a:xfrm>
                            <a:off x="710418" y="1437091"/>
                            <a:ext cx="4475506" cy="1795781"/>
                            <a:chOff x="710418" y="1437091"/>
                            <a:chExt cx="4475506" cy="1795781"/>
                          </a:xfrm>
                        </wpg:grpSpPr>
                        <wpg:grpSp>
                          <wpg:cNvPr id="1608692782" name="Group 1608692782"/>
                          <wpg:cNvGrpSpPr/>
                          <wpg:grpSpPr>
                            <a:xfrm>
                              <a:off x="710418" y="1437091"/>
                              <a:ext cx="1672978" cy="1795325"/>
                              <a:chOff x="710418" y="1437091"/>
                              <a:chExt cx="1672978" cy="1795325"/>
                            </a:xfrm>
                          </wpg:grpSpPr>
                          <wps:wsp>
                            <wps:cNvPr id="1608692783" name="Shape"/>
                            <wps:cNvSpPr/>
                            <wps:spPr>
                              <a:xfrm>
                                <a:off x="1279621"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84" name="Shape"/>
                            <wps:cNvSpPr/>
                            <wps:spPr>
                              <a:xfrm>
                                <a:off x="710418" y="1848758"/>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2785" name="TextBox 13"/>
                            <wps:cNvSpPr txBox="1"/>
                            <wps:spPr>
                              <a:xfrm>
                                <a:off x="1098477" y="2216487"/>
                                <a:ext cx="916609" cy="779210"/>
                              </a:xfrm>
                              <a:prstGeom prst="rect">
                                <a:avLst/>
                              </a:prstGeom>
                              <a:noFill/>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طلب الدعم عند الحاجة</w:t>
                                  </w:r>
                                </w:p>
                              </w:txbxContent>
                            </wps:txbx>
                            <wps:bodyPr wrap="square" lIns="0" rIns="0" rtlCol="0" anchor="t">
                              <a:noAutofit/>
                            </wps:bodyPr>
                          </wps:wsp>
                        </wpg:grpSp>
                        <wpg:grpSp>
                          <wpg:cNvPr id="1608692786" name="Group 1608692786"/>
                          <wpg:cNvGrpSpPr/>
                          <wpg:grpSpPr>
                            <a:xfrm>
                              <a:off x="2109296" y="1437091"/>
                              <a:ext cx="1673205" cy="1795781"/>
                              <a:chOff x="2109296" y="1437091"/>
                              <a:chExt cx="1673205" cy="1795781"/>
                            </a:xfrm>
                          </wpg:grpSpPr>
                          <wps:wsp>
                            <wps:cNvPr id="1608692787" name="Shape"/>
                            <wps:cNvSpPr/>
                            <wps:spPr>
                              <a:xfrm>
                                <a:off x="2678613"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2788" name="Shape"/>
                            <wps:cNvSpPr/>
                            <wps:spPr>
                              <a:xfrm>
                                <a:off x="2109296" y="1848758"/>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789" name="TextBox 422"/>
                            <wps:cNvSpPr txBox="1"/>
                            <wps:spPr>
                              <a:xfrm>
                                <a:off x="2532630" y="2187322"/>
                                <a:ext cx="892247" cy="798718"/>
                              </a:xfrm>
                              <a:prstGeom prst="rect">
                                <a:avLst/>
                              </a:prstGeom>
                              <a:noFill/>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الاستفادة من الإجازات</w:t>
                                  </w:r>
                                </w:p>
                              </w:txbxContent>
                            </wps:txbx>
                            <wps:bodyPr wrap="square" lIns="0" rIns="0" rtlCol="0" anchor="t">
                              <a:noAutofit/>
                            </wps:bodyPr>
                          </wps:wsp>
                        </wpg:grpSp>
                        <wpg:grpSp>
                          <wpg:cNvPr id="1608692790" name="Group 1608692790"/>
                          <wpg:cNvGrpSpPr/>
                          <wpg:grpSpPr>
                            <a:xfrm>
                              <a:off x="3512717" y="1437091"/>
                              <a:ext cx="1673207" cy="1795781"/>
                              <a:chOff x="3512717" y="1437091"/>
                              <a:chExt cx="1673207" cy="1795781"/>
                            </a:xfrm>
                          </wpg:grpSpPr>
                          <wps:wsp>
                            <wps:cNvPr id="1608692791" name="Shape"/>
                            <wps:cNvSpPr/>
                            <wps:spPr>
                              <a:xfrm>
                                <a:off x="4082034" y="1437091"/>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2792" name="Shape"/>
                            <wps:cNvSpPr/>
                            <wps:spPr>
                              <a:xfrm>
                                <a:off x="3512717" y="1848758"/>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2793" name="TextBox 19"/>
                            <wps:cNvSpPr txBox="1"/>
                            <wps:spPr>
                              <a:xfrm>
                                <a:off x="3882437" y="2257420"/>
                                <a:ext cx="955638" cy="641631"/>
                              </a:xfrm>
                              <a:prstGeom prst="rect">
                                <a:avLst/>
                              </a:prstGeom>
                            </wps:spPr>
                            <wps:txbx>
                              <w:txbxContent>
                                <w:p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تعلم قول "لا"</w:t>
                                  </w:r>
                                </w:p>
                              </w:txbxContent>
                            </wps:txbx>
                            <wps:bodyPr wrap="square" lIns="0" rIns="0" rtlCol="0" anchor="t">
                              <a:noAutofit/>
                            </wps:bodyPr>
                          </wps:wsp>
                        </wpg:grpSp>
                        <wps:wsp>
                          <wps:cNvPr id="1608692794" name="TextBox 453"/>
                          <wps:cNvSpPr txBox="1"/>
                          <wps:spPr>
                            <a:xfrm>
                              <a:off x="4099282" y="1536186"/>
                              <a:ext cx="516255" cy="374650"/>
                            </a:xfrm>
                            <a:prstGeom prst="rect">
                              <a:avLst/>
                            </a:prstGeom>
                            <a:noFill/>
                          </wps:spPr>
                          <wps:txbx>
                            <w:txbxContent>
                              <w:p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wps:txbx>
                          <wps:bodyPr wrap="square" rtlCol="0">
                            <a:spAutoFit/>
                          </wps:bodyPr>
                        </wps:wsp>
                        <wps:wsp>
                          <wps:cNvPr id="1608692795" name="TextBox 454"/>
                          <wps:cNvSpPr txBox="1"/>
                          <wps:spPr>
                            <a:xfrm>
                              <a:off x="2678472" y="1536186"/>
                              <a:ext cx="516890" cy="374650"/>
                            </a:xfrm>
                            <a:prstGeom prst="rect">
                              <a:avLst/>
                            </a:prstGeom>
                            <a:noFill/>
                          </wps:spPr>
                          <wps:txbx>
                            <w:txbxContent>
                              <w:p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wps:txbx>
                          <wps:bodyPr wrap="square" rtlCol="0">
                            <a:spAutoFit/>
                          </wps:bodyPr>
                        </wps:wsp>
                        <wps:wsp>
                          <wps:cNvPr id="1608692796" name="TextBox 455"/>
                          <wps:cNvSpPr txBox="1"/>
                          <wps:spPr>
                            <a:xfrm>
                              <a:off x="1285941" y="1536186"/>
                              <a:ext cx="516890" cy="374650"/>
                            </a:xfrm>
                            <a:prstGeom prst="rect">
                              <a:avLst/>
                            </a:prstGeom>
                            <a:noFill/>
                          </wps:spPr>
                          <wps:txbx>
                            <w:txbxContent>
                              <w:p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DB2AC3" id="_x0000_s2643" style="width:462.55pt;height:254.55pt;mso-position-horizontal-relative:char;mso-position-vertical-relative:line" coordsize="58743,32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">
                <v:group id="Group 1608692760" o:spid="_x0000_s2644"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4UJ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">
                  <v:shape id="Shape" o:spid="_x0000_s2645"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46"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647" type="#_x0000_t202" style="position:absolute;left:3376;top:6825;width:9615;height:9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" filled="f" stroked="f">
                    <v:textbox inset="0,,0">
                      <w:txbxContent>
                        <w:p w14:paraId="020CA372" w14:textId="37455CE2"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ممارسة الأنشطة الترفيهية والهوايات</w:t>
                          </w:r>
                        </w:p>
                      </w:txbxContent>
                    </v:textbox>
                  </v:shape>
                </v:group>
                <v:group id="Group 1608692764" o:spid="_x0000_s2648"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K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">
                  <v:group id="Group 1608692765" o:spid="_x0000_s2649"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">
                    <v:shape id="Shape" o:spid="_x0000_s2650"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51"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652" type="#_x0000_t202" style="position:absolute;left:30720;top:7581;width:10824;height:7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" filled="f" stroked="f">
                      <v:textbox inset="0,,0">
                        <w:txbxContent>
                          <w:p w14:paraId="6F131291" w14:textId="41A6D1E0"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تحديد حدود واضحة</w:t>
                            </w:r>
                          </w:p>
                        </w:txbxContent>
                      </v:textbox>
                    </v:shape>
                  </v:group>
                  <v:shape id="TextBox 450" o:spid="_x0000_s2653"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" filled="f" stroked="f">
                    <v:textbox style="mso-fit-shape-to-text:t">
                      <w:txbxContent>
                        <w:p w14:paraId="55C827A0" w14:textId="77777777" w:rsidR="00C46A93" w:rsidRDefault="00C46A93"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608692770" o:spid="_x0000_s2654"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">
                    <v:shape id="Shape" o:spid="_x0000_s2655"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656"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2657" type="#_x0000_t202" style="position:absolute;left:17544;top:7331;width:9061;height:9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" filled="f" stroked="f">
                      <v:textbox inset="0,,0">
                        <w:txbxContent>
                          <w:p w14:paraId="29909BFA" w14:textId="088E1F9F"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أخذ فترات راحة منتظمة</w:t>
                            </w:r>
                          </w:p>
                        </w:txbxContent>
                      </v:textbox>
                    </v:shape>
                  </v:group>
                  <v:group id="Group 1608692774" o:spid="_x0000_s2658"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">
                    <v:shape id="Shape" o:spid="_x0000_s2659"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660"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2661" type="#_x0000_t202" style="position:absolute;left:45037;top:7663;width:11502;height:7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" filled="f" stroked="f">
                      <v:textbox inset="0,,0">
                        <w:txbxContent>
                          <w:p w14:paraId="7D9F2F90" w14:textId="530D7F6A"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إدارة الوقت بفعالية</w:t>
                            </w:r>
                          </w:p>
                        </w:txbxContent>
                      </v:textbox>
                    </v:shape>
                  </v:group>
                  <v:shape id="TextBox 449" o:spid="_x0000_s2662"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" filled="f" stroked="f">
                    <v:textbox style="mso-fit-shape-to-text:t">
                      <w:txbxContent>
                        <w:p w14:paraId="52993637" w14:textId="77777777" w:rsidR="00C46A93" w:rsidRDefault="00C46A93"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2663"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" filled="f" stroked="f">
                    <v:textbox style="mso-fit-shape-to-text:t">
                      <w:txbxContent>
                        <w:p w14:paraId="553521C7" w14:textId="77777777" w:rsidR="00C46A93" w:rsidRDefault="00C46A93" w:rsidP="00C46A93">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2664"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" filled="f" stroked="f">
                  <v:textbox style="mso-fit-shape-to-text:t">
                    <w:txbxContent>
                      <w:p w14:paraId="1042171A" w14:textId="77777777"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v:group id="Group 1608692781" o:spid="_x0000_s2665" style="position:absolute;left:7104;top:14370;width:44755;height:17958" coordorigin="7104,14370"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">
                  <v:group id="Group 1608692782" o:spid="_x0000_s2666" style="position:absolute;left:7104;top:14370;width:16729;height:17954" coordorigin="7104,14370"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">
                    <v:shape id="Shape" o:spid="_x0000_s2667" style="position:absolute;left:12796;top:14370;width:5345;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68" style="position:absolute;left:7104;top:18487;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2669" type="#_x0000_t202" style="position:absolute;left:10984;top:22164;width:9166;height:7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" filled="f" stroked="f">
                      <v:textbox inset="0,,0">
                        <w:txbxContent>
                          <w:p w14:paraId="1F52EEA6" w14:textId="5A8E3318"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طلب الدعم عند الحاجة</w:t>
                            </w:r>
                          </w:p>
                        </w:txbxContent>
                      </v:textbox>
                    </v:shape>
                  </v:group>
                  <v:group id="Group 1608692786" o:spid="_x0000_s2670" style="position:absolute;left:21092;top:14370;width:16733;height:17958" coordorigin="21092,14370"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">
                    <v:shape id="Shape" o:spid="_x0000_s2671" style="position:absolute;left:26786;top:14370;width:5345;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2672" style="position:absolute;left:21092;top:18487;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22" o:spid="_x0000_s2673" type="#_x0000_t202" style="position:absolute;left:25326;top:21873;width:8922;height:7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" filled="f" stroked="f">
                      <v:textbox inset="0,,0">
                        <w:txbxContent>
                          <w:p w14:paraId="72952B5F" w14:textId="34024A3E"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الاستفادة من الإجازات</w:t>
                            </w:r>
                          </w:p>
                        </w:txbxContent>
                      </v:textbox>
                    </v:shape>
                  </v:group>
                  <v:group id="Group 1608692790" o:spid="_x0000_s2674" style="position:absolute;left:35127;top:14370;width:16732;height:17958" coordorigin="35127,14370"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">
                    <v:shape id="Shape" o:spid="_x0000_s2675" style="position:absolute;left:40820;top:14370;width:5346;height:5384;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2676" style="position:absolute;left:35127;top:18487;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2677" type="#_x0000_t202" style="position:absolute;left:38824;top:22574;width:9556;height:6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" filled="f" stroked="f">
                      <v:textbox inset="0,,0">
                        <w:txbxContent>
                          <w:p w14:paraId="2C8AC4F4" w14:textId="3D072F5F" w:rsidR="00C46A93" w:rsidRDefault="00C46A93" w:rsidP="00C46A93">
                            <w:pPr>
                              <w:bidi w:val="0"/>
                              <w:jc w:val="center"/>
                              <w:rPr>
                                <w:rFonts w:ascii="Adobe Arabic" w:hAnsi="Adobe Arabic" w:cs="Adobe Arabic"/>
                                <w:b/>
                                <w:bCs/>
                                <w:kern w:val="24"/>
                                <w:sz w:val="36"/>
                                <w:szCs w:val="36"/>
                                <w:lang w:bidi="ar-SY"/>
                              </w:rPr>
                            </w:pPr>
                            <w:r w:rsidRPr="00C46A93">
                              <w:rPr>
                                <w:rFonts w:ascii="Adobe Arabic" w:hAnsi="Adobe Arabic" w:cs="Adobe Arabic"/>
                                <w:b/>
                                <w:bCs/>
                                <w:kern w:val="24"/>
                                <w:sz w:val="36"/>
                                <w:szCs w:val="36"/>
                                <w:rtl/>
                                <w:lang w:bidi="ar-SY"/>
                              </w:rPr>
                              <w:t>تعلم قول "لا"</w:t>
                            </w:r>
                          </w:p>
                        </w:txbxContent>
                      </v:textbox>
                    </v:shape>
                  </v:group>
                  <v:shape id="TextBox 453" o:spid="_x0000_s2678" type="#_x0000_t202" style="position:absolute;left:40992;top:15361;width:5163;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" filled="f" stroked="f">
                    <v:textbox style="mso-fit-shape-to-text:t">
                      <w:txbxContent>
                        <w:p w14:paraId="7568F50A" w14:textId="77777777"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05</w:t>
                          </w:r>
                        </w:p>
                      </w:txbxContent>
                    </v:textbox>
                  </v:shape>
                  <v:shape id="TextBox 454" o:spid="_x0000_s2679" type="#_x0000_t202" style="position:absolute;left:26784;top:15361;width:5169;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" filled="f" stroked="f">
                    <v:textbox style="mso-fit-shape-to-text:t">
                      <w:txbxContent>
                        <w:p w14:paraId="0C3E52CF" w14:textId="77777777"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06</w:t>
                          </w:r>
                        </w:p>
                      </w:txbxContent>
                    </v:textbox>
                  </v:shape>
                  <v:shape id="TextBox 455" o:spid="_x0000_s2680" type="#_x0000_t202" style="position:absolute;left:12859;top:15361;width:5169;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" filled="f" stroked="f">
                    <v:textbox style="mso-fit-shape-to-text:t">
                      <w:txbxContent>
                        <w:p w14:paraId="4380A7A7" w14:textId="77777777" w:rsidR="00C46A93" w:rsidRDefault="00C46A93" w:rsidP="00C46A93">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07</w:t>
                          </w:r>
                        </w:p>
                      </w:txbxContent>
                    </v:textbox>
                  </v:shape>
                </v:group>
                <w10:anchorlock/>
              </v:group>
            </w:pict>
          </mc:Fallback>
        </mc:AlternateContent>
      </w:r>
    </w:p>
    <w:p w:rsidR="007C6591" w:rsidRPr="00DD2A38" w:rsidRDefault="007C6591" w:rsidP="00084372">
      <w:r w:rsidRPr="00C46A93">
        <w:rPr>
          <w:color w:val="168489"/>
          <w:rtl/>
        </w:rPr>
        <w:t>1.إدارة الوقت بفعالية</w:t>
      </w:r>
      <w:r w:rsidRPr="00C46A93">
        <w:rPr>
          <w:rFonts w:hint="cs"/>
          <w:color w:val="168489"/>
          <w:rtl/>
        </w:rPr>
        <w:t>:</w:t>
      </w:r>
      <w:r>
        <w:rPr>
          <w:rFonts w:hint="cs"/>
          <w:rtl/>
        </w:rPr>
        <w:t xml:space="preserve"> </w:t>
      </w:r>
      <w:r w:rsidRPr="00DD2A38">
        <w:rPr>
          <w:rtl/>
        </w:rPr>
        <w:t>ضع جدولا</w:t>
      </w:r>
      <w:r>
        <w:rPr>
          <w:rFonts w:hint="cs"/>
          <w:rtl/>
        </w:rPr>
        <w:t>ً</w:t>
      </w:r>
      <w:r w:rsidRPr="00DD2A38">
        <w:rPr>
          <w:rtl/>
        </w:rPr>
        <w:t xml:space="preserve"> يوميا</w:t>
      </w:r>
      <w:r>
        <w:rPr>
          <w:rFonts w:hint="cs"/>
          <w:rtl/>
        </w:rPr>
        <w:t>ً</w:t>
      </w:r>
      <w:r w:rsidRPr="00DD2A38">
        <w:rPr>
          <w:rtl/>
        </w:rPr>
        <w:t xml:space="preserve"> يحدد أوقات العمل وأوقات الاستراحة.</w:t>
      </w:r>
      <w:r>
        <w:rPr>
          <w:rFonts w:hint="cs"/>
          <w:rtl/>
        </w:rPr>
        <w:t xml:space="preserve"> و</w:t>
      </w:r>
      <w:r w:rsidRPr="00DD2A38">
        <w:rPr>
          <w:rtl/>
        </w:rPr>
        <w:t>حدد أولوياتك ورك</w:t>
      </w:r>
      <w:r>
        <w:rPr>
          <w:rFonts w:hint="cs"/>
          <w:rtl/>
        </w:rPr>
        <w:t>ّ</w:t>
      </w:r>
      <w:r w:rsidRPr="00DD2A38">
        <w:rPr>
          <w:rtl/>
        </w:rPr>
        <w:t xml:space="preserve">ز على المهام الأكثر أهمية لتجنب الإرهاق.  </w:t>
      </w:r>
    </w:p>
    <w:p w:rsidR="007C6591" w:rsidRPr="00DD2A38" w:rsidRDefault="007C6591" w:rsidP="00084372">
      <w:r w:rsidRPr="00C46A93">
        <w:rPr>
          <w:color w:val="168489"/>
          <w:rtl/>
        </w:rPr>
        <w:t>2.تحديد حدود واضحة</w:t>
      </w:r>
      <w:r w:rsidRPr="00C46A93">
        <w:rPr>
          <w:rFonts w:hint="cs"/>
          <w:color w:val="168489"/>
          <w:rtl/>
        </w:rPr>
        <w:t>:</w:t>
      </w:r>
      <w:r>
        <w:rPr>
          <w:rFonts w:hint="cs"/>
          <w:rtl/>
        </w:rPr>
        <w:t xml:space="preserve"> </w:t>
      </w:r>
      <w:r w:rsidRPr="00DD2A38">
        <w:rPr>
          <w:rtl/>
        </w:rPr>
        <w:t xml:space="preserve">امنع تداخل العمل مع الحياة الشخصية بوضع حدود واضحة، مثل عدم الرد على رسائل العمل بعد ساعات الدوام.  </w:t>
      </w:r>
    </w:p>
    <w:p w:rsidR="007C6591" w:rsidRPr="00DD2A38" w:rsidRDefault="007C6591" w:rsidP="00084372">
      <w:r w:rsidRPr="00C46A93">
        <w:rPr>
          <w:color w:val="168489"/>
          <w:rtl/>
        </w:rPr>
        <w:t>3.أخذ فترات راحة منتظمة</w:t>
      </w:r>
      <w:r w:rsidRPr="00C46A93">
        <w:rPr>
          <w:rFonts w:hint="cs"/>
          <w:color w:val="168489"/>
          <w:rtl/>
        </w:rPr>
        <w:t>:</w:t>
      </w:r>
      <w:r>
        <w:rPr>
          <w:rFonts w:hint="cs"/>
          <w:rtl/>
        </w:rPr>
        <w:t xml:space="preserve"> </w:t>
      </w:r>
      <w:r w:rsidRPr="00DD2A38">
        <w:rPr>
          <w:rtl/>
        </w:rPr>
        <w:t>خصص وقتا</w:t>
      </w:r>
      <w:r>
        <w:rPr>
          <w:rFonts w:hint="cs"/>
          <w:rtl/>
        </w:rPr>
        <w:t>ً</w:t>
      </w:r>
      <w:r w:rsidRPr="00DD2A38">
        <w:rPr>
          <w:rtl/>
        </w:rPr>
        <w:t xml:space="preserve"> خلال اليوم للاستراحة والاسترخاء، حتى أثناء أوقات العمل.  </w:t>
      </w:r>
    </w:p>
    <w:p w:rsidR="007C6591" w:rsidRPr="00DD2A38" w:rsidRDefault="007C6591" w:rsidP="00084372">
      <w:r w:rsidRPr="00C46A93">
        <w:rPr>
          <w:color w:val="168489"/>
          <w:rtl/>
        </w:rPr>
        <w:lastRenderedPageBreak/>
        <w:t>4.ممارسة الأنشطة الترفيهية والهوايات</w:t>
      </w:r>
      <w:r w:rsidRPr="00C46A93">
        <w:rPr>
          <w:rFonts w:hint="cs"/>
          <w:color w:val="168489"/>
          <w:rtl/>
        </w:rPr>
        <w:t>:</w:t>
      </w:r>
      <w:r>
        <w:rPr>
          <w:rFonts w:hint="cs"/>
          <w:rtl/>
        </w:rPr>
        <w:t xml:space="preserve"> </w:t>
      </w:r>
      <w:r w:rsidRPr="00DD2A38">
        <w:rPr>
          <w:rtl/>
        </w:rPr>
        <w:t>خصص وقتا</w:t>
      </w:r>
      <w:r>
        <w:rPr>
          <w:rFonts w:hint="cs"/>
          <w:rtl/>
        </w:rPr>
        <w:t>ً</w:t>
      </w:r>
      <w:r w:rsidRPr="00DD2A38">
        <w:rPr>
          <w:rtl/>
        </w:rPr>
        <w:t xml:space="preserve"> لأنشطة تُحبها خارج العمل، مثل الرياضة، القراءة، أو قضاء الوقت مع العائلة.  </w:t>
      </w:r>
    </w:p>
    <w:p w:rsidR="007C6591" w:rsidRPr="00DD2A38" w:rsidRDefault="007C6591" w:rsidP="00084372">
      <w:r w:rsidRPr="00C46A93">
        <w:rPr>
          <w:color w:val="168489"/>
          <w:rtl/>
        </w:rPr>
        <w:t>5.تعلم قول "لا"</w:t>
      </w:r>
      <w:r w:rsidRPr="00C46A93">
        <w:rPr>
          <w:rFonts w:hint="cs"/>
          <w:color w:val="168489"/>
          <w:rtl/>
        </w:rPr>
        <w:t xml:space="preserve">: </w:t>
      </w:r>
      <w:r w:rsidRPr="00DD2A38">
        <w:rPr>
          <w:rtl/>
        </w:rPr>
        <w:t xml:space="preserve">لا تقبل مهام إضافية تفوق قدراتك أو تؤثر على وقتك الشخصي.  </w:t>
      </w:r>
    </w:p>
    <w:p w:rsidR="007C6591" w:rsidRPr="00DD2A38" w:rsidRDefault="007C6591" w:rsidP="00084372">
      <w:r w:rsidRPr="00C46A93">
        <w:rPr>
          <w:color w:val="168489"/>
          <w:rtl/>
        </w:rPr>
        <w:t>6.الاستفادة من الإجازات</w:t>
      </w:r>
      <w:r w:rsidRPr="00C46A93">
        <w:rPr>
          <w:rFonts w:hint="cs"/>
          <w:color w:val="168489"/>
          <w:rtl/>
        </w:rPr>
        <w:t>:</w:t>
      </w:r>
      <w:r>
        <w:rPr>
          <w:rFonts w:hint="cs"/>
          <w:rtl/>
        </w:rPr>
        <w:t xml:space="preserve"> </w:t>
      </w:r>
      <w:r w:rsidRPr="00DD2A38">
        <w:rPr>
          <w:rtl/>
        </w:rPr>
        <w:t xml:space="preserve">خذ إجازات منتظمة لتجديد طاقتك والابتعاد عن ضغوط العمل.  </w:t>
      </w:r>
    </w:p>
    <w:p w:rsidR="007C6591" w:rsidRPr="00DD2A38" w:rsidRDefault="007C6591" w:rsidP="00084372">
      <w:r w:rsidRPr="00C46A93">
        <w:rPr>
          <w:color w:val="168489"/>
          <w:rtl/>
        </w:rPr>
        <w:t>7.طلب الدعم عند الحاجة</w:t>
      </w:r>
      <w:r w:rsidRPr="00C46A93">
        <w:rPr>
          <w:rFonts w:hint="cs"/>
          <w:color w:val="168489"/>
          <w:rtl/>
        </w:rPr>
        <w:t>:</w:t>
      </w:r>
      <w:r>
        <w:rPr>
          <w:rFonts w:hint="cs"/>
          <w:rtl/>
        </w:rPr>
        <w:t xml:space="preserve"> </w:t>
      </w:r>
      <w:r w:rsidRPr="00DD2A38">
        <w:rPr>
          <w:rtl/>
        </w:rPr>
        <w:t xml:space="preserve">تحدث مع مديرك، زملائك، أو عائلتك إذا شعرت بأنك غير قادر على إدارة الضغوط بمفردك.  </w:t>
      </w:r>
    </w:p>
    <w:p w:rsidR="007C6591" w:rsidRPr="00DD2A38" w:rsidRDefault="007C6591" w:rsidP="00084372">
      <w:r>
        <w:rPr>
          <w:rFonts w:hint="cs"/>
          <w:rtl/>
        </w:rPr>
        <w:t xml:space="preserve">ختاماً، </w:t>
      </w:r>
      <w:r w:rsidRPr="00DD2A38">
        <w:rPr>
          <w:rtl/>
        </w:rPr>
        <w:t>تحقيق التوازن بين الحياة المهنية والشخصية ليس رفاهية، بل ضرورة للحفاظ على الصحة النفسية والجسدية. عندما يُحقق الشخص هذا التوازن، يصبح أكثر قدرة على مواجهة تحديات الحياة والعمل بكفاءة وسعادة. لذلك، يجب أن تكون هناك خطوات واعية من الأفراد والمؤسسات لتحقيق هذا الهدف، مما ينعكس إيجابيا</w:t>
      </w:r>
      <w:r>
        <w:rPr>
          <w:rFonts w:hint="cs"/>
          <w:rtl/>
        </w:rPr>
        <w:t>ً</w:t>
      </w:r>
      <w:r w:rsidRPr="00DD2A38">
        <w:rPr>
          <w:rtl/>
        </w:rPr>
        <w:t xml:space="preserve"> على جودة الحياة والإنتاجية.</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31C76719" wp14:editId="223A43FD">
                <wp:extent cx="5731510" cy="895350"/>
                <wp:effectExtent l="0" t="0" r="21590" b="19050"/>
                <wp:docPr id="21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03"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04" name="مجموعة 39"/>
                        <wpg:cNvGrpSpPr/>
                        <wpg:grpSpPr>
                          <a:xfrm>
                            <a:off x="0" y="0"/>
                            <a:ext cx="5731510" cy="895350"/>
                            <a:chOff x="0" y="0"/>
                            <a:chExt cx="5878196" cy="918845"/>
                          </a:xfrm>
                        </wpg:grpSpPr>
                        <wpg:grpSp>
                          <wpg:cNvPr id="2105" name="مجموعة 40"/>
                          <wpg:cNvGrpSpPr/>
                          <wpg:grpSpPr>
                            <a:xfrm>
                              <a:off x="0" y="0"/>
                              <a:ext cx="5878196" cy="918845"/>
                              <a:chOff x="0" y="0"/>
                              <a:chExt cx="6240348" cy="919070"/>
                            </a:xfrm>
                          </wpg:grpSpPr>
                          <wpg:grpSp>
                            <wpg:cNvPr id="2106" name="مجموعة 41"/>
                            <wpg:cNvGrpSpPr/>
                            <wpg:grpSpPr>
                              <a:xfrm>
                                <a:off x="0" y="169208"/>
                                <a:ext cx="5433072" cy="580613"/>
                                <a:chOff x="0" y="169208"/>
                                <a:chExt cx="5433072" cy="580613"/>
                              </a:xfrm>
                            </wpg:grpSpPr>
                            <wps:wsp>
                              <wps:cNvPr id="210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0" name="مربع نص 41"/>
                          <wps:cNvSpPr txBox="1"/>
                          <wps:spPr>
                            <a:xfrm>
                              <a:off x="204484" y="256985"/>
                              <a:ext cx="4616071" cy="387740"/>
                            </a:xfrm>
                            <a:prstGeom prst="rect">
                              <a:avLst/>
                            </a:prstGeom>
                            <a:noFill/>
                          </wps:spPr>
                          <wps:txbx>
                            <w:txbxContent>
                              <w:p w:rsidR="00084372" w:rsidRPr="00C46A93" w:rsidRDefault="00C46A93"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كيفية إدارة الوقت بشكل فعّال لتحقيق التوازن</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1C76719" id="_x0000_s268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u6brfAcAAIwcAAAOAAAAZHJzL2Uyb0RvYy54bWzsWduO00YYvq/Ud7B8&#10;WQni8yFiFy1QUCVKV0BFe+k4TmLV9rjjySbLbaFCvAi0alXRlla8SfI2/f4Z23EOS7K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bum63wHAACM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268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">
                  <v:imagedata r:id="rId69" o:title=""/>
                </v:shape>
                <v:group id="مجموعة 39" o:spid="_x0000_s26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">
                  <v:group id="مجموعة 40" o:spid="_x0000_s26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group id="مجموعة 41" o:spid="_x0000_s26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">
                      <v:shape id="شكل حر 42" o:spid="_x0000_s26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" fillcolor="#168489" stroked="f" strokeweight="1pt">
                        <v:stroke joinstyle="miter"/>
                      </v:roundrect>
                    </v:group>
                    <v:oval id="شكل بيضاوي 44" o:spid="_x0000_s26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" filled="f" strokecolor="#a5a5a5 [2092]" strokeweight="1pt">
                      <v:stroke joinstyle="miter"/>
                    </v:oval>
                  </v:group>
                  <v:shape id="مربع نص 41" o:spid="_x0000_s268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" filled="f" stroked="f">
                    <v:textbox style="mso-fit-shape-to-text:t">
                      <w:txbxContent>
                        <w:p w14:paraId="5D3067B1" w14:textId="08503270" w:rsidR="00084372" w:rsidRPr="00C46A93" w:rsidRDefault="00C46A93"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كيفية إدارة الوقت بشكل فعّال لتحقيق التوازن</w:t>
                          </w:r>
                        </w:p>
                      </w:txbxContent>
                    </v:textbox>
                  </v:shape>
                </v:group>
                <w10:anchorlock/>
              </v:group>
            </w:pict>
          </mc:Fallback>
        </mc:AlternateContent>
      </w:r>
    </w:p>
    <w:p w:rsidR="007C6591" w:rsidRPr="00DD2A38" w:rsidRDefault="007C6591" w:rsidP="00084372">
      <w:r w:rsidRPr="00DD2A38">
        <w:rPr>
          <w:rtl/>
        </w:rPr>
        <w:t>إدارة الوقت هي مهارة أساسية لتحقيق التوازن بين العمل والحياة الشخصية. عندما يتمك</w:t>
      </w:r>
      <w:r>
        <w:rPr>
          <w:rFonts w:hint="cs"/>
          <w:rtl/>
        </w:rPr>
        <w:t>ّ</w:t>
      </w:r>
      <w:r w:rsidRPr="00DD2A38">
        <w:rPr>
          <w:rtl/>
        </w:rPr>
        <w:t>ن الفرد من تنظيم وقته بشكل فعّال، يصبح قادرا</w:t>
      </w:r>
      <w:r>
        <w:rPr>
          <w:rFonts w:hint="cs"/>
          <w:rtl/>
        </w:rPr>
        <w:t>ً</w:t>
      </w:r>
      <w:r w:rsidRPr="00DD2A38">
        <w:rPr>
          <w:rtl/>
        </w:rPr>
        <w:t xml:space="preserve"> على إنجاز المهام المهنية مع تخصيص وقت كافٍ للعائلة، والهوايات، والراحة. يساعد التخطيط الجيد للوقت على تقليل التوتر وزيادة الإنتاجية، مما يؤدي إلى تحسين جودة الحياة بشكل عام.</w:t>
      </w:r>
    </w:p>
    <w:p w:rsidR="007C6591" w:rsidRPr="00C46A93" w:rsidRDefault="007C6591" w:rsidP="00084372">
      <w:pPr>
        <w:rPr>
          <w:b/>
          <w:bCs/>
          <w:color w:val="168489"/>
        </w:rPr>
      </w:pPr>
      <w:r w:rsidRPr="00C46A93">
        <w:rPr>
          <w:b/>
          <w:bCs/>
          <w:color w:val="168489"/>
          <w:rtl/>
        </w:rPr>
        <w:t>أهمية إدارة الوقت لتحقيق التوازن</w:t>
      </w:r>
      <w:r w:rsidR="00C46A93" w:rsidRPr="00C46A93">
        <w:t xml:space="preserve"> </w:t>
      </w:r>
    </w:p>
    <w:p w:rsidR="007C6591" w:rsidRPr="00DD2A38" w:rsidRDefault="00C46A93" w:rsidP="00084372">
      <w:r>
        <w:rPr>
          <w:noProof/>
        </w:rPr>
        <w:drawing>
          <wp:anchor distT="0" distB="0" distL="114300" distR="114300" simplePos="0" relativeHeight="252820480" behindDoc="0" locked="0" layoutInCell="1" allowOverlap="1" wp14:anchorId="10730C41" wp14:editId="572C97FC">
            <wp:simplePos x="0" y="0"/>
            <wp:positionH relativeFrom="margin">
              <wp:align>left</wp:align>
            </wp:positionH>
            <wp:positionV relativeFrom="paragraph">
              <wp:posOffset>6985</wp:posOffset>
            </wp:positionV>
            <wp:extent cx="1788795" cy="1788795"/>
            <wp:effectExtent l="0" t="0" r="0" b="0"/>
            <wp:wrapSquare wrapText="bothSides"/>
            <wp:docPr id="1608692797" name="Picture 160869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788795" cy="1788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DD2A38">
        <w:rPr>
          <w:rtl/>
        </w:rPr>
        <w:t xml:space="preserve">- تقليل التوتر الناتج عن ضيق الوقت والضغوط المهنية.  </w:t>
      </w:r>
    </w:p>
    <w:p w:rsidR="007C6591" w:rsidRPr="00DD2A38" w:rsidRDefault="007C6591" w:rsidP="00084372">
      <w:r w:rsidRPr="00DD2A38">
        <w:rPr>
          <w:rtl/>
        </w:rPr>
        <w:t xml:space="preserve">- تحسين الإنتاجية سواء في العمل أو الحياة الشخصية.  </w:t>
      </w:r>
    </w:p>
    <w:p w:rsidR="007C6591" w:rsidRPr="00DD2A38" w:rsidRDefault="007C6591" w:rsidP="00084372">
      <w:r w:rsidRPr="00DD2A38">
        <w:rPr>
          <w:rtl/>
        </w:rPr>
        <w:t xml:space="preserve">- تخصيص وقت للأنشطة التي تُعزز الصحة النفسية والجسدية، مثل الرياضة والهوايات.  </w:t>
      </w:r>
    </w:p>
    <w:p w:rsidR="007C6591" w:rsidRPr="00DD2A38" w:rsidRDefault="007C6591" w:rsidP="00084372">
      <w:r w:rsidRPr="00DD2A38">
        <w:rPr>
          <w:rtl/>
        </w:rPr>
        <w:t xml:space="preserve">- تعزيز العلاقات الاجتماعية والعائلية من خلال تخصيص وقت كافٍ لهم.  </w:t>
      </w:r>
    </w:p>
    <w:p w:rsidR="007C6591" w:rsidRPr="00DD2A38" w:rsidRDefault="007C6591" w:rsidP="00C46A93">
      <w:r w:rsidRPr="00DD2A38">
        <w:rPr>
          <w:rtl/>
        </w:rPr>
        <w:t xml:space="preserve">- الشعور بالسيطرة على الحياة بدلاً من الانشغال الدائم.  </w:t>
      </w:r>
    </w:p>
    <w:p w:rsidR="007C6591" w:rsidRDefault="007C6591" w:rsidP="00084372">
      <w:pPr>
        <w:rPr>
          <w:b/>
          <w:bCs/>
          <w:color w:val="168489"/>
        </w:rPr>
      </w:pPr>
      <w:r w:rsidRPr="00C46A93">
        <w:rPr>
          <w:b/>
          <w:bCs/>
          <w:color w:val="168489"/>
          <w:rtl/>
        </w:rPr>
        <w:lastRenderedPageBreak/>
        <w:t>خطوات إدارة الوقت بشكل فعّال</w:t>
      </w:r>
    </w:p>
    <w:p w:rsidR="00C46A93" w:rsidRPr="00C46A93" w:rsidRDefault="00C46A93" w:rsidP="00C46A93">
      <w:pPr>
        <w:bidi w:val="0"/>
        <w:rPr>
          <w:b/>
          <w:bCs/>
          <w:color w:val="168489"/>
          <w:rtl/>
        </w:rPr>
      </w:pPr>
      <w:r w:rsidRPr="00C46A93">
        <w:rPr>
          <w:b/>
          <w:bCs/>
          <w:noProof/>
          <w:color w:val="168489"/>
        </w:rPr>
        <mc:AlternateContent>
          <mc:Choice Requires="wpg">
            <w:drawing>
              <wp:inline distT="0" distB="0" distL="0" distR="0" wp14:anchorId="018CADFA" wp14:editId="43EAE6ED">
                <wp:extent cx="5612596" cy="3146961"/>
                <wp:effectExtent l="0" t="0" r="0" b="0"/>
                <wp:docPr id="1608692798" name="Group 75"/>
                <wp:cNvGraphicFramePr/>
                <a:graphic xmlns:a="http://schemas.openxmlformats.org/drawingml/2006/main">
                  <a:graphicData uri="http://schemas.microsoft.com/office/word/2010/wordprocessingGroup">
                    <wpg:wgp>
                      <wpg:cNvGrpSpPr/>
                      <wpg:grpSpPr>
                        <a:xfrm>
                          <a:off x="0" y="0"/>
                          <a:ext cx="5612596" cy="3146961"/>
                          <a:chOff x="-119192" y="0"/>
                          <a:chExt cx="5612596" cy="3146961"/>
                        </a:xfrm>
                      </wpg:grpSpPr>
                      <wpg:grpSp>
                        <wpg:cNvPr id="1608692799" name="Group 1608692799"/>
                        <wpg:cNvGrpSpPr/>
                        <wpg:grpSpPr>
                          <a:xfrm>
                            <a:off x="-119192" y="0"/>
                            <a:ext cx="5612596" cy="1470752"/>
                            <a:chOff x="-119192" y="0"/>
                            <a:chExt cx="5612596" cy="1470752"/>
                          </a:xfrm>
                        </wpg:grpSpPr>
                        <wpg:grpSp>
                          <wpg:cNvPr id="1608692800" name="Group 1608692800"/>
                          <wpg:cNvGrpSpPr/>
                          <wpg:grpSpPr>
                            <a:xfrm>
                              <a:off x="-119192" y="0"/>
                              <a:ext cx="1508606" cy="1389373"/>
                              <a:chOff x="-119192" y="0"/>
                              <a:chExt cx="1508606" cy="1389373"/>
                            </a:xfrm>
                          </wpg:grpSpPr>
                          <wps:wsp>
                            <wps:cNvPr id="1608692801" name="مربع نص 18"/>
                            <wps:cNvSpPr txBox="1"/>
                            <wps:spPr>
                              <a:xfrm>
                                <a:off x="-119192" y="649772"/>
                                <a:ext cx="1508606" cy="739601"/>
                              </a:xfrm>
                              <a:prstGeom prst="rect">
                                <a:avLst/>
                              </a:prstGeom>
                              <a:noFill/>
                            </wps:spPr>
                            <wps:txbx>
                              <w:txbxContent>
                                <w:p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تقسيم المهام الكبيرة إلى أجزاء صغيرة</w:t>
                                  </w:r>
                                </w:p>
                                <w:p w:rsidR="00C46A93" w:rsidRDefault="00C46A93" w:rsidP="00C46A93">
                                  <w:pPr>
                                    <w:jc w:val="center"/>
                                    <w:rPr>
                                      <w:rFonts w:hAnsi="Adobe Arabic" w:cs="Adobe Arabic"/>
                                      <w:b/>
                                      <w:bCs/>
                                      <w:kern w:val="24"/>
                                      <w:sz w:val="36"/>
                                      <w:szCs w:val="36"/>
                                      <w:lang w:bidi="ar-EG"/>
                                    </w:rPr>
                                  </w:pPr>
                                </w:p>
                              </w:txbxContent>
                            </wps:txbx>
                            <wps:bodyPr wrap="square" rtlCol="1">
                              <a:noAutofit/>
                            </wps:bodyPr>
                          </wps:wsp>
                          <wps:wsp>
                            <wps:cNvPr id="1608692802"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03" name="TextBox 6"/>
                            <wps:cNvSpPr txBox="1"/>
                            <wps:spPr>
                              <a:xfrm>
                                <a:off x="299898" y="62928"/>
                                <a:ext cx="723900" cy="519430"/>
                              </a:xfrm>
                              <a:prstGeom prst="rect">
                                <a:avLst/>
                              </a:prstGeom>
                              <a:noFill/>
                            </wps:spPr>
                            <wps:txbx>
                              <w:txbxContent>
                                <w:p w:rsidR="00C46A93" w:rsidRDefault="00C46A93" w:rsidP="00C46A9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grpSp>
                          <wpg:cNvPr id="1608692804" name="Group 1608692804"/>
                          <wpg:cNvGrpSpPr/>
                          <wpg:grpSpPr>
                            <a:xfrm>
                              <a:off x="1411018" y="0"/>
                              <a:ext cx="4082386" cy="1470752"/>
                              <a:chOff x="1411018" y="0"/>
                              <a:chExt cx="4082386" cy="1470752"/>
                            </a:xfrm>
                          </wpg:grpSpPr>
                          <wpg:grpSp>
                            <wpg:cNvPr id="1608692805" name="Group 1608692805"/>
                            <wpg:cNvGrpSpPr/>
                            <wpg:grpSpPr>
                              <a:xfrm>
                                <a:off x="2812188" y="0"/>
                                <a:ext cx="1270240" cy="1470752"/>
                                <a:chOff x="2812188" y="0"/>
                                <a:chExt cx="1270240" cy="1470752"/>
                              </a:xfrm>
                            </wpg:grpSpPr>
                            <wps:wsp>
                              <wps:cNvPr id="1608692806" name="شكل بيضاوي 64"/>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07" name="مربع نص 18"/>
                              <wps:cNvSpPr txBox="1"/>
                              <wps:spPr>
                                <a:xfrm>
                                  <a:off x="2812188" y="678998"/>
                                  <a:ext cx="1270240" cy="791754"/>
                                </a:xfrm>
                                <a:prstGeom prst="rect">
                                  <a:avLst/>
                                </a:prstGeom>
                                <a:noFill/>
                              </wps:spPr>
                              <wps:txbx>
                                <w:txbxContent>
                                  <w:p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وضع جدول زمني يومي وأسبوعي</w:t>
                                    </w:r>
                                  </w:p>
                                  <w:p w:rsidR="00C46A93" w:rsidRDefault="00C46A93" w:rsidP="00C46A93">
                                    <w:pPr>
                                      <w:bidi w:val="0"/>
                                      <w:jc w:val="center"/>
                                      <w:rPr>
                                        <w:rFonts w:hAnsi="Adobe Arabic" w:cs="Adobe Arabic"/>
                                        <w:b/>
                                        <w:bCs/>
                                        <w:kern w:val="24"/>
                                        <w:sz w:val="36"/>
                                        <w:szCs w:val="36"/>
                                        <w:lang w:bidi="ar-EG"/>
                                      </w:rPr>
                                    </w:pPr>
                                  </w:p>
                                </w:txbxContent>
                              </wps:txbx>
                              <wps:bodyPr wrap="square" rtlCol="1">
                                <a:noAutofit/>
                              </wps:bodyPr>
                            </wps:wsp>
                            <wps:wsp>
                              <wps:cNvPr id="1608692808" name="TextBox 6"/>
                              <wps:cNvSpPr txBox="1"/>
                              <wps:spPr>
                                <a:xfrm>
                                  <a:off x="3112044" y="62928"/>
                                  <a:ext cx="723900" cy="519430"/>
                                </a:xfrm>
                                <a:prstGeom prst="rect">
                                  <a:avLst/>
                                </a:prstGeom>
                                <a:noFill/>
                              </wps:spPr>
                              <wps:txbx>
                                <w:txbxContent>
                                  <w:p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1608692809" name="Group 1608692809"/>
                            <wpg:cNvGrpSpPr/>
                            <wpg:grpSpPr>
                              <a:xfrm>
                                <a:off x="4223164" y="0"/>
                                <a:ext cx="1270240" cy="1140031"/>
                                <a:chOff x="4223164" y="0"/>
                                <a:chExt cx="1270240" cy="1140031"/>
                              </a:xfrm>
                            </wpg:grpSpPr>
                            <wps:wsp>
                              <wps:cNvPr id="1608692810" name="شكل بيضاوي 64"/>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11" name="مربع نص 18"/>
                              <wps:cNvSpPr txBox="1"/>
                              <wps:spPr>
                                <a:xfrm>
                                  <a:off x="4223164" y="797710"/>
                                  <a:ext cx="1270240" cy="342321"/>
                                </a:xfrm>
                                <a:prstGeom prst="rect">
                                  <a:avLst/>
                                </a:prstGeom>
                                <a:noFill/>
                              </wps:spPr>
                              <wps:txbx>
                                <w:txbxContent>
                                  <w:p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تحديد الأولويات</w:t>
                                    </w:r>
                                  </w:p>
                                  <w:p w:rsidR="00C46A93" w:rsidRDefault="00C46A93" w:rsidP="00C46A93">
                                    <w:pPr>
                                      <w:bidi w:val="0"/>
                                      <w:jc w:val="center"/>
                                      <w:rPr>
                                        <w:rFonts w:hAnsi="Adobe Arabic" w:cs="Adobe Arabic"/>
                                        <w:b/>
                                        <w:bCs/>
                                        <w:kern w:val="24"/>
                                        <w:sz w:val="36"/>
                                        <w:szCs w:val="36"/>
                                        <w:lang w:bidi="ar-EG"/>
                                      </w:rPr>
                                    </w:pPr>
                                  </w:p>
                                </w:txbxContent>
                              </wps:txbx>
                              <wps:bodyPr wrap="square" rtlCol="1">
                                <a:noAutofit/>
                              </wps:bodyPr>
                            </wps:wsp>
                            <wps:wsp>
                              <wps:cNvPr id="1608692812" name="TextBox 6"/>
                              <wps:cNvSpPr txBox="1"/>
                              <wps:spPr>
                                <a:xfrm>
                                  <a:off x="4523061" y="62928"/>
                                  <a:ext cx="723900" cy="519430"/>
                                </a:xfrm>
                                <a:prstGeom prst="rect">
                                  <a:avLst/>
                                </a:prstGeom>
                                <a:noFill/>
                              </wps:spPr>
                              <wps:txbx>
                                <w:txbxContent>
                                  <w:p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608692813" name="Group 1608692813"/>
                            <wpg:cNvGrpSpPr/>
                            <wpg:grpSpPr>
                              <a:xfrm>
                                <a:off x="1411018" y="0"/>
                                <a:ext cx="1270240" cy="1140026"/>
                                <a:chOff x="1411018" y="0"/>
                                <a:chExt cx="1270240" cy="1140026"/>
                              </a:xfrm>
                            </wpg:grpSpPr>
                            <wps:wsp>
                              <wps:cNvPr id="1608692814" name="شكل بيضاوي 64"/>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15" name="مربع نص 18"/>
                              <wps:cNvSpPr txBox="1"/>
                              <wps:spPr>
                                <a:xfrm>
                                  <a:off x="1411018" y="797705"/>
                                  <a:ext cx="1270240" cy="342321"/>
                                </a:xfrm>
                                <a:prstGeom prst="rect">
                                  <a:avLst/>
                                </a:prstGeom>
                                <a:noFill/>
                              </wps:spPr>
                              <wps:txbx>
                                <w:txbxContent>
                                  <w:p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تقليل المشتتات</w:t>
                                    </w:r>
                                  </w:p>
                                  <w:p w:rsidR="00C46A93" w:rsidRDefault="00C46A93" w:rsidP="00C46A93">
                                    <w:pPr>
                                      <w:bidi w:val="0"/>
                                      <w:jc w:val="center"/>
                                      <w:rPr>
                                        <w:rFonts w:hAnsi="Adobe Arabic" w:cs="Adobe Arabic"/>
                                        <w:b/>
                                        <w:bCs/>
                                        <w:kern w:val="24"/>
                                        <w:sz w:val="36"/>
                                        <w:szCs w:val="36"/>
                                        <w:lang w:bidi="ar-EG"/>
                                      </w:rPr>
                                    </w:pPr>
                                  </w:p>
                                </w:txbxContent>
                              </wps:txbx>
                              <wps:bodyPr wrap="square" rtlCol="1">
                                <a:noAutofit/>
                              </wps:bodyPr>
                            </wps:wsp>
                            <wps:wsp>
                              <wps:cNvPr id="1608692816" name="TextBox 6"/>
                              <wps:cNvSpPr txBox="1"/>
                              <wps:spPr>
                                <a:xfrm>
                                  <a:off x="1710915" y="62928"/>
                                  <a:ext cx="723900" cy="519430"/>
                                </a:xfrm>
                                <a:prstGeom prst="rect">
                                  <a:avLst/>
                                </a:prstGeom>
                                <a:noFill/>
                              </wps:spPr>
                              <wps:txbx>
                                <w:txbxContent>
                                  <w:p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grpSp>
                      </wpg:grpSp>
                      <wps:wsp>
                        <wps:cNvPr id="1608692817" name="شكل بيضاوي 64"/>
                        <wps:cNvSpPr/>
                        <wps:spPr>
                          <a:xfrm>
                            <a:off x="4110829" y="1477606"/>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18" name="مربع نص 18"/>
                        <wps:cNvSpPr txBox="1"/>
                        <wps:spPr>
                          <a:xfrm>
                            <a:off x="3755479" y="2345429"/>
                            <a:ext cx="1270240" cy="801532"/>
                          </a:xfrm>
                          <a:prstGeom prst="rect">
                            <a:avLst/>
                          </a:prstGeom>
                          <a:noFill/>
                        </wps:spPr>
                        <wps:txbx>
                          <w:txbxContent>
                            <w:p w:rsid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استخدام تقنية البومودورو</w:t>
                              </w:r>
                            </w:p>
                          </w:txbxContent>
                        </wps:txbx>
                        <wps:bodyPr wrap="square" rtlCol="1">
                          <a:noAutofit/>
                        </wps:bodyPr>
                      </wps:wsp>
                      <wps:wsp>
                        <wps:cNvPr id="1608692819" name="TextBox 6"/>
                        <wps:cNvSpPr txBox="1"/>
                        <wps:spPr>
                          <a:xfrm>
                            <a:off x="4055722" y="1540444"/>
                            <a:ext cx="723900" cy="519430"/>
                          </a:xfrm>
                          <a:prstGeom prst="rect">
                            <a:avLst/>
                          </a:prstGeom>
                          <a:noFill/>
                        </wps:spPr>
                        <wps:txbx>
                          <w:txbxContent>
                            <w:p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05</w:t>
                              </w:r>
                            </w:p>
                          </w:txbxContent>
                        </wps:txbx>
                        <wps:bodyPr wrap="square" rtlCol="0">
                          <a:spAutoFit/>
                        </wps:bodyPr>
                      </wps:wsp>
                      <wpg:grpSp>
                        <wpg:cNvPr id="1608692820" name="Group 1608692820"/>
                        <wpg:cNvGrpSpPr/>
                        <wpg:grpSpPr>
                          <a:xfrm>
                            <a:off x="2230054" y="1477606"/>
                            <a:ext cx="1270240" cy="1514976"/>
                            <a:chOff x="2230054" y="1477606"/>
                            <a:chExt cx="1270240" cy="1514976"/>
                          </a:xfrm>
                        </wpg:grpSpPr>
                        <wps:wsp>
                          <wps:cNvPr id="1608692821" name="شكل بيضاوي 64"/>
                          <wps:cNvSpPr/>
                          <wps:spPr>
                            <a:xfrm>
                              <a:off x="2555182" y="1477606"/>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22" name="مربع نص 18"/>
                          <wps:cNvSpPr txBox="1"/>
                          <wps:spPr>
                            <a:xfrm>
                              <a:off x="2230054" y="2345429"/>
                              <a:ext cx="1270240" cy="647153"/>
                            </a:xfrm>
                            <a:prstGeom prst="rect">
                              <a:avLst/>
                            </a:prstGeom>
                            <a:noFill/>
                          </wps:spPr>
                          <wps:txbx>
                            <w:txbxContent>
                              <w:p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تخصيص وقت للراحة والاسترخاء</w:t>
                                </w:r>
                              </w:p>
                              <w:p w:rsidR="00C46A93" w:rsidRDefault="00C46A93" w:rsidP="00C46A93">
                                <w:pPr>
                                  <w:bidi w:val="0"/>
                                  <w:jc w:val="center"/>
                                  <w:rPr>
                                    <w:rFonts w:hAnsi="Adobe Arabic" w:cs="Adobe Arabic"/>
                                    <w:b/>
                                    <w:bCs/>
                                    <w:kern w:val="24"/>
                                    <w:sz w:val="36"/>
                                    <w:szCs w:val="36"/>
                                    <w:lang w:bidi="ar-EG"/>
                                  </w:rPr>
                                </w:pPr>
                              </w:p>
                            </w:txbxContent>
                          </wps:txbx>
                          <wps:bodyPr wrap="square" rtlCol="1">
                            <a:noAutofit/>
                          </wps:bodyPr>
                        </wps:wsp>
                        <wps:wsp>
                          <wps:cNvPr id="1608692823" name="TextBox 6"/>
                          <wps:cNvSpPr txBox="1"/>
                          <wps:spPr>
                            <a:xfrm>
                              <a:off x="2530153" y="1540444"/>
                              <a:ext cx="723900" cy="519430"/>
                            </a:xfrm>
                            <a:prstGeom prst="rect">
                              <a:avLst/>
                            </a:prstGeom>
                            <a:noFill/>
                          </wps:spPr>
                          <wps:txbx>
                            <w:txbxContent>
                              <w:p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06</w:t>
                                </w:r>
                              </w:p>
                            </w:txbxContent>
                          </wps:txbx>
                          <wps:bodyPr wrap="square" rtlCol="0">
                            <a:spAutoFit/>
                          </wps:bodyPr>
                        </wps:wsp>
                      </wpg:grpSp>
                      <wpg:grpSp>
                        <wpg:cNvPr id="1608692824" name="Group 1608692824"/>
                        <wpg:cNvGrpSpPr/>
                        <wpg:grpSpPr>
                          <a:xfrm>
                            <a:off x="591515" y="1477606"/>
                            <a:ext cx="1270240" cy="1372472"/>
                            <a:chOff x="591515" y="1477606"/>
                            <a:chExt cx="1270240" cy="1372472"/>
                          </a:xfrm>
                        </wpg:grpSpPr>
                        <wps:wsp>
                          <wps:cNvPr id="1608692825" name="شكل بيضاوي 64"/>
                          <wps:cNvSpPr/>
                          <wps:spPr>
                            <a:xfrm>
                              <a:off x="943318" y="1477606"/>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826" name="مربع نص 18"/>
                          <wps:cNvSpPr txBox="1"/>
                          <wps:spPr>
                            <a:xfrm>
                              <a:off x="591515" y="2345429"/>
                              <a:ext cx="1270240" cy="504649"/>
                            </a:xfrm>
                            <a:prstGeom prst="rect">
                              <a:avLst/>
                            </a:prstGeom>
                            <a:noFill/>
                          </wps:spPr>
                          <wps:txbx>
                            <w:txbxContent>
                              <w:p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تفويض المهام</w:t>
                                </w:r>
                              </w:p>
                              <w:p w:rsidR="00C46A93" w:rsidRDefault="00C46A93" w:rsidP="00C46A93">
                                <w:pPr>
                                  <w:bidi w:val="0"/>
                                  <w:jc w:val="center"/>
                                  <w:rPr>
                                    <w:rFonts w:hAnsi="Adobe Arabic" w:cs="Adobe Arabic"/>
                                    <w:b/>
                                    <w:bCs/>
                                    <w:kern w:val="24"/>
                                    <w:sz w:val="36"/>
                                    <w:szCs w:val="36"/>
                                    <w:lang w:bidi="ar-EG"/>
                                  </w:rPr>
                                </w:pPr>
                              </w:p>
                            </w:txbxContent>
                          </wps:txbx>
                          <wps:bodyPr wrap="square" rtlCol="1">
                            <a:noAutofit/>
                          </wps:bodyPr>
                        </wps:wsp>
                        <wps:wsp>
                          <wps:cNvPr id="1608692827" name="TextBox 6"/>
                          <wps:cNvSpPr txBox="1"/>
                          <wps:spPr>
                            <a:xfrm>
                              <a:off x="891518" y="1540444"/>
                              <a:ext cx="723900" cy="519430"/>
                            </a:xfrm>
                            <a:prstGeom prst="rect">
                              <a:avLst/>
                            </a:prstGeom>
                            <a:noFill/>
                          </wps:spPr>
                          <wps:txbx>
                            <w:txbxContent>
                              <w:p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07</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18CADFA" id="Group 75" o:spid="_x0000_s2690" style="width:441.95pt;height:247.8pt;mso-position-horizontal-relative:char;mso-position-vertical-relative:line" coordorigin="-1191" coordsize="56125,31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">
                <v:group id="Group 1608692799" o:spid="_x0000_s2691" style="position:absolute;left:-1191;width:56125;height:14707" coordorigin="-1191" coordsize="56125,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">
                  <v:group id="Group 1608692800" o:spid="_x0000_s2692" style="position:absolute;left:-1191;width:15085;height:13893" coordorigin="-1191" coordsize="15086,13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">
                    <v:shape id="مربع نص 18" o:spid="_x0000_s2693" type="#_x0000_t202" style="position:absolute;left:-1191;top:6497;width:15085;height:7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" filled="f" stroked="f">
                      <v:textbox>
                        <w:txbxContent>
                          <w:p w14:paraId="5987FE1C" w14:textId="77777777"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تقسيم المهام الكبيرة إلى أجزاء صغيرة</w:t>
                            </w:r>
                          </w:p>
                          <w:p w14:paraId="64A3DCF9" w14:textId="18CF088E" w:rsidR="00C46A93" w:rsidRDefault="00C46A93" w:rsidP="00C46A93">
                            <w:pPr>
                              <w:jc w:val="center"/>
                              <w:rPr>
                                <w:rFonts w:hAnsi="Adobe Arabic" w:cs="Adobe Arabic"/>
                                <w:b/>
                                <w:bCs/>
                                <w:kern w:val="24"/>
                                <w:sz w:val="36"/>
                                <w:szCs w:val="36"/>
                                <w:lang w:bidi="ar-EG"/>
                              </w:rPr>
                            </w:pPr>
                          </w:p>
                        </w:txbxContent>
                      </v:textbox>
                    </v:shape>
                    <v:oval id="شكل بيضاوي 64" o:spid="_x0000_s2694"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" fillcolor="white [3212]" strokecolor="#1c3963">
                      <v:stroke joinstyle="miter"/>
                    </v:oval>
                    <v:shape id="TextBox 6" o:spid="_x0000_s2695"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" filled="f" stroked="f">
                      <v:textbox style="mso-fit-shape-to-text:t">
                        <w:txbxContent>
                          <w:p w14:paraId="15BFF850" w14:textId="77777777" w:rsidR="00C46A93" w:rsidRDefault="00C46A93" w:rsidP="00C46A93">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v:group id="Group 1608692804" o:spid="_x0000_s2696" style="position:absolute;left:14110;width:40824;height:14707" coordorigin="14110" coordsize="40823,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">
                    <v:group id="Group 1608692805" o:spid="_x0000_s2697" style="position:absolute;left:28121;width:12703;height:14707" coordorigin="28121"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">
                      <v:oval id="شكل بيضاوي 64" o:spid="_x0000_s2698"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" fillcolor="white [3212]" strokecolor="#1c3963">
                        <v:stroke joinstyle="miter"/>
                      </v:oval>
                      <v:shape id="مربع نص 18" o:spid="_x0000_s2699" type="#_x0000_t202" style="position:absolute;left:28121;top:6789;width:12703;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" filled="f" stroked="f">
                        <v:textbox>
                          <w:txbxContent>
                            <w:p w14:paraId="5D955972" w14:textId="77777777"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وضع جدول زمني يومي وأسبوعي</w:t>
                              </w:r>
                            </w:p>
                            <w:p w14:paraId="7316A749" w14:textId="2D02C03B" w:rsidR="00C46A93" w:rsidRDefault="00C46A93" w:rsidP="00C46A93">
                              <w:pPr>
                                <w:bidi w:val="0"/>
                                <w:jc w:val="center"/>
                                <w:rPr>
                                  <w:rFonts w:hAnsi="Adobe Arabic" w:cs="Adobe Arabic"/>
                                  <w:b/>
                                  <w:bCs/>
                                  <w:kern w:val="24"/>
                                  <w:sz w:val="36"/>
                                  <w:szCs w:val="36"/>
                                  <w:lang w:bidi="ar-EG"/>
                                </w:rPr>
                              </w:pPr>
                            </w:p>
                          </w:txbxContent>
                        </v:textbox>
                      </v:shape>
                      <v:shape id="TextBox 6" o:spid="_x0000_s2700"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" filled="f" stroked="f">
                        <v:textbox style="mso-fit-shape-to-text:t">
                          <w:txbxContent>
                            <w:p w14:paraId="2D0542B9" w14:textId="77777777"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1608692809" o:spid="_x0000_s2701" style="position:absolute;left:42231;width:12703;height:11400" coordorigin="42231" coordsize="12702,1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">
                      <v:oval id="شكل بيضاوي 64" o:spid="_x0000_s2702" style="position:absolute;left:45502;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" fillcolor="white [3212]" strokecolor="#1c3963">
                        <v:stroke joinstyle="miter"/>
                      </v:oval>
                      <v:shape id="مربع نص 18" o:spid="_x0000_s2703" type="#_x0000_t202" style="position:absolute;left:42231;top:7977;width:12703;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" filled="f" stroked="f">
                        <v:textbox>
                          <w:txbxContent>
                            <w:p w14:paraId="00F06062" w14:textId="77777777"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تحديد الأولويات</w:t>
                              </w:r>
                            </w:p>
                            <w:p w14:paraId="74231D70" w14:textId="44F187B7" w:rsidR="00C46A93" w:rsidRDefault="00C46A93" w:rsidP="00C46A93">
                              <w:pPr>
                                <w:bidi w:val="0"/>
                                <w:jc w:val="center"/>
                                <w:rPr>
                                  <w:rFonts w:hAnsi="Adobe Arabic" w:cs="Adobe Arabic"/>
                                  <w:b/>
                                  <w:bCs/>
                                  <w:kern w:val="24"/>
                                  <w:sz w:val="36"/>
                                  <w:szCs w:val="36"/>
                                  <w:lang w:bidi="ar-EG"/>
                                </w:rPr>
                              </w:pPr>
                            </w:p>
                          </w:txbxContent>
                        </v:textbox>
                      </v:shape>
                      <v:shape id="TextBox 6" o:spid="_x0000_s2704" type="#_x0000_t202" style="position:absolute;left:452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" filled="f" stroked="f">
                        <v:textbox style="mso-fit-shape-to-text:t">
                          <w:txbxContent>
                            <w:p w14:paraId="1F0D509D" w14:textId="77777777"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608692813" o:spid="_x0000_s2705" style="position:absolute;left:14110;width:12702;height:11400" coordorigin="14110" coordsize="12702,1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">
                      <v:oval id="شكل بيضاوي 64" o:spid="_x0000_s2706" style="position:absolute;left:17380;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" fillcolor="white [3212]" strokecolor="#1c3963">
                        <v:stroke joinstyle="miter"/>
                      </v:oval>
                      <v:shape id="مربع نص 18" o:spid="_x0000_s2707" type="#_x0000_t202" style="position:absolute;left:14110;top:7977;width:127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" filled="f" stroked="f">
                        <v:textbox>
                          <w:txbxContent>
                            <w:p w14:paraId="4F4406F9" w14:textId="77777777"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تقليل المشتتات</w:t>
                              </w:r>
                            </w:p>
                            <w:p w14:paraId="4290D0E7" w14:textId="3D465BFE" w:rsidR="00C46A93" w:rsidRDefault="00C46A93" w:rsidP="00C46A93">
                              <w:pPr>
                                <w:bidi w:val="0"/>
                                <w:jc w:val="center"/>
                                <w:rPr>
                                  <w:rFonts w:hAnsi="Adobe Arabic" w:cs="Adobe Arabic"/>
                                  <w:b/>
                                  <w:bCs/>
                                  <w:kern w:val="24"/>
                                  <w:sz w:val="36"/>
                                  <w:szCs w:val="36"/>
                                  <w:lang w:bidi="ar-EG"/>
                                </w:rPr>
                              </w:pPr>
                            </w:p>
                          </w:txbxContent>
                        </v:textbox>
                      </v:shape>
                      <v:shape id="TextBox 6" o:spid="_x0000_s2708" type="#_x0000_t202" style="position:absolute;left:1710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" filled="f" stroked="f">
                        <v:textbox style="mso-fit-shape-to-text:t">
                          <w:txbxContent>
                            <w:p w14:paraId="66E4D1A9" w14:textId="77777777"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v:group>
                <v:oval id="شكل بيضاوي 64" o:spid="_x0000_s2709" style="position:absolute;left:41108;top:14776;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" fillcolor="white [3212]" strokecolor="#1c3963">
                  <v:stroke joinstyle="miter"/>
                </v:oval>
                <v:shape id="مربع نص 18" o:spid="_x0000_s2710" type="#_x0000_t202" style="position:absolute;left:37554;top:23454;width:12703;height:8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" filled="f" stroked="f">
                  <v:textbox>
                    <w:txbxContent>
                      <w:p w14:paraId="4C71609F" w14:textId="52F26317" w:rsid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استخدام تقنية البومودورو</w:t>
                        </w:r>
                      </w:p>
                    </w:txbxContent>
                  </v:textbox>
                </v:shape>
                <v:shape id="TextBox 6" o:spid="_x0000_s2711" type="#_x0000_t202" style="position:absolute;left:40557;top:15404;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" filled="f" stroked="f">
                  <v:textbox style="mso-fit-shape-to-text:t">
                    <w:txbxContent>
                      <w:p w14:paraId="40543246" w14:textId="77777777"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05</w:t>
                        </w:r>
                      </w:p>
                    </w:txbxContent>
                  </v:textbox>
                </v:shape>
                <v:group id="Group 1608692820" o:spid="_x0000_s2712" style="position:absolute;left:22300;top:14776;width:12702;height:15149" coordorigin="22300,14776" coordsize="12702,15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">
                  <v:oval id="شكل بيضاوي 64" o:spid="_x0000_s2713" style="position:absolute;left:25551;top:14776;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" fillcolor="white [3212]" strokecolor="#1c3963">
                    <v:stroke joinstyle="miter"/>
                  </v:oval>
                  <v:shape id="مربع نص 18" o:spid="_x0000_s2714" type="#_x0000_t202" style="position:absolute;left:22300;top:23454;width:12702;height: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" filled="f" stroked="f">
                    <v:textbox>
                      <w:txbxContent>
                        <w:p w14:paraId="4E2EFB65" w14:textId="77777777"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تخصيص وقت للراحة والاسترخاء</w:t>
                          </w:r>
                        </w:p>
                        <w:p w14:paraId="6452B0C9" w14:textId="0D59EEE8" w:rsidR="00C46A93" w:rsidRDefault="00C46A93" w:rsidP="00C46A93">
                          <w:pPr>
                            <w:bidi w:val="0"/>
                            <w:jc w:val="center"/>
                            <w:rPr>
                              <w:rFonts w:hAnsi="Adobe Arabic" w:cs="Adobe Arabic"/>
                              <w:b/>
                              <w:bCs/>
                              <w:kern w:val="24"/>
                              <w:sz w:val="36"/>
                              <w:szCs w:val="36"/>
                              <w:lang w:bidi="ar-EG"/>
                            </w:rPr>
                          </w:pPr>
                        </w:p>
                      </w:txbxContent>
                    </v:textbox>
                  </v:shape>
                  <v:shape id="TextBox 6" o:spid="_x0000_s2715" type="#_x0000_t202" style="position:absolute;left:25301;top:15404;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" filled="f" stroked="f">
                    <v:textbox style="mso-fit-shape-to-text:t">
                      <w:txbxContent>
                        <w:p w14:paraId="7ED46ACB" w14:textId="77777777"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06</w:t>
                          </w:r>
                        </w:p>
                      </w:txbxContent>
                    </v:textbox>
                  </v:shape>
                </v:group>
                <v:group id="Group 1608692824" o:spid="_x0000_s2716" style="position:absolute;left:5915;top:14776;width:12702;height:13724" coordorigin="5915,14776" coordsize="12702,1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">
                  <v:oval id="شكل بيضاوي 64" o:spid="_x0000_s2717" style="position:absolute;left:9433;top:14776;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" fillcolor="white [3212]" strokecolor="#1c3963">
                    <v:stroke joinstyle="miter"/>
                  </v:oval>
                  <v:shape id="مربع نص 18" o:spid="_x0000_s2718" type="#_x0000_t202" style="position:absolute;left:5915;top:23454;width:12702;height:5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" filled="f" stroked="f">
                    <v:textbox>
                      <w:txbxContent>
                        <w:p w14:paraId="64FC9E16" w14:textId="77777777" w:rsidR="00C46A93" w:rsidRPr="00C46A93" w:rsidRDefault="00C46A93" w:rsidP="00C46A93">
                          <w:pPr>
                            <w:bidi w:val="0"/>
                            <w:jc w:val="center"/>
                            <w:rPr>
                              <w:rFonts w:hAnsi="Adobe Arabic" w:cs="Adobe Arabic"/>
                              <w:b/>
                              <w:bCs/>
                              <w:kern w:val="24"/>
                              <w:sz w:val="36"/>
                              <w:szCs w:val="36"/>
                              <w:lang w:bidi="ar-EG"/>
                            </w:rPr>
                          </w:pPr>
                          <w:r w:rsidRPr="00C46A93">
                            <w:rPr>
                              <w:rFonts w:hAnsi="Adobe Arabic" w:cs="Adobe Arabic"/>
                              <w:b/>
                              <w:bCs/>
                              <w:kern w:val="24"/>
                              <w:sz w:val="36"/>
                              <w:szCs w:val="36"/>
                              <w:rtl/>
                              <w:lang w:bidi="ar-EG"/>
                            </w:rPr>
                            <w:t>تفويض المهام</w:t>
                          </w:r>
                        </w:p>
                        <w:p w14:paraId="6783A4CD" w14:textId="476E13DB" w:rsidR="00C46A93" w:rsidRDefault="00C46A93" w:rsidP="00C46A93">
                          <w:pPr>
                            <w:bidi w:val="0"/>
                            <w:jc w:val="center"/>
                            <w:rPr>
                              <w:rFonts w:hAnsi="Adobe Arabic" w:cs="Adobe Arabic"/>
                              <w:b/>
                              <w:bCs/>
                              <w:kern w:val="24"/>
                              <w:sz w:val="36"/>
                              <w:szCs w:val="36"/>
                              <w:lang w:bidi="ar-EG"/>
                            </w:rPr>
                          </w:pPr>
                        </w:p>
                      </w:txbxContent>
                    </v:textbox>
                  </v:shape>
                  <v:shape id="TextBox 6" o:spid="_x0000_s2719" type="#_x0000_t202" style="position:absolute;left:8915;top:15404;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" filled="f" stroked="f">
                    <v:textbox style="mso-fit-shape-to-text:t">
                      <w:txbxContent>
                        <w:p w14:paraId="459DEA80" w14:textId="77777777" w:rsidR="00C46A93" w:rsidRDefault="00C46A93" w:rsidP="00C46A93">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07</w:t>
                          </w:r>
                        </w:p>
                      </w:txbxContent>
                    </v:textbox>
                  </v:shape>
                </v:group>
                <w10:anchorlock/>
              </v:group>
            </w:pict>
          </mc:Fallback>
        </mc:AlternateContent>
      </w:r>
    </w:p>
    <w:p w:rsidR="00084372" w:rsidRPr="00E71572" w:rsidRDefault="00084372" w:rsidP="00084372">
      <w:pPr>
        <w:rPr>
          <w:b/>
          <w:bCs/>
        </w:rPr>
      </w:pPr>
      <w:r w:rsidRPr="002A078C">
        <w:rPr>
          <w:rFonts w:ascii="Sakkal Majalla" w:hAnsi="Sakkal Majalla"/>
          <w:noProof/>
          <w:sz w:val="34"/>
        </w:rPr>
        <mc:AlternateContent>
          <mc:Choice Requires="wpg">
            <w:drawing>
              <wp:inline distT="0" distB="0" distL="0" distR="0" wp14:anchorId="7CB0A45D" wp14:editId="3C37AF67">
                <wp:extent cx="5731510" cy="892088"/>
                <wp:effectExtent l="0" t="0" r="2540" b="22860"/>
                <wp:docPr id="160869191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18" name="مجموعة 47"/>
                        <wpg:cNvGrpSpPr/>
                        <wpg:grpSpPr>
                          <a:xfrm>
                            <a:off x="0" y="0"/>
                            <a:ext cx="5731510" cy="895351"/>
                            <a:chOff x="0" y="0"/>
                            <a:chExt cx="5878196" cy="918845"/>
                          </a:xfrm>
                        </wpg:grpSpPr>
                        <wpg:grpSp>
                          <wpg:cNvPr id="1608691919" name="مجموعة 48"/>
                          <wpg:cNvGrpSpPr/>
                          <wpg:grpSpPr>
                            <a:xfrm>
                              <a:off x="0" y="0"/>
                              <a:ext cx="5878196" cy="918845"/>
                              <a:chOff x="0" y="0"/>
                              <a:chExt cx="6240348" cy="919070"/>
                            </a:xfrm>
                          </wpg:grpSpPr>
                          <wpg:grpSp>
                            <wpg:cNvPr id="1608691920" name="مجموعة 49"/>
                            <wpg:cNvGrpSpPr/>
                            <wpg:grpSpPr>
                              <a:xfrm>
                                <a:off x="0" y="169208"/>
                                <a:ext cx="5433072" cy="580613"/>
                                <a:chOff x="0" y="169208"/>
                                <a:chExt cx="5433072" cy="580613"/>
                              </a:xfrm>
                            </wpg:grpSpPr>
                            <wps:wsp>
                              <wps:cNvPr id="16086919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24"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تحديد الأولويات</w:t>
                                </w:r>
                              </w:p>
                            </w:txbxContent>
                          </wps:txbx>
                          <wps:bodyPr wrap="square" rtlCol="1">
                            <a:spAutoFit/>
                          </wps:bodyPr>
                        </wps:wsp>
                      </wpg:grpSp>
                      <pic:pic xmlns:pic="http://schemas.openxmlformats.org/drawingml/2006/picture">
                        <pic:nvPicPr>
                          <pic:cNvPr id="160869192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B0A45D" id="_x0000_s27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TMvzl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7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">
                  <v:group id="مجموعة 48" o:spid="_x0000_s27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">
                    <v:group id="مجموعة 49" o:spid="_x0000_s27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">
                      <v:shape id="شكل حر 50" o:spid="_x0000_s27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" fillcolor="#a5a5a5 [2092]" stroked="f" strokeweight="1pt">
                        <v:stroke joinstyle="miter"/>
                      </v:roundrect>
                    </v:group>
                    <v:oval id="شكل بيضاوي 52" o:spid="_x0000_s27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" filled="f" strokecolor="#168489" strokeweight="1pt">
                      <v:stroke joinstyle="miter"/>
                    </v:oval>
                  </v:group>
                  <v:shape id="مربع نص 41" o:spid="_x0000_s272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" filled="f" stroked="f">
                    <v:textbox style="mso-fit-shape-to-text:t">
                      <w:txbxContent>
                        <w:p w14:paraId="042C4CBF" w14:textId="1517BE07"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تحديد الأولويات</w:t>
                          </w:r>
                        </w:p>
                      </w:txbxContent>
                    </v:textbox>
                  </v:shape>
                </v:group>
                <v:shape id="صورة 54" o:spid="_x0000_s272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AXi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V5MZnD7KQAgV38AAAD//wMAUEsBAi0AFAAGAAgAAAAhANvh9svuAAAAhQEAABMAAAAA&#10;AAAAAAAAAAAAAAAAAFtDb250ZW50X1R5cGVzXS54bWxQSwECLQAUAAYACAAAACEAWvQsW78AAAAV&#10;AQAACwAAAAAAAAAAAAAAAAAfAQAAX3JlbHMvLnJlbHNQSwECLQAUAAYACAAAACEAcRwF4s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استخدم قاعدة80/20 (مبدأ باريتو): ركّز على 20% من المهام التي تحقق 80% من النتائج.  </w:t>
      </w:r>
    </w:p>
    <w:p w:rsidR="007C6591" w:rsidRPr="00DD2A38" w:rsidRDefault="007C6591" w:rsidP="00084372">
      <w:r w:rsidRPr="00DD2A38">
        <w:rPr>
          <w:rtl/>
        </w:rPr>
        <w:t>- قم بتصنيف المهام إلى فئات:</w:t>
      </w:r>
    </w:p>
    <w:p w:rsidR="007C6591" w:rsidRPr="00DD2A38" w:rsidRDefault="007C6591" w:rsidP="00084372">
      <w:r w:rsidRPr="00DD2A38">
        <w:rPr>
          <w:rtl/>
        </w:rPr>
        <w:t xml:space="preserve">  -مهام عاجلة ومهمة: يجب إنجازها فورا</w:t>
      </w:r>
      <w:r>
        <w:rPr>
          <w:rFonts w:hint="cs"/>
          <w:rtl/>
        </w:rPr>
        <w:t>ً</w:t>
      </w:r>
      <w:r w:rsidRPr="00DD2A38">
        <w:rPr>
          <w:rtl/>
        </w:rPr>
        <w:t>.</w:t>
      </w:r>
    </w:p>
    <w:p w:rsidR="007C6591" w:rsidRPr="00DD2A38" w:rsidRDefault="007C6591" w:rsidP="00084372">
      <w:r w:rsidRPr="00DD2A38">
        <w:rPr>
          <w:rtl/>
        </w:rPr>
        <w:t xml:space="preserve">  -مهام مهمة ولكن غير عاجلة: يمكن التخطيط لها وإنجازها بجدول زمني.</w:t>
      </w:r>
    </w:p>
    <w:p w:rsidR="007C6591" w:rsidRPr="00DD2A38" w:rsidRDefault="007C6591" w:rsidP="00084372">
      <w:r w:rsidRPr="00DD2A38">
        <w:rPr>
          <w:rtl/>
        </w:rPr>
        <w:t xml:space="preserve">  -مهام عاجلة ولكن غير مهمة: يمكن تفويضها.</w:t>
      </w:r>
    </w:p>
    <w:p w:rsidR="007C6591" w:rsidRPr="00DD2A38" w:rsidRDefault="007C6591" w:rsidP="00084372">
      <w:r w:rsidRPr="00DD2A38">
        <w:rPr>
          <w:rtl/>
        </w:rPr>
        <w:t xml:space="preserve">  -مهام غير عاجلة وغير مهمة: يمكن حذفها أو تأجيلها.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3ECFCCD0" wp14:editId="07E465BC">
                <wp:extent cx="5731510" cy="892088"/>
                <wp:effectExtent l="0" t="0" r="2540" b="22860"/>
                <wp:docPr id="160869190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09" name="مجموعة 47"/>
                        <wpg:cNvGrpSpPr/>
                        <wpg:grpSpPr>
                          <a:xfrm>
                            <a:off x="0" y="0"/>
                            <a:ext cx="5731510" cy="895351"/>
                            <a:chOff x="0" y="0"/>
                            <a:chExt cx="5878196" cy="918845"/>
                          </a:xfrm>
                        </wpg:grpSpPr>
                        <wpg:grpSp>
                          <wpg:cNvPr id="1608691910" name="مجموعة 48"/>
                          <wpg:cNvGrpSpPr/>
                          <wpg:grpSpPr>
                            <a:xfrm>
                              <a:off x="0" y="0"/>
                              <a:ext cx="5878196" cy="918845"/>
                              <a:chOff x="0" y="0"/>
                              <a:chExt cx="6240348" cy="919070"/>
                            </a:xfrm>
                          </wpg:grpSpPr>
                          <wpg:grpSp>
                            <wpg:cNvPr id="1608691911" name="مجموعة 49"/>
                            <wpg:cNvGrpSpPr/>
                            <wpg:grpSpPr>
                              <a:xfrm>
                                <a:off x="0" y="169208"/>
                                <a:ext cx="5433072" cy="580613"/>
                                <a:chOff x="0" y="169208"/>
                                <a:chExt cx="5433072" cy="580613"/>
                              </a:xfrm>
                            </wpg:grpSpPr>
                            <wps:wsp>
                              <wps:cNvPr id="16086919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15"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جدول زمني يومي وأسبوعي</w:t>
                                </w:r>
                              </w:p>
                            </w:txbxContent>
                          </wps:txbx>
                          <wps:bodyPr wrap="square" rtlCol="1">
                            <a:spAutoFit/>
                          </wps:bodyPr>
                        </wps:wsp>
                      </wpg:grpSp>
                      <pic:pic xmlns:pic="http://schemas.openxmlformats.org/drawingml/2006/picture">
                        <pic:nvPicPr>
                          <pic:cNvPr id="160869191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ECFCCD0" id="_x0000_s27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aR30dAcAAP0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2kd9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7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">
                  <v:group id="مجموعة 48" o:spid="_x0000_s27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">
                    <v:group id="مجموعة 49" o:spid="_x0000_s27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">
                      <v:shape id="شكل حر 50" o:spid="_x0000_s27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" fillcolor="#a5a5a5 [2092]" stroked="f" strokeweight="1pt">
                        <v:stroke joinstyle="miter"/>
                      </v:roundrect>
                    </v:group>
                    <v:oval id="شكل بيضاوي 52" o:spid="_x0000_s27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" filled="f" strokecolor="#168489" strokeweight="1pt">
                      <v:stroke joinstyle="miter"/>
                    </v:oval>
                  </v:group>
                  <v:shape id="مربع نص 41" o:spid="_x0000_s273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" filled="f" stroked="f">
                    <v:textbox style="mso-fit-shape-to-text:t">
                      <w:txbxContent>
                        <w:p w14:paraId="2A995EDF" w14:textId="028088F8"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جدول زمني يومي وأسبوعي</w:t>
                          </w:r>
                        </w:p>
                      </w:txbxContent>
                    </v:textbox>
                  </v:shape>
                </v:group>
                <v:shape id="صورة 54" o:spid="_x0000_s27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قم بوضع خطة يومية لتحديد المهام التي يجب إنجازها خلال اليوم.  </w:t>
      </w:r>
    </w:p>
    <w:p w:rsidR="007C6591" w:rsidRPr="00DD2A38" w:rsidRDefault="007C6591" w:rsidP="00084372">
      <w:r w:rsidRPr="00DD2A38">
        <w:rPr>
          <w:rtl/>
        </w:rPr>
        <w:t>- خصص وقتا</w:t>
      </w:r>
      <w:r>
        <w:rPr>
          <w:rFonts w:hint="cs"/>
          <w:rtl/>
        </w:rPr>
        <w:t>ً</w:t>
      </w:r>
      <w:r w:rsidRPr="00DD2A38">
        <w:rPr>
          <w:rtl/>
        </w:rPr>
        <w:t xml:space="preserve"> محددا</w:t>
      </w:r>
      <w:r>
        <w:rPr>
          <w:rFonts w:hint="cs"/>
          <w:rtl/>
        </w:rPr>
        <w:t>ً</w:t>
      </w:r>
      <w:r w:rsidRPr="00DD2A38">
        <w:rPr>
          <w:rtl/>
        </w:rPr>
        <w:t xml:space="preserve"> لكل مهمة، مع ترك هامش زمني للتعامل مع الطوارئ.  </w:t>
      </w:r>
    </w:p>
    <w:p w:rsidR="007C6591" w:rsidRPr="00DD2A38" w:rsidRDefault="007C6591" w:rsidP="00084372">
      <w:r w:rsidRPr="00DD2A38">
        <w:rPr>
          <w:rtl/>
        </w:rPr>
        <w:lastRenderedPageBreak/>
        <w:t>- استخدم أدوات مثل</w:t>
      </w:r>
      <w:r>
        <w:rPr>
          <w:rFonts w:hint="cs"/>
          <w:rtl/>
        </w:rPr>
        <w:t xml:space="preserve"> </w:t>
      </w:r>
      <w:r w:rsidRPr="00DD2A38">
        <w:rPr>
          <w:rtl/>
        </w:rPr>
        <w:t>التقويمات الرقمية</w:t>
      </w:r>
      <w:r w:rsidRPr="00DD2A38">
        <w:t xml:space="preserve">Google Calendar </w:t>
      </w:r>
      <w:r>
        <w:rPr>
          <w:rFonts w:hint="cs"/>
          <w:rtl/>
          <w:lang w:bidi="ar-AE"/>
        </w:rPr>
        <w:t xml:space="preserve"> </w:t>
      </w:r>
      <w:r w:rsidRPr="00DD2A38">
        <w:rPr>
          <w:rtl/>
        </w:rPr>
        <w:t xml:space="preserve">أو الملاحظات الورقية لتسجيل مواعيدك.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FA018E2" wp14:editId="70EC0C1B">
                <wp:extent cx="5731510" cy="892088"/>
                <wp:effectExtent l="0" t="0" r="2540" b="22860"/>
                <wp:docPr id="16086918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00" name="مجموعة 47"/>
                        <wpg:cNvGrpSpPr/>
                        <wpg:grpSpPr>
                          <a:xfrm>
                            <a:off x="0" y="0"/>
                            <a:ext cx="5731510" cy="895351"/>
                            <a:chOff x="0" y="0"/>
                            <a:chExt cx="5878196" cy="918845"/>
                          </a:xfrm>
                        </wpg:grpSpPr>
                        <wpg:grpSp>
                          <wpg:cNvPr id="1608691901" name="مجموعة 48"/>
                          <wpg:cNvGrpSpPr/>
                          <wpg:grpSpPr>
                            <a:xfrm>
                              <a:off x="0" y="0"/>
                              <a:ext cx="5878196" cy="918845"/>
                              <a:chOff x="0" y="0"/>
                              <a:chExt cx="6240348" cy="919070"/>
                            </a:xfrm>
                          </wpg:grpSpPr>
                          <wpg:grpSp>
                            <wpg:cNvPr id="1608691902" name="مجموعة 49"/>
                            <wpg:cNvGrpSpPr/>
                            <wpg:grpSpPr>
                              <a:xfrm>
                                <a:off x="0" y="169208"/>
                                <a:ext cx="5433072" cy="580613"/>
                                <a:chOff x="0" y="169208"/>
                                <a:chExt cx="5433072" cy="580613"/>
                              </a:xfrm>
                            </wpg:grpSpPr>
                            <wps:wsp>
                              <wps:cNvPr id="16086919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06"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تقليل المشتتات</w:t>
                                </w:r>
                              </w:p>
                            </w:txbxContent>
                          </wps:txbx>
                          <wps:bodyPr wrap="square" rtlCol="1">
                            <a:spAutoFit/>
                          </wps:bodyPr>
                        </wps:wsp>
                      </wpg:grpSp>
                      <pic:pic xmlns:pic="http://schemas.openxmlformats.org/drawingml/2006/picture">
                        <pic:nvPicPr>
                          <pic:cNvPr id="160869190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A018E2" id="_x0000_s27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OnEid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7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">
                  <v:group id="مجموعة 48" o:spid="_x0000_s27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">
                    <v:group id="مجموعة 49" o:spid="_x0000_s27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">
                      <v:shape id="شكل حر 50" o:spid="_x0000_s27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" fillcolor="#a5a5a5 [2092]" stroked="f" strokeweight="1pt">
                        <v:stroke joinstyle="miter"/>
                      </v:roundrect>
                    </v:group>
                    <v:oval id="شكل بيضاوي 52" o:spid="_x0000_s27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" filled="f" strokecolor="#168489" strokeweight="1pt">
                      <v:stroke joinstyle="miter"/>
                    </v:oval>
                  </v:group>
                  <v:shape id="مربع نص 41" o:spid="_x0000_s274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" filled="f" stroked="f">
                    <v:textbox style="mso-fit-shape-to-text:t">
                      <w:txbxContent>
                        <w:p w14:paraId="67017C99" w14:textId="0B8F44D2"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تقليل المشتتات</w:t>
                          </w:r>
                        </w:p>
                      </w:txbxContent>
                    </v:textbox>
                  </v:shape>
                </v:group>
                <v:shape id="صورة 54" o:spid="_x0000_s27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تجن</w:t>
      </w:r>
      <w:r>
        <w:rPr>
          <w:rFonts w:hint="cs"/>
          <w:rtl/>
        </w:rPr>
        <w:t>ّ</w:t>
      </w:r>
      <w:r w:rsidRPr="00DD2A38">
        <w:rPr>
          <w:rtl/>
        </w:rPr>
        <w:t xml:space="preserve">ب الانشغال الدائم بالهاتف، وسائل التواصل الاجتماعي، أو البريد الإلكتروني أثناء العمل.  </w:t>
      </w:r>
    </w:p>
    <w:p w:rsidR="007C6591" w:rsidRPr="00DD2A38" w:rsidRDefault="007C6591" w:rsidP="00084372">
      <w:r w:rsidRPr="00DD2A38">
        <w:rPr>
          <w:rtl/>
        </w:rPr>
        <w:t>- خصص أوقاتا</w:t>
      </w:r>
      <w:r>
        <w:rPr>
          <w:rFonts w:hint="cs"/>
          <w:rtl/>
        </w:rPr>
        <w:t>ً</w:t>
      </w:r>
      <w:r w:rsidRPr="00DD2A38">
        <w:rPr>
          <w:rtl/>
        </w:rPr>
        <w:t xml:space="preserve"> محددة للتحقق من الإشعارات أو الرد على الرسائل.  </w:t>
      </w:r>
    </w:p>
    <w:p w:rsidR="007C6591" w:rsidRPr="00DD2A38" w:rsidRDefault="007C6591" w:rsidP="00084372">
      <w:r w:rsidRPr="00DD2A38">
        <w:rPr>
          <w:rtl/>
        </w:rPr>
        <w:t xml:space="preserve">- اعمل في بيئة هادئة خالية من المشتتات لزيادة التركيز.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5BAC9926" wp14:editId="3E9EA3DF">
                <wp:extent cx="5731510" cy="892088"/>
                <wp:effectExtent l="0" t="0" r="2540" b="22860"/>
                <wp:docPr id="16086918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91" name="مجموعة 47"/>
                        <wpg:cNvGrpSpPr/>
                        <wpg:grpSpPr>
                          <a:xfrm>
                            <a:off x="0" y="0"/>
                            <a:ext cx="5731510" cy="895351"/>
                            <a:chOff x="0" y="0"/>
                            <a:chExt cx="5878196" cy="918845"/>
                          </a:xfrm>
                        </wpg:grpSpPr>
                        <wpg:grpSp>
                          <wpg:cNvPr id="1608691892" name="مجموعة 48"/>
                          <wpg:cNvGrpSpPr/>
                          <wpg:grpSpPr>
                            <a:xfrm>
                              <a:off x="0" y="0"/>
                              <a:ext cx="5878196" cy="918845"/>
                              <a:chOff x="0" y="0"/>
                              <a:chExt cx="6240348" cy="919070"/>
                            </a:xfrm>
                          </wpg:grpSpPr>
                          <wpg:grpSp>
                            <wpg:cNvPr id="1608691893" name="مجموعة 49"/>
                            <wpg:cNvGrpSpPr/>
                            <wpg:grpSpPr>
                              <a:xfrm>
                                <a:off x="0" y="169208"/>
                                <a:ext cx="5433072" cy="580613"/>
                                <a:chOff x="0" y="169208"/>
                                <a:chExt cx="5433072" cy="580613"/>
                              </a:xfrm>
                            </wpg:grpSpPr>
                            <wps:wsp>
                              <wps:cNvPr id="16086918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97"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تقسيم المهام الكبيرة إلى أجزاء صغيرة</w:t>
                                </w:r>
                              </w:p>
                            </w:txbxContent>
                          </wps:txbx>
                          <wps:bodyPr wrap="square" rtlCol="1">
                            <a:spAutoFit/>
                          </wps:bodyPr>
                        </wps:wsp>
                      </wpg:grpSp>
                      <pic:pic xmlns:pic="http://schemas.openxmlformats.org/drawingml/2006/picture">
                        <pic:nvPicPr>
                          <pic:cNvPr id="160869189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AC9926" id="_x0000_s27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nhjY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fnhjY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7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">
                  <v:group id="مجموعة 48" o:spid="_x0000_s27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">
                    <v:group id="مجموعة 49" o:spid="_x0000_s27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">
                      <v:shape id="شكل حر 50" o:spid="_x0000_s27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" fillcolor="#a5a5a5 [2092]" stroked="f" strokeweight="1pt">
                        <v:stroke joinstyle="miter"/>
                      </v:roundrect>
                    </v:group>
                    <v:oval id="شكل بيضاوي 52" o:spid="_x0000_s27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" filled="f" strokecolor="#168489" strokeweight="1pt">
                      <v:stroke joinstyle="miter"/>
                    </v:oval>
                  </v:group>
                  <v:shape id="مربع نص 41" o:spid="_x0000_s275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" filled="f" stroked="f">
                    <v:textbox style="mso-fit-shape-to-text:t">
                      <w:txbxContent>
                        <w:p w14:paraId="28CBEDC2" w14:textId="49AE1F93"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تقسيم المهام الكبيرة إلى أجزاء صغيرة</w:t>
                          </w:r>
                        </w:p>
                      </w:txbxContent>
                    </v:textbox>
                  </v:shape>
                </v:group>
                <v:shape id="صورة 54" o:spid="_x0000_s27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t xml:space="preserve">- المهام الكبيرة قد تبدو مرهقة، لذا قم بتقسيمها إلى خطوات صغيرة يمكن إنجازها بسهولة.  </w:t>
      </w:r>
    </w:p>
    <w:p w:rsidR="007C6591" w:rsidRPr="00DD2A38" w:rsidRDefault="007C6591" w:rsidP="00084372">
      <w:r w:rsidRPr="00DD2A38">
        <w:rPr>
          <w:rtl/>
        </w:rPr>
        <w:t>- ضع حدودا</w:t>
      </w:r>
      <w:r>
        <w:rPr>
          <w:rFonts w:hint="cs"/>
          <w:rtl/>
        </w:rPr>
        <w:t>ً</w:t>
      </w:r>
      <w:r w:rsidRPr="00DD2A38">
        <w:rPr>
          <w:rtl/>
        </w:rPr>
        <w:t xml:space="preserve"> زمنية لكل خطوة لتشعر بالتقدم والإنجاز.  </w:t>
      </w:r>
    </w:p>
    <w:p w:rsidR="007C6591" w:rsidRPr="00DD2A38" w:rsidRDefault="00084372" w:rsidP="00084372">
      <w:pPr>
        <w:rPr>
          <w:lang w:bidi="ar-AE"/>
        </w:rPr>
      </w:pPr>
      <w:r w:rsidRPr="002A078C">
        <w:rPr>
          <w:rFonts w:ascii="Sakkal Majalla" w:hAnsi="Sakkal Majalla"/>
          <w:noProof/>
          <w:sz w:val="34"/>
        </w:rPr>
        <mc:AlternateContent>
          <mc:Choice Requires="wpg">
            <w:drawing>
              <wp:inline distT="0" distB="0" distL="0" distR="0" wp14:anchorId="2DA5170E" wp14:editId="7D28FF02">
                <wp:extent cx="5731510" cy="892089"/>
                <wp:effectExtent l="0" t="0" r="2540" b="22860"/>
                <wp:docPr id="1608691881" name="مجموعة 22"/>
                <wp:cNvGraphicFramePr/>
                <a:graphic xmlns:a="http://schemas.openxmlformats.org/drawingml/2006/main">
                  <a:graphicData uri="http://schemas.microsoft.com/office/word/2010/wordprocessingGroup">
                    <wpg:wgp>
                      <wpg:cNvGrpSpPr/>
                      <wpg:grpSpPr>
                        <a:xfrm>
                          <a:off x="0" y="0"/>
                          <a:ext cx="5731510" cy="892089"/>
                          <a:chOff x="0" y="0"/>
                          <a:chExt cx="5753456" cy="895351"/>
                        </a:xfrm>
                      </wpg:grpSpPr>
                      <wpg:grpSp>
                        <wpg:cNvPr id="1608691882" name="مجموعة 47"/>
                        <wpg:cNvGrpSpPr/>
                        <wpg:grpSpPr>
                          <a:xfrm>
                            <a:off x="0" y="0"/>
                            <a:ext cx="5731510" cy="895351"/>
                            <a:chOff x="0" y="0"/>
                            <a:chExt cx="5878196" cy="918845"/>
                          </a:xfrm>
                        </wpg:grpSpPr>
                        <wpg:grpSp>
                          <wpg:cNvPr id="1608691883" name="مجموعة 48"/>
                          <wpg:cNvGrpSpPr/>
                          <wpg:grpSpPr>
                            <a:xfrm>
                              <a:off x="0" y="0"/>
                              <a:ext cx="5878196" cy="918845"/>
                              <a:chOff x="0" y="0"/>
                              <a:chExt cx="6240348" cy="919070"/>
                            </a:xfrm>
                          </wpg:grpSpPr>
                          <wpg:grpSp>
                            <wpg:cNvPr id="1608691884" name="مجموعة 49"/>
                            <wpg:cNvGrpSpPr/>
                            <wpg:grpSpPr>
                              <a:xfrm>
                                <a:off x="0" y="169208"/>
                                <a:ext cx="5433072" cy="580613"/>
                                <a:chOff x="0" y="169208"/>
                                <a:chExt cx="5433072" cy="580613"/>
                              </a:xfrm>
                            </wpg:grpSpPr>
                            <wps:wsp>
                              <wps:cNvPr id="16086918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88" name="مربع نص 41"/>
                          <wps:cNvSpPr txBox="1"/>
                          <wps:spPr>
                            <a:xfrm>
                              <a:off x="204466" y="256670"/>
                              <a:ext cx="4615440" cy="434940"/>
                            </a:xfrm>
                            <a:prstGeom prst="rect">
                              <a:avLst/>
                            </a:prstGeom>
                            <a:noFill/>
                          </wps:spPr>
                          <wps:txbx>
                            <w:txbxContent>
                              <w:p w:rsidR="00084372" w:rsidRDefault="00C46A93"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استخدام تقنية البومودورو </w:t>
                                </w:r>
                                <w:r w:rsidRPr="00C46A93">
                                  <w:rPr>
                                    <w:rFonts w:eastAsia="Calibri" w:hAnsi="Adobe Arabic" w:cs="Adobe Arabic"/>
                                    <w:b/>
                                    <w:bCs/>
                                    <w:color w:val="FFFFFF"/>
                                    <w:kern w:val="24"/>
                                    <w:szCs w:val="28"/>
                                    <w:lang w:bidi="ar-EG"/>
                                  </w:rPr>
                                  <w:t>Pomodoro</w:t>
                                </w:r>
                                <w:r w:rsidRPr="00C46A93">
                                  <w:rPr>
                                    <w:rFonts w:eastAsia="Calibri" w:hAnsi="Adobe Arabic" w:cs="Adobe Arabic"/>
                                    <w:b/>
                                    <w:bCs/>
                                    <w:color w:val="FFFFFF"/>
                                    <w:kern w:val="24"/>
                                    <w:sz w:val="36"/>
                                    <w:szCs w:val="36"/>
                                    <w:lang w:bidi="ar-EG"/>
                                  </w:rPr>
                                  <w:t xml:space="preserve"> </w:t>
                                </w:r>
                                <w:r w:rsidRPr="00C46A93">
                                  <w:rPr>
                                    <w:rFonts w:eastAsia="Calibri" w:hAnsi="Adobe Arabic" w:cs="Adobe Arabic"/>
                                    <w:b/>
                                    <w:bCs/>
                                    <w:color w:val="FFFFFF"/>
                                    <w:kern w:val="24"/>
                                    <w:szCs w:val="28"/>
                                    <w:lang w:bidi="ar-EG"/>
                                  </w:rPr>
                                  <w:t>Technique</w:t>
                                </w:r>
                                <w:r w:rsidRPr="00C46A93">
                                  <w:rPr>
                                    <w:rFonts w:eastAsia="Calibri" w:hAnsi="Adobe Arabic" w:cs="Adobe Arabic"/>
                                    <w:b/>
                                    <w:bCs/>
                                    <w:color w:val="FFFFFF"/>
                                    <w:kern w:val="24"/>
                                    <w:sz w:val="36"/>
                                    <w:szCs w:val="36"/>
                                    <w:lang w:bidi="ar-EG"/>
                                  </w:rPr>
                                  <w:t>)</w:t>
                                </w:r>
                                <w:r w:rsidRPr="00C46A93">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188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DA5170E" id="_x0000_s27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z/6YH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7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">
                  <v:group id="مجموعة 48" o:spid="_x0000_s27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">
                    <v:group id="مجموعة 49" o:spid="_x0000_s27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">
                      <v:shape id="شكل حر 50" o:spid="_x0000_s27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" fillcolor="#a5a5a5 [2092]" stroked="f" strokeweight="1pt">
                        <v:stroke joinstyle="miter"/>
                      </v:roundrect>
                    </v:group>
                    <v:oval id="شكل بيضاوي 52" o:spid="_x0000_s27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" filled="f" strokecolor="#168489" strokeweight="1pt">
                      <v:stroke joinstyle="miter"/>
                    </v:oval>
                  </v:group>
                  <v:shape id="مربع نص 41" o:spid="_x0000_s2763" type="#_x0000_t202" style="position:absolute;left:2044;top:2566;width:46155;height:4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" filled="f" stroked="f">
                    <v:textbox style="mso-fit-shape-to-text:t">
                      <w:txbxContent>
                        <w:p w14:paraId="30E9E560" w14:textId="77979C73" w:rsidR="00084372" w:rsidRDefault="00C46A93"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 xml:space="preserve">استخدام تقنية البومودورو </w:t>
                          </w:r>
                          <w:r w:rsidRPr="00C46A93">
                            <w:rPr>
                              <w:rFonts w:eastAsia="Calibri" w:hAnsi="Adobe Arabic" w:cs="Adobe Arabic"/>
                              <w:b/>
                              <w:bCs/>
                              <w:color w:val="FFFFFF"/>
                              <w:kern w:val="24"/>
                              <w:szCs w:val="28"/>
                              <w:lang w:bidi="ar-EG"/>
                            </w:rPr>
                            <w:t>Pomodoro</w:t>
                          </w:r>
                          <w:r w:rsidRPr="00C46A93">
                            <w:rPr>
                              <w:rFonts w:eastAsia="Calibri" w:hAnsi="Adobe Arabic" w:cs="Adobe Arabic"/>
                              <w:b/>
                              <w:bCs/>
                              <w:color w:val="FFFFFF"/>
                              <w:kern w:val="24"/>
                              <w:sz w:val="36"/>
                              <w:szCs w:val="36"/>
                              <w:lang w:bidi="ar-EG"/>
                            </w:rPr>
                            <w:t xml:space="preserve"> </w:t>
                          </w:r>
                          <w:r w:rsidRPr="00C46A93">
                            <w:rPr>
                              <w:rFonts w:eastAsia="Calibri" w:hAnsi="Adobe Arabic" w:cs="Adobe Arabic"/>
                              <w:b/>
                              <w:bCs/>
                              <w:color w:val="FFFFFF"/>
                              <w:kern w:val="24"/>
                              <w:szCs w:val="28"/>
                              <w:lang w:bidi="ar-EG"/>
                            </w:rPr>
                            <w:t>Technique</w:t>
                          </w:r>
                          <w:r w:rsidRPr="00C46A93">
                            <w:rPr>
                              <w:rFonts w:eastAsia="Calibri" w:hAnsi="Adobe Arabic" w:cs="Adobe Arabic"/>
                              <w:b/>
                              <w:bCs/>
                              <w:color w:val="FFFFFF"/>
                              <w:kern w:val="24"/>
                              <w:sz w:val="36"/>
                              <w:szCs w:val="36"/>
                              <w:lang w:bidi="ar-EG"/>
                            </w:rPr>
                            <w:t>)</w:t>
                          </w:r>
                          <w:r w:rsidRPr="00C46A93">
                            <w:rPr>
                              <w:rFonts w:eastAsia="Calibri" w:hAnsi="Adobe Arabic" w:cs="Adobe Arabic" w:hint="cs"/>
                              <w:b/>
                              <w:bCs/>
                              <w:color w:val="FFFFFF"/>
                              <w:kern w:val="24"/>
                              <w:sz w:val="36"/>
                              <w:szCs w:val="36"/>
                              <w:rtl/>
                              <w:lang w:bidi="ar-EG"/>
                            </w:rPr>
                            <w:t>)</w:t>
                          </w:r>
                        </w:p>
                      </w:txbxContent>
                    </v:textbox>
                  </v:shape>
                </v:group>
                <v:shape id="صورة 54" o:spid="_x0000_s27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اعمل لمدة 25 دقيقة بتركيز كامل، ثم خذ استراحة قصيرة لمدة 5 دقائق.  </w:t>
      </w:r>
    </w:p>
    <w:p w:rsidR="007C6591" w:rsidRPr="00DD2A38" w:rsidRDefault="007C6591" w:rsidP="00084372">
      <w:r w:rsidRPr="00DD2A38">
        <w:rPr>
          <w:rtl/>
        </w:rPr>
        <w:t xml:space="preserve">- كرر الدورة 4 مرات، ثم خذ استراحة أطول لمدة 15-30 دقيقة.  </w:t>
      </w:r>
    </w:p>
    <w:p w:rsidR="007C6591" w:rsidRPr="00DD2A38" w:rsidRDefault="007C6591" w:rsidP="00084372">
      <w:r w:rsidRPr="00DD2A38">
        <w:rPr>
          <w:rtl/>
        </w:rPr>
        <w:t xml:space="preserve">- هذه التقنية تُساعد على تحسين التركيز وتقليل الإرهاق.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B384D68" wp14:editId="170B8B40">
                <wp:extent cx="5731510" cy="892088"/>
                <wp:effectExtent l="0" t="0" r="2540" b="22860"/>
                <wp:docPr id="160869187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73" name="مجموعة 47"/>
                        <wpg:cNvGrpSpPr/>
                        <wpg:grpSpPr>
                          <a:xfrm>
                            <a:off x="0" y="0"/>
                            <a:ext cx="5731510" cy="895351"/>
                            <a:chOff x="0" y="0"/>
                            <a:chExt cx="5878196" cy="918845"/>
                          </a:xfrm>
                        </wpg:grpSpPr>
                        <wpg:grpSp>
                          <wpg:cNvPr id="1608691874" name="مجموعة 48"/>
                          <wpg:cNvGrpSpPr/>
                          <wpg:grpSpPr>
                            <a:xfrm>
                              <a:off x="0" y="0"/>
                              <a:ext cx="5878196" cy="918845"/>
                              <a:chOff x="0" y="0"/>
                              <a:chExt cx="6240348" cy="919070"/>
                            </a:xfrm>
                          </wpg:grpSpPr>
                          <wpg:grpSp>
                            <wpg:cNvPr id="1608691875" name="مجموعة 49"/>
                            <wpg:cNvGrpSpPr/>
                            <wpg:grpSpPr>
                              <a:xfrm>
                                <a:off x="0" y="169208"/>
                                <a:ext cx="5433072" cy="580613"/>
                                <a:chOff x="0" y="169208"/>
                                <a:chExt cx="5433072" cy="580613"/>
                              </a:xfrm>
                            </wpg:grpSpPr>
                            <wps:wsp>
                              <wps:cNvPr id="16086918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79" name="مربع نص 41"/>
                          <wps:cNvSpPr txBox="1"/>
                          <wps:spPr>
                            <a:xfrm>
                              <a:off x="204466" y="256582"/>
                              <a:ext cx="4615440" cy="389157"/>
                            </a:xfrm>
                            <a:prstGeom prst="rect">
                              <a:avLst/>
                            </a:prstGeom>
                            <a:noFill/>
                          </wps:spPr>
                          <wps:txbx>
                            <w:txbxContent>
                              <w:p w:rsidR="00084372" w:rsidRPr="00C46A93"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تخصيص وقت للراحة والاسترخاء</w:t>
                                </w:r>
                              </w:p>
                            </w:txbxContent>
                          </wps:txbx>
                          <wps:bodyPr wrap="square" rtlCol="1">
                            <a:spAutoFit/>
                          </wps:bodyPr>
                        </wps:wsp>
                      </wpg:grpSp>
                      <pic:pic xmlns:pic="http://schemas.openxmlformats.org/drawingml/2006/picture">
                        <pic:nvPicPr>
                          <pic:cNvPr id="160869188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384D68" id="_x0000_s27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9uTdQcAAP0cAAAOAAAAZHJzL2Uyb0RvYy54bWzsWd2O20QUvkfiHUa5&#10;RGrj/9hRd6vtllZIS1m1RYVLx5kkVm2PsSebbG9pUdUXaUEgVKCgvknyNnwz47GdnyXpthQh7cVu&#10;PPac3znnzHdmbtycpwk5o0UZs+ygY143OoRmERvG2fig8/XDO9f8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Kf25N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27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">
                  <v:group id="مجموعة 48" o:spid="_x0000_s27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">
                    <v:group id="مجموعة 49" o:spid="_x0000_s27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">
                      <v:shape id="شكل حر 50" o:spid="_x0000_s27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" fillcolor="#a5a5a5 [2092]" stroked="f" strokeweight="1pt">
                        <v:stroke joinstyle="miter"/>
                      </v:roundrect>
                    </v:group>
                    <v:oval id="شكل بيضاوي 52" o:spid="_x0000_s27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" filled="f" strokecolor="#168489" strokeweight="1pt">
                      <v:stroke joinstyle="miter"/>
                    </v:oval>
                  </v:group>
                  <v:shape id="مربع نص 41" o:spid="_x0000_s2772"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" filled="f" stroked="f">
                    <v:textbox style="mso-fit-shape-to-text:t">
                      <w:txbxContent>
                        <w:p w14:paraId="5F392899" w14:textId="56FC279F" w:rsidR="00084372" w:rsidRPr="00C46A93"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تخصيص وقت للراحة والاسترخاء</w:t>
                          </w:r>
                        </w:p>
                      </w:txbxContent>
                    </v:textbox>
                  </v:shape>
                </v:group>
                <v:shape id="صورة 54" o:spid="_x0000_s27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">
                  <v:imagedata r:id="rId78" o:title=""/>
                </v:shape>
                <w10:anchorlock/>
              </v:group>
            </w:pict>
          </mc:Fallback>
        </mc:AlternateContent>
      </w:r>
    </w:p>
    <w:p w:rsidR="007C6591" w:rsidRPr="00DD2A38" w:rsidRDefault="007C6591" w:rsidP="00084372">
      <w:r w:rsidRPr="00DD2A38">
        <w:rPr>
          <w:rtl/>
        </w:rPr>
        <w:t>- لا تملأ يومك بالكامل بالعمل؛ خصص وقتا</w:t>
      </w:r>
      <w:r>
        <w:rPr>
          <w:rFonts w:hint="cs"/>
          <w:rtl/>
        </w:rPr>
        <w:t>ً</w:t>
      </w:r>
      <w:r w:rsidRPr="00DD2A38">
        <w:rPr>
          <w:rtl/>
        </w:rPr>
        <w:t xml:space="preserve"> يوميا</w:t>
      </w:r>
      <w:r>
        <w:rPr>
          <w:rFonts w:hint="cs"/>
          <w:rtl/>
        </w:rPr>
        <w:t>ً</w:t>
      </w:r>
      <w:r w:rsidRPr="00DD2A38">
        <w:rPr>
          <w:rtl/>
        </w:rPr>
        <w:t xml:space="preserve"> للراحة.  </w:t>
      </w:r>
    </w:p>
    <w:p w:rsidR="007C6591" w:rsidRPr="00DD2A38" w:rsidRDefault="007C6591" w:rsidP="00084372">
      <w:r w:rsidRPr="00DD2A38">
        <w:rPr>
          <w:rtl/>
        </w:rPr>
        <w:t xml:space="preserve">- ممارسة الرياضة، التأمل، أو التنفس العميق يمكن أن تساعدك على استعادة نشاطك.  </w:t>
      </w:r>
    </w:p>
    <w:p w:rsidR="007C6591" w:rsidRPr="00DD2A38" w:rsidRDefault="00084372" w:rsidP="00084372">
      <w:r w:rsidRPr="002A078C">
        <w:rPr>
          <w:rFonts w:ascii="Sakkal Majalla" w:hAnsi="Sakkal Majalla"/>
          <w:noProof/>
          <w:sz w:val="34"/>
        </w:rPr>
        <w:lastRenderedPageBreak/>
        <mc:AlternateContent>
          <mc:Choice Requires="wpg">
            <w:drawing>
              <wp:inline distT="0" distB="0" distL="0" distR="0" wp14:anchorId="12342CF3" wp14:editId="26A9E815">
                <wp:extent cx="5731510" cy="892088"/>
                <wp:effectExtent l="0" t="0" r="2540" b="22860"/>
                <wp:docPr id="160869186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864" name="مجموعة 47"/>
                        <wpg:cNvGrpSpPr/>
                        <wpg:grpSpPr>
                          <a:xfrm>
                            <a:off x="0" y="0"/>
                            <a:ext cx="5731510" cy="895351"/>
                            <a:chOff x="0" y="0"/>
                            <a:chExt cx="5878196" cy="918845"/>
                          </a:xfrm>
                        </wpg:grpSpPr>
                        <wpg:grpSp>
                          <wpg:cNvPr id="1608691865" name="مجموعة 48"/>
                          <wpg:cNvGrpSpPr/>
                          <wpg:grpSpPr>
                            <a:xfrm>
                              <a:off x="0" y="0"/>
                              <a:ext cx="5878196" cy="918845"/>
                              <a:chOff x="0" y="0"/>
                              <a:chExt cx="6240348" cy="919070"/>
                            </a:xfrm>
                          </wpg:grpSpPr>
                          <wpg:grpSp>
                            <wpg:cNvPr id="1608691866" name="مجموعة 49"/>
                            <wpg:cNvGrpSpPr/>
                            <wpg:grpSpPr>
                              <a:xfrm>
                                <a:off x="0" y="169208"/>
                                <a:ext cx="5433072" cy="580613"/>
                                <a:chOff x="0" y="169208"/>
                                <a:chExt cx="5433072" cy="580613"/>
                              </a:xfrm>
                            </wpg:grpSpPr>
                            <wps:wsp>
                              <wps:cNvPr id="16086918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8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870" name="مربع نص 41"/>
                          <wps:cNvSpPr txBox="1"/>
                          <wps:spPr>
                            <a:xfrm>
                              <a:off x="204466" y="256739"/>
                              <a:ext cx="4615440" cy="389157"/>
                            </a:xfrm>
                            <a:prstGeom prst="rect">
                              <a:avLst/>
                            </a:prstGeom>
                            <a:noFill/>
                          </wps:spPr>
                          <wps:txbx>
                            <w:txbxContent>
                              <w:p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تفويض المهام</w:t>
                                </w:r>
                              </w:p>
                            </w:txbxContent>
                          </wps:txbx>
                          <wps:bodyPr wrap="square" rtlCol="1">
                            <a:spAutoFit/>
                          </wps:bodyPr>
                        </wps:wsp>
                      </wpg:grpSp>
                      <pic:pic xmlns:pic="http://schemas.openxmlformats.org/drawingml/2006/picture">
                        <pic:nvPicPr>
                          <pic:cNvPr id="160869187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342CF3" id="_x0000_s27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D7z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7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">
                  <v:group id="مجموعة 48" o:spid="_x0000_s27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">
                    <v:group id="مجموعة 49" o:spid="_x0000_s27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">
                      <v:shape id="شكل حر 50" o:spid="_x0000_s27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" fillcolor="#a5a5a5 [2092]" stroked="f" strokeweight="1pt">
                        <v:stroke joinstyle="miter"/>
                      </v:roundrect>
                    </v:group>
                    <v:oval id="شكل بيضاوي 52" o:spid="_x0000_s27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" filled="f" strokecolor="#168489" strokeweight="1pt">
                      <v:stroke joinstyle="miter"/>
                    </v:oval>
                  </v:group>
                  <v:shape id="مربع نص 41" o:spid="_x0000_s278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" filled="f" stroked="f">
                    <v:textbox style="mso-fit-shape-to-text:t">
                      <w:txbxContent>
                        <w:p w14:paraId="3DB11A0C" w14:textId="0FB3727E" w:rsidR="00084372" w:rsidRDefault="00C46A93" w:rsidP="00084372">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تفويض المهام</w:t>
                          </w:r>
                        </w:p>
                      </w:txbxContent>
                    </v:textbox>
                  </v:shape>
                </v:group>
                <v:shape id="صورة 54" o:spid="_x0000_s27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إذا كنت تعمل ضمن فريق، لا تخف من تفويض المهام التي يمكن للآخرين القيام بها.  </w:t>
      </w:r>
    </w:p>
    <w:p w:rsidR="007C6591" w:rsidRPr="00DD2A38" w:rsidRDefault="007C6591" w:rsidP="00084372">
      <w:r w:rsidRPr="00DD2A38">
        <w:rPr>
          <w:rtl/>
        </w:rPr>
        <w:t xml:space="preserve">- تفويض المهام يُوفر الوقت للتركيز على الأنشطة الأكثر أهمية.  </w:t>
      </w:r>
    </w:p>
    <w:p w:rsidR="007C6591" w:rsidRPr="00DD2A38" w:rsidRDefault="007C6591" w:rsidP="00084372">
      <w:r>
        <w:rPr>
          <w:rFonts w:hint="cs"/>
          <w:rtl/>
        </w:rPr>
        <w:t xml:space="preserve">خلاصة القول، </w:t>
      </w:r>
      <w:r w:rsidRPr="00DD2A38">
        <w:rPr>
          <w:rtl/>
        </w:rPr>
        <w:t>إدارة الوقت بشكل فعّال هي المفتاح لتحقيق التوازن بين الحياة المهنية والشخصية. من خلال تحديد الأولويات، وضع جدول زمني، وتخصيص وقت للراحة والأنشطة الشخصية، يمكن تقليل التوتر وزيادة الإنتاجية. التوازن بين العمل والحياة ليس رفاهية، بل ضرورة للحفاظ على الصحة النفسية والجسدية، وتعزيز السعادة والرضا في جميع جوانب الحياة.</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38D4EF25" wp14:editId="149138BC">
                <wp:extent cx="5731510" cy="895350"/>
                <wp:effectExtent l="0" t="0" r="21590" b="19050"/>
                <wp:docPr id="21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096"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97" name="مجموعة 39"/>
                        <wpg:cNvGrpSpPr/>
                        <wpg:grpSpPr>
                          <a:xfrm>
                            <a:off x="0" y="0"/>
                            <a:ext cx="5731510" cy="895350"/>
                            <a:chOff x="0" y="0"/>
                            <a:chExt cx="5878196" cy="918845"/>
                          </a:xfrm>
                        </wpg:grpSpPr>
                        <wpg:grpSp>
                          <wpg:cNvPr id="4099" name="مجموعة 40"/>
                          <wpg:cNvGrpSpPr/>
                          <wpg:grpSpPr>
                            <a:xfrm>
                              <a:off x="0" y="0"/>
                              <a:ext cx="5878196" cy="918845"/>
                              <a:chOff x="0" y="0"/>
                              <a:chExt cx="6240348" cy="919070"/>
                            </a:xfrm>
                          </wpg:grpSpPr>
                          <wpg:grpSp>
                            <wpg:cNvPr id="4100" name="مجموعة 41"/>
                            <wpg:cNvGrpSpPr/>
                            <wpg:grpSpPr>
                              <a:xfrm>
                                <a:off x="0" y="169208"/>
                                <a:ext cx="5433072" cy="580613"/>
                                <a:chOff x="0" y="169208"/>
                                <a:chExt cx="5433072" cy="580613"/>
                              </a:xfrm>
                            </wpg:grpSpPr>
                            <wps:wsp>
                              <wps:cNvPr id="410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0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4" name="مربع نص 41"/>
                          <wps:cNvSpPr txBox="1"/>
                          <wps:spPr>
                            <a:xfrm>
                              <a:off x="204484" y="256985"/>
                              <a:ext cx="4616071" cy="387740"/>
                            </a:xfrm>
                            <a:prstGeom prst="rect">
                              <a:avLst/>
                            </a:prstGeom>
                            <a:noFill/>
                          </wps:spPr>
                          <wps:txbx>
                            <w:txbxContent>
                              <w:p w:rsidR="00084372" w:rsidRPr="00C46A93" w:rsidRDefault="00C46A93"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حدود بين العمل والحياة الشخصية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8D4EF25" id="_x0000_s27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PgNIfwcAAIwcAAAOAAAAZHJzL2Uyb0RvYy54bWzsWduO00YYvq/Udxj5&#10;shLE50PELlqgoEqUroCK9tJxJolV2+OOJ5sst4UK8SLQqlVFW1rxJsnb9JsZ23EOS7KohV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pT4DSH8HAACM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27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">
                  <v:imagedata r:id="rId69" o:title=""/>
                </v:shape>
                <v:group id="مجموعة 39" o:spid="_x0000_s27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">
                  <v:group id="مجموعة 40" o:spid="_x0000_s27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">
                    <v:group id="مجموعة 41" o:spid="_x0000_s27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">
                      <v:shape id="شكل حر 42" o:spid="_x0000_s27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" fillcolor="#168489" stroked="f" strokeweight="1pt">
                        <v:stroke joinstyle="miter"/>
                      </v:roundrect>
                    </v:group>
                    <v:oval id="شكل بيضاوي 44" o:spid="_x0000_s27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" filled="f" strokecolor="#a5a5a5 [2092]" strokeweight="1pt">
                      <v:stroke joinstyle="miter"/>
                    </v:oval>
                  </v:group>
                  <v:shape id="مربع نص 41" o:spid="_x0000_s279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" filled="f" stroked="f">
                    <v:textbox style="mso-fit-shape-to-text:t">
                      <w:txbxContent>
                        <w:p w14:paraId="0DE6FF21" w14:textId="0657FC17" w:rsidR="00084372" w:rsidRPr="00C46A93" w:rsidRDefault="00C46A93" w:rsidP="00C46A93">
                          <w:pPr>
                            <w:rPr>
                              <w:rFonts w:eastAsia="Calibri" w:hAnsi="Adobe Arabic" w:cs="Adobe Arabic"/>
                              <w:b/>
                              <w:bCs/>
                              <w:color w:val="FFFFFF"/>
                              <w:kern w:val="24"/>
                              <w:sz w:val="36"/>
                              <w:szCs w:val="36"/>
                              <w:lang w:bidi="ar-EG"/>
                            </w:rPr>
                          </w:pPr>
                          <w:r w:rsidRPr="00C46A93">
                            <w:rPr>
                              <w:rFonts w:eastAsia="Calibri" w:hAnsi="Adobe Arabic" w:cs="Adobe Arabic"/>
                              <w:b/>
                              <w:bCs/>
                              <w:color w:val="FFFFFF"/>
                              <w:kern w:val="24"/>
                              <w:sz w:val="36"/>
                              <w:szCs w:val="36"/>
                              <w:rtl/>
                              <w:lang w:bidi="ar-EG"/>
                            </w:rPr>
                            <w:t>وضع حدود بين العمل والحياة الشخصية</w:t>
                          </w:r>
                        </w:p>
                      </w:txbxContent>
                    </v:textbox>
                  </v:shape>
                </v:group>
                <w10:anchorlock/>
              </v:group>
            </w:pict>
          </mc:Fallback>
        </mc:AlternateContent>
      </w:r>
    </w:p>
    <w:p w:rsidR="007C6591" w:rsidRPr="00DD2A38" w:rsidRDefault="007C6591" w:rsidP="00084372">
      <w:r w:rsidRPr="00DD2A38">
        <w:rPr>
          <w:rtl/>
        </w:rPr>
        <w:t>في عصر العمل المتصل دائما</w:t>
      </w:r>
      <w:r>
        <w:rPr>
          <w:rFonts w:hint="cs"/>
          <w:rtl/>
        </w:rPr>
        <w:t>ً</w:t>
      </w:r>
      <w:r w:rsidRPr="00DD2A38">
        <w:rPr>
          <w:rtl/>
        </w:rPr>
        <w:t xml:space="preserve"> بفضل التكنولوجيا، أصبح من الصعب التفرقة بين الحياة المهنية والشخصية، خصوصا</w:t>
      </w:r>
      <w:r>
        <w:rPr>
          <w:rFonts w:hint="cs"/>
          <w:rtl/>
        </w:rPr>
        <w:t>ً</w:t>
      </w:r>
      <w:r w:rsidRPr="00DD2A38">
        <w:rPr>
          <w:rtl/>
        </w:rPr>
        <w:t xml:space="preserve"> مع العمل عن بُعد أو التواصل المستمر عبر البريد الإلكتروني والهاتف. وضع حدود واضحة بين العمل والحياة الشخصية ليس فقط ضروريا</w:t>
      </w:r>
      <w:r>
        <w:rPr>
          <w:rFonts w:hint="cs"/>
          <w:rtl/>
        </w:rPr>
        <w:t>ً</w:t>
      </w:r>
      <w:r w:rsidRPr="00DD2A38">
        <w:rPr>
          <w:rtl/>
        </w:rPr>
        <w:t xml:space="preserve"> لتحقيق التوازن، بل أيضا</w:t>
      </w:r>
      <w:r>
        <w:rPr>
          <w:rFonts w:hint="cs"/>
          <w:rtl/>
        </w:rPr>
        <w:t>ً</w:t>
      </w:r>
      <w:r w:rsidRPr="00DD2A38">
        <w:rPr>
          <w:rtl/>
        </w:rPr>
        <w:t xml:space="preserve"> للحفاظ على الصحة النفسية والجسدية، وتعزيز الإنتاجية في كلا الجانبين.</w:t>
      </w:r>
    </w:p>
    <w:p w:rsidR="007C6591" w:rsidRDefault="007C6591" w:rsidP="00084372">
      <w:pPr>
        <w:rPr>
          <w:b/>
          <w:bCs/>
          <w:color w:val="168489"/>
        </w:rPr>
      </w:pPr>
      <w:r w:rsidRPr="00261CF8">
        <w:rPr>
          <w:b/>
          <w:bCs/>
          <w:color w:val="168489"/>
          <w:rtl/>
        </w:rPr>
        <w:t>أهمية وضع الحدود بين العمل والحياة الشخصية</w:t>
      </w:r>
    </w:p>
    <w:p w:rsidR="00261CF8" w:rsidRPr="00261CF8" w:rsidRDefault="00261CF8" w:rsidP="00261CF8">
      <w:pPr>
        <w:rPr>
          <w:b/>
          <w:bCs/>
          <w:color w:val="168489"/>
          <w:rtl/>
        </w:rPr>
      </w:pPr>
      <w:r w:rsidRPr="00261CF8">
        <w:rPr>
          <w:b/>
          <w:bCs/>
          <w:noProof/>
          <w:color w:val="168489"/>
        </w:rPr>
        <mc:AlternateContent>
          <mc:Choice Requires="wpg">
            <w:drawing>
              <wp:inline distT="0" distB="0" distL="0" distR="0" wp14:anchorId="7E80FF3B" wp14:editId="65A5F400">
                <wp:extent cx="5708188" cy="1372593"/>
                <wp:effectExtent l="0" t="0" r="26035" b="18415"/>
                <wp:docPr id="1608692832" name="Group 3"/>
                <wp:cNvGraphicFramePr/>
                <a:graphic xmlns:a="http://schemas.openxmlformats.org/drawingml/2006/main">
                  <a:graphicData uri="http://schemas.microsoft.com/office/word/2010/wordprocessingGroup">
                    <wpg:wgp>
                      <wpg:cNvGrpSpPr/>
                      <wpg:grpSpPr>
                        <a:xfrm>
                          <a:off x="0" y="0"/>
                          <a:ext cx="5708188" cy="1372593"/>
                          <a:chOff x="0" y="0"/>
                          <a:chExt cx="5957713" cy="1432999"/>
                        </a:xfrm>
                      </wpg:grpSpPr>
                      <wpg:grpSp>
                        <wpg:cNvPr id="1608692833" name="Group 1608692833"/>
                        <wpg:cNvGrpSpPr/>
                        <wpg:grpSpPr>
                          <a:xfrm>
                            <a:off x="0" y="0"/>
                            <a:ext cx="1432998" cy="1432999"/>
                            <a:chOff x="0" y="0"/>
                            <a:chExt cx="1432998" cy="1432999"/>
                          </a:xfrm>
                        </wpg:grpSpPr>
                        <wpg:grpSp>
                          <wpg:cNvPr id="1608692834" name="Group 1608692834"/>
                          <wpg:cNvGrpSpPr/>
                          <wpg:grpSpPr>
                            <a:xfrm>
                              <a:off x="0" y="0"/>
                              <a:ext cx="1432998" cy="1432999"/>
                              <a:chOff x="0" y="0"/>
                              <a:chExt cx="1714500" cy="1714500"/>
                            </a:xfrm>
                          </wpg:grpSpPr>
                          <wps:wsp>
                            <wps:cNvPr id="1608692835" name="Rectangle: Diagonal Corners Rounded 1608692835"/>
                            <wps:cNvSpPr/>
                            <wps:spPr>
                              <a:xfrm flipV="1">
                                <a:off x="45971" y="23618"/>
                                <a:ext cx="1622560" cy="1667264"/>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36" name="Oval 1608692836"/>
                            <wps:cNvSpPr/>
                            <wps:spPr>
                              <a:xfrm>
                                <a:off x="0" y="0"/>
                                <a:ext cx="1714500" cy="1714500"/>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37" name="TextBox 4101"/>
                          <wps:cNvSpPr txBox="1"/>
                          <wps:spPr>
                            <a:xfrm>
                              <a:off x="38419" y="422590"/>
                              <a:ext cx="1355724" cy="755256"/>
                            </a:xfrm>
                            <a:prstGeom prst="rect">
                              <a:avLst/>
                            </a:prstGeom>
                            <a:noFill/>
                          </wps:spPr>
                          <wps:txbx>
                            <w:txbxContent>
                              <w:p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منع الإرهاق المهني</w:t>
                                </w:r>
                              </w:p>
                            </w:txbxContent>
                          </wps:txbx>
                          <wps:bodyPr wrap="square" rtlCol="0">
                            <a:noAutofit/>
                          </wps:bodyPr>
                        </wps:wsp>
                      </wpg:grpSp>
                      <wpg:grpSp>
                        <wpg:cNvPr id="1608692838" name="Group 1608692838"/>
                        <wpg:cNvGrpSpPr/>
                        <wpg:grpSpPr>
                          <a:xfrm>
                            <a:off x="1508238" y="0"/>
                            <a:ext cx="4449475" cy="1432999"/>
                            <a:chOff x="1508238" y="0"/>
                            <a:chExt cx="4449475" cy="1432999"/>
                          </a:xfrm>
                        </wpg:grpSpPr>
                        <wpg:grpSp>
                          <wpg:cNvPr id="1608692839" name="Group 1608692839"/>
                          <wpg:cNvGrpSpPr/>
                          <wpg:grpSpPr>
                            <a:xfrm>
                              <a:off x="3016476" y="0"/>
                              <a:ext cx="1432998" cy="1432999"/>
                              <a:chOff x="3016476" y="0"/>
                              <a:chExt cx="1432998" cy="1432999"/>
                            </a:xfrm>
                          </wpg:grpSpPr>
                          <wpg:grpSp>
                            <wpg:cNvPr id="1608692840" name="Group 1608692840"/>
                            <wpg:cNvGrpSpPr/>
                            <wpg:grpSpPr>
                              <a:xfrm>
                                <a:off x="3016476" y="0"/>
                                <a:ext cx="1432998" cy="1432999"/>
                                <a:chOff x="3016478" y="0"/>
                                <a:chExt cx="1714500" cy="1714500"/>
                              </a:xfrm>
                            </wpg:grpSpPr>
                            <wps:wsp>
                              <wps:cNvPr id="1608692841" name="Rectangle: Diagonal Corners Rounded 1608692841"/>
                              <wps:cNvSpPr/>
                              <wps:spPr>
                                <a:xfrm flipV="1">
                                  <a:off x="3062449"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42" name="Oval 1608692842"/>
                              <wps:cNvSpPr/>
                              <wps:spPr>
                                <a:xfrm>
                                  <a:off x="3016478"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43" name="TextBox 67"/>
                            <wps:cNvSpPr txBox="1"/>
                            <wps:spPr>
                              <a:xfrm>
                                <a:off x="3054824" y="583874"/>
                                <a:ext cx="1355724" cy="409575"/>
                              </a:xfrm>
                              <a:prstGeom prst="rect">
                                <a:avLst/>
                              </a:prstGeom>
                              <a:noFill/>
                            </wps:spPr>
                            <wps:txbx>
                              <w:txbxContent>
                                <w:p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زيادة الإنتاجية</w:t>
                                  </w:r>
                                </w:p>
                              </w:txbxContent>
                            </wps:txbx>
                            <wps:bodyPr wrap="square" rtlCol="0">
                              <a:noAutofit/>
                            </wps:bodyPr>
                          </wps:wsp>
                        </wpg:grpSp>
                        <wpg:grpSp>
                          <wpg:cNvPr id="1608692844" name="Group 1608692844"/>
                          <wpg:cNvGrpSpPr/>
                          <wpg:grpSpPr>
                            <a:xfrm>
                              <a:off x="1508238" y="0"/>
                              <a:ext cx="1432998" cy="1432999"/>
                              <a:chOff x="1508238" y="0"/>
                              <a:chExt cx="1432998" cy="1432999"/>
                            </a:xfrm>
                          </wpg:grpSpPr>
                          <wpg:grpSp>
                            <wpg:cNvPr id="1608692845" name="Group 1608692845"/>
                            <wpg:cNvGrpSpPr/>
                            <wpg:grpSpPr>
                              <a:xfrm>
                                <a:off x="1508238" y="0"/>
                                <a:ext cx="1432998" cy="1432999"/>
                                <a:chOff x="1508239" y="0"/>
                                <a:chExt cx="1714500" cy="1714500"/>
                              </a:xfrm>
                            </wpg:grpSpPr>
                            <wps:wsp>
                              <wps:cNvPr id="1608692846" name="Rectangle: Diagonal Corners Rounded 1608692846"/>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47" name="Oval 1608692847"/>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48" name="TextBox 71"/>
                            <wps:cNvSpPr txBox="1"/>
                            <wps:spPr>
                              <a:xfrm>
                                <a:off x="1546575" y="422548"/>
                                <a:ext cx="1355724" cy="780052"/>
                              </a:xfrm>
                              <a:prstGeom prst="rect">
                                <a:avLst/>
                              </a:prstGeom>
                              <a:noFill/>
                            </wps:spPr>
                            <wps:txbx>
                              <w:txbxContent>
                                <w:p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تعزيز العلاقات الاجتماعية</w:t>
                                  </w:r>
                                </w:p>
                              </w:txbxContent>
                            </wps:txbx>
                            <wps:bodyPr wrap="square" rtlCol="0">
                              <a:noAutofit/>
                            </wps:bodyPr>
                          </wps:wsp>
                        </wpg:grpSp>
                        <wpg:grpSp>
                          <wpg:cNvPr id="1608692849" name="Group 1608692849"/>
                          <wpg:cNvGrpSpPr/>
                          <wpg:grpSpPr>
                            <a:xfrm>
                              <a:off x="4524715" y="0"/>
                              <a:ext cx="1432998" cy="1432999"/>
                              <a:chOff x="4524715" y="0"/>
                              <a:chExt cx="1432998" cy="1432999"/>
                            </a:xfrm>
                          </wpg:grpSpPr>
                          <wpg:grpSp>
                            <wpg:cNvPr id="1608692850" name="Group 1608692850"/>
                            <wpg:cNvGrpSpPr/>
                            <wpg:grpSpPr>
                              <a:xfrm>
                                <a:off x="4524715" y="0"/>
                                <a:ext cx="1432998" cy="1432999"/>
                                <a:chOff x="4524717" y="0"/>
                                <a:chExt cx="1714500" cy="1714500"/>
                              </a:xfrm>
                            </wpg:grpSpPr>
                            <wps:wsp>
                              <wps:cNvPr id="1608692851" name="Rectangle: Diagonal Corners Rounded 1608692851"/>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2" name="Oval 1608692852"/>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2853" name="TextBox 4142"/>
                            <wps:cNvSpPr txBox="1"/>
                            <wps:spPr>
                              <a:xfrm>
                                <a:off x="4562887" y="261646"/>
                                <a:ext cx="1355724" cy="1151705"/>
                              </a:xfrm>
                              <a:prstGeom prst="rect">
                                <a:avLst/>
                              </a:prstGeom>
                              <a:noFill/>
                            </wps:spPr>
                            <wps:txbx>
                              <w:txbxContent>
                                <w:p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الحفاظ على الصحة النفسية والجسدية</w:t>
                                  </w:r>
                                </w:p>
                              </w:txbxContent>
                            </wps:txbx>
                            <wps:bodyPr wrap="square" rtlCol="0">
                              <a:no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E80FF3B" id="_x0000_s2792" style="width:449.45pt;height:108.1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">
                <v:group id="Group 1608692833" o:spid="_x0000_s2793"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">
                  <v:group id="Group 1608692834" o:spid="_x0000_s2794"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">
                    <v:shape id="Rectangle: Diagonal Corners Rounded 1608692835" o:spid="_x0000_s2795"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" path="m128961,l891873,v403547,,730687,327140,730687,730687l1622560,1538303v,71223,-57738,128961,-128961,128961l730687,1667264c327140,1667264,,1340124,,936577l,128961c,57738,57738,,128961,xe" fillcolor="#a0c9ca" strokecolor="#a0c9ca" strokeweight="1pt">
                      <v:stroke joinstyle="miter"/>
                      <v:path arrowok="t" o:connecttype="custom" o:connectlocs="128961,0;891873,0;1622560,730687;1622560,1538303;1493599,1667264;730687,1667264;0,936577;0,128961;128961,0" o:connectangles="0,0,0,0,0,0,0,0,0"/>
                    </v:shape>
                    <v:oval id="Oval 1608692836" o:spid="_x0000_s2796"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" fillcolor="white [3212]" strokecolor="#a0c9ca" strokeweight="1pt">
                      <v:stroke joinstyle="miter"/>
                    </v:oval>
                  </v:group>
                  <v:shape id="TextBox 4101" o:spid="_x0000_s2797" type="#_x0000_t202" style="position:absolute;left:384;top:4225;width:13557;height:7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" filled="f" stroked="f">
                    <v:textbox>
                      <w:txbxContent>
                        <w:p w14:paraId="7BF631E3" w14:textId="55C9E1B3"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منع الإرهاق المهني</w:t>
                          </w:r>
                        </w:p>
                      </w:txbxContent>
                    </v:textbox>
                  </v:shape>
                </v:group>
                <v:group id="Group 1608692838" o:spid="_x0000_s2798"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">
                  <v:group id="Group 1608692839" o:spid="_x0000_s2799"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">
                    <v:group id="Group 1608692840" o:spid="_x0000_s2800"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">
                      <v:shape id="Rectangle: Diagonal Corners Rounded 1608692841" o:spid="_x0000_s2801"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608692842" o:spid="_x0000_s2802"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" fillcolor="white [3212]" strokecolor="#bfbfbf" strokeweight="1pt">
                        <v:stroke joinstyle="miter"/>
                      </v:oval>
                    </v:group>
                    <v:shape id="TextBox 67" o:spid="_x0000_s2803" type="#_x0000_t202" style="position:absolute;left:30548;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" filled="f" stroked="f">
                      <v:textbox>
                        <w:txbxContent>
                          <w:p w14:paraId="2EE4C262" w14:textId="5F779B9B"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زيادة الإنتاجية</w:t>
                            </w:r>
                          </w:p>
                        </w:txbxContent>
                      </v:textbox>
                    </v:shape>
                  </v:group>
                  <v:group id="Group 1608692844" o:spid="_x0000_s2804"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">
                    <v:group id="Group 1608692845" o:spid="_x0000_s2805"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">
                      <v:shape id="Rectangle: Diagonal Corners Rounded 1608692846" o:spid="_x0000_s2806"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608692847" o:spid="_x0000_s2807"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" fillcolor="white [3212]" strokecolor="#ffd366" strokeweight="1pt">
                        <v:stroke joinstyle="miter"/>
                      </v:oval>
                    </v:group>
                    <v:shape id="TextBox 71" o:spid="_x0000_s2808" type="#_x0000_t202" style="position:absolute;left:15465;top:4225;width:13557;height:7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" filled="f" stroked="f">
                      <v:textbox>
                        <w:txbxContent>
                          <w:p w14:paraId="1901F941" w14:textId="622F29CC"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تعزيز العلاقات الاجتماعية</w:t>
                            </w:r>
                          </w:p>
                        </w:txbxContent>
                      </v:textbox>
                    </v:shape>
                  </v:group>
                  <v:group id="Group 1608692849" o:spid="_x0000_s2809"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">
                    <v:group id="Group 1608692850" o:spid="_x0000_s2810"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">
                      <v:shape id="Rectangle: Diagonal Corners Rounded 1608692851" o:spid="_x0000_s2811"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08692852" o:spid="_x0000_s2812"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" fillcolor="white [3212]" strokecolor="#168489" strokeweight="1pt">
                        <v:stroke joinstyle="miter"/>
                      </v:oval>
                    </v:group>
                    <v:shape id="TextBox 4142" o:spid="_x0000_s2813" type="#_x0000_t202" style="position:absolute;left:45628;top:2616;width:13558;height:11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" filled="f" stroked="f">
                      <v:textbox>
                        <w:txbxContent>
                          <w:p w14:paraId="25DA6C78" w14:textId="18EDEA90" w:rsidR="00261CF8" w:rsidRDefault="00261CF8" w:rsidP="00261CF8">
                            <w:pPr>
                              <w:bidi w:val="0"/>
                              <w:jc w:val="center"/>
                              <w:rPr>
                                <w:rFonts w:ascii="Adobe Arabic" w:hAnsi="Adobe Arabic" w:cs="Adobe Arabic"/>
                                <w:b/>
                                <w:bCs/>
                                <w:kern w:val="24"/>
                                <w:sz w:val="40"/>
                                <w:szCs w:val="40"/>
                                <w:lang w:bidi="ar-SY"/>
                              </w:rPr>
                            </w:pPr>
                            <w:r w:rsidRPr="00261CF8">
                              <w:rPr>
                                <w:rFonts w:ascii="Adobe Arabic" w:hAnsi="Adobe Arabic" w:cs="Adobe Arabic"/>
                                <w:b/>
                                <w:bCs/>
                                <w:kern w:val="24"/>
                                <w:sz w:val="40"/>
                                <w:szCs w:val="40"/>
                                <w:rtl/>
                                <w:lang w:bidi="ar-SY"/>
                              </w:rPr>
                              <w:t>الحفاظ على الصحة النفسية والجسدية</w:t>
                            </w:r>
                          </w:p>
                        </w:txbxContent>
                      </v:textbox>
                    </v:shape>
                  </v:group>
                </v:group>
                <w10:anchorlock/>
              </v:group>
            </w:pict>
          </mc:Fallback>
        </mc:AlternateContent>
      </w:r>
    </w:p>
    <w:p w:rsidR="007C6591" w:rsidRPr="00261CF8" w:rsidRDefault="00084372" w:rsidP="00261CF8">
      <w:pPr>
        <w:rPr>
          <w:b/>
          <w:bCs/>
          <w:rtl/>
        </w:rPr>
      </w:pPr>
      <w:r w:rsidRPr="002A078C">
        <w:rPr>
          <w:rFonts w:ascii="Sakkal Majalla" w:hAnsi="Sakkal Majalla"/>
          <w:noProof/>
          <w:sz w:val="34"/>
        </w:rPr>
        <mc:AlternateContent>
          <mc:Choice Requires="wpg">
            <w:drawing>
              <wp:inline distT="0" distB="0" distL="0" distR="0" wp14:anchorId="26A45A04" wp14:editId="55361B76">
                <wp:extent cx="5731510" cy="892088"/>
                <wp:effectExtent l="0" t="0" r="2540" b="22860"/>
                <wp:docPr id="16086920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26" name="مجموعة 47"/>
                        <wpg:cNvGrpSpPr/>
                        <wpg:grpSpPr>
                          <a:xfrm>
                            <a:off x="0" y="0"/>
                            <a:ext cx="5731510" cy="895351"/>
                            <a:chOff x="0" y="0"/>
                            <a:chExt cx="5878196" cy="918845"/>
                          </a:xfrm>
                        </wpg:grpSpPr>
                        <wpg:grpSp>
                          <wpg:cNvPr id="1608692027" name="مجموعة 48"/>
                          <wpg:cNvGrpSpPr/>
                          <wpg:grpSpPr>
                            <a:xfrm>
                              <a:off x="0" y="0"/>
                              <a:ext cx="5878196" cy="918845"/>
                              <a:chOff x="0" y="0"/>
                              <a:chExt cx="6240348" cy="919070"/>
                            </a:xfrm>
                          </wpg:grpSpPr>
                          <wpg:grpSp>
                            <wpg:cNvPr id="1608692028" name="مجموعة 49"/>
                            <wpg:cNvGrpSpPr/>
                            <wpg:grpSpPr>
                              <a:xfrm>
                                <a:off x="0" y="169208"/>
                                <a:ext cx="5433072" cy="580613"/>
                                <a:chOff x="0" y="169208"/>
                                <a:chExt cx="5433072" cy="580613"/>
                              </a:xfrm>
                            </wpg:grpSpPr>
                            <wps:wsp>
                              <wps:cNvPr id="1608692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32"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الحفاظ على الصحة النفسية والجسدية:</w:t>
                                </w:r>
                              </w:p>
                            </w:txbxContent>
                          </wps:txbx>
                          <wps:bodyPr wrap="square" rtlCol="1">
                            <a:spAutoFit/>
                          </wps:bodyPr>
                        </wps:wsp>
                      </wpg:grpSp>
                      <pic:pic xmlns:pic="http://schemas.openxmlformats.org/drawingml/2006/picture">
                        <pic:nvPicPr>
                          <pic:cNvPr id="160869203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A45A04" id="_x0000_s28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lt5cbQ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lt5c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28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">
                  <v:group id="مجموعة 48" o:spid="_x0000_s28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">
                    <v:group id="مجموعة 49" o:spid="_x0000_s28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">
                      <v:shape id="شكل حر 50" o:spid="_x0000_s28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" fillcolor="#a5a5a5 [2092]" stroked="f" strokeweight="1pt">
                        <v:stroke joinstyle="miter"/>
                      </v:roundrect>
                    </v:group>
                    <v:oval id="شكل بيضاوي 52" o:spid="_x0000_s28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" filled="f" strokecolor="#168489" strokeweight="1pt">
                      <v:stroke joinstyle="miter"/>
                    </v:oval>
                  </v:group>
                  <v:shape id="مربع نص 41" o:spid="_x0000_s282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" filled="f" stroked="f">
                    <v:textbox style="mso-fit-shape-to-text:t">
                      <w:txbxContent>
                        <w:p w14:paraId="49C3634C" w14:textId="6EE83D20"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الحفاظ على الصحة النفسية والجسدية:</w:t>
                          </w:r>
                        </w:p>
                      </w:txbxContent>
                    </v:textbox>
                  </v:shape>
                </v:group>
                <v:shape id="صورة 54" o:spid="_x0000_s28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">
                  <v:imagedata r:id="rId78" o:title=""/>
                </v:shape>
                <w10:anchorlock/>
              </v:group>
            </w:pict>
          </mc:Fallback>
        </mc:AlternateContent>
      </w:r>
      <w:r w:rsidR="007C6591">
        <w:rPr>
          <w:rFonts w:hint="cs"/>
          <w:rtl/>
        </w:rPr>
        <w:t xml:space="preserve"> </w:t>
      </w:r>
      <w:r w:rsidR="007C6591" w:rsidRPr="00DD2A38">
        <w:rPr>
          <w:rtl/>
        </w:rPr>
        <w:t xml:space="preserve">تخصيص وقت للراحة والاستجمام يُساعد على استعادة النشاط وتقليل التوتر.  </w:t>
      </w:r>
    </w:p>
    <w:p w:rsidR="007C6591" w:rsidRDefault="00084372" w:rsidP="00261CF8">
      <w:pPr>
        <w:rPr>
          <w:rtl/>
        </w:rPr>
      </w:pPr>
      <w:r w:rsidRPr="002A078C">
        <w:rPr>
          <w:rFonts w:ascii="Sakkal Majalla" w:hAnsi="Sakkal Majalla"/>
          <w:noProof/>
          <w:sz w:val="34"/>
        </w:rPr>
        <w:lastRenderedPageBreak/>
        <mc:AlternateContent>
          <mc:Choice Requires="wpg">
            <w:drawing>
              <wp:inline distT="0" distB="0" distL="0" distR="0" wp14:anchorId="377EF312" wp14:editId="77B9378A">
                <wp:extent cx="5731510" cy="892088"/>
                <wp:effectExtent l="0" t="0" r="2540" b="22860"/>
                <wp:docPr id="160869201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17" name="مجموعة 47"/>
                        <wpg:cNvGrpSpPr/>
                        <wpg:grpSpPr>
                          <a:xfrm>
                            <a:off x="0" y="0"/>
                            <a:ext cx="5731510" cy="895351"/>
                            <a:chOff x="0" y="0"/>
                            <a:chExt cx="5878196" cy="918845"/>
                          </a:xfrm>
                        </wpg:grpSpPr>
                        <wpg:grpSp>
                          <wpg:cNvPr id="1608692018" name="مجموعة 48"/>
                          <wpg:cNvGrpSpPr/>
                          <wpg:grpSpPr>
                            <a:xfrm>
                              <a:off x="0" y="0"/>
                              <a:ext cx="5878196" cy="918845"/>
                              <a:chOff x="0" y="0"/>
                              <a:chExt cx="6240348" cy="919070"/>
                            </a:xfrm>
                          </wpg:grpSpPr>
                          <wpg:grpSp>
                            <wpg:cNvPr id="1608692019" name="مجموعة 49"/>
                            <wpg:cNvGrpSpPr/>
                            <wpg:grpSpPr>
                              <a:xfrm>
                                <a:off x="0" y="169208"/>
                                <a:ext cx="5433072" cy="580613"/>
                                <a:chOff x="0" y="169208"/>
                                <a:chExt cx="5433072" cy="580613"/>
                              </a:xfrm>
                            </wpg:grpSpPr>
                            <wps:wsp>
                              <wps:cNvPr id="16086920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23"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زيادة الإنتاجية:</w:t>
                                </w:r>
                              </w:p>
                            </w:txbxContent>
                          </wps:txbx>
                          <wps:bodyPr wrap="square" rtlCol="1">
                            <a:spAutoFit/>
                          </wps:bodyPr>
                        </wps:wsp>
                      </wpg:grpSp>
                      <pic:pic xmlns:pic="http://schemas.openxmlformats.org/drawingml/2006/picture">
                        <pic:nvPicPr>
                          <pic:cNvPr id="160869202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77EF312" id="_x0000_s28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0h1c9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28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">
                  <v:group id="مجموعة 48" o:spid="_x0000_s28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">
                    <v:group id="مجموعة 49" o:spid="_x0000_s28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">
                      <v:shape id="شكل حر 50" o:spid="_x0000_s28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" fillcolor="#a5a5a5 [2092]" stroked="f" strokeweight="1pt">
                        <v:stroke joinstyle="miter"/>
                      </v:roundrect>
                    </v:group>
                    <v:oval id="شكل بيضاوي 52" o:spid="_x0000_s28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" filled="f" strokecolor="#168489" strokeweight="1pt">
                      <v:stroke joinstyle="miter"/>
                    </v:oval>
                  </v:group>
                  <v:shape id="مربع نص 41" o:spid="_x0000_s283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" filled="f" stroked="f">
                    <v:textbox style="mso-fit-shape-to-text:t">
                      <w:txbxContent>
                        <w:p w14:paraId="722FA774" w14:textId="1D616697"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زيادة الإنتاجية:</w:t>
                          </w:r>
                        </w:p>
                      </w:txbxContent>
                    </v:textbox>
                  </v:shape>
                </v:group>
                <v:shape id="صورة 54" o:spid="_x0000_s28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">
                  <v:imagedata r:id="rId78" o:title=""/>
                </v:shape>
                <w10:anchorlock/>
              </v:group>
            </w:pict>
          </mc:Fallback>
        </mc:AlternateContent>
      </w:r>
      <w:r w:rsidR="007C6591">
        <w:rPr>
          <w:rFonts w:hint="cs"/>
          <w:rtl/>
        </w:rPr>
        <w:t xml:space="preserve"> </w:t>
      </w:r>
      <w:r w:rsidR="007C6591" w:rsidRPr="00DD2A38">
        <w:rPr>
          <w:rtl/>
        </w:rPr>
        <w:t xml:space="preserve">وضع حدود يُساعد على التركيز أثناء ساعات العمل والراحة خلال الأوقات الشخصية، مما يعزز الأداء في كلا الجانبين.  </w:t>
      </w:r>
    </w:p>
    <w:p w:rsidR="00084372" w:rsidRPr="00DD2A38" w:rsidRDefault="00084372" w:rsidP="00084372">
      <w:r w:rsidRPr="002A078C">
        <w:rPr>
          <w:rFonts w:ascii="Sakkal Majalla" w:hAnsi="Sakkal Majalla"/>
          <w:noProof/>
          <w:sz w:val="34"/>
        </w:rPr>
        <mc:AlternateContent>
          <mc:Choice Requires="wpg">
            <w:drawing>
              <wp:inline distT="0" distB="0" distL="0" distR="0" wp14:anchorId="741FF0FD" wp14:editId="3AF31DE6">
                <wp:extent cx="5731510" cy="892088"/>
                <wp:effectExtent l="0" t="0" r="2540" b="22860"/>
                <wp:docPr id="160869200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08" name="مجموعة 47"/>
                        <wpg:cNvGrpSpPr/>
                        <wpg:grpSpPr>
                          <a:xfrm>
                            <a:off x="0" y="0"/>
                            <a:ext cx="5731510" cy="895351"/>
                            <a:chOff x="0" y="0"/>
                            <a:chExt cx="5878196" cy="918845"/>
                          </a:xfrm>
                        </wpg:grpSpPr>
                        <wpg:grpSp>
                          <wpg:cNvPr id="1608692009" name="مجموعة 48"/>
                          <wpg:cNvGrpSpPr/>
                          <wpg:grpSpPr>
                            <a:xfrm>
                              <a:off x="0" y="0"/>
                              <a:ext cx="5878196" cy="918845"/>
                              <a:chOff x="0" y="0"/>
                              <a:chExt cx="6240348" cy="919070"/>
                            </a:xfrm>
                          </wpg:grpSpPr>
                          <wpg:grpSp>
                            <wpg:cNvPr id="1608692010" name="مجموعة 49"/>
                            <wpg:cNvGrpSpPr/>
                            <wpg:grpSpPr>
                              <a:xfrm>
                                <a:off x="0" y="169208"/>
                                <a:ext cx="5433072" cy="580613"/>
                                <a:chOff x="0" y="169208"/>
                                <a:chExt cx="5433072" cy="580613"/>
                              </a:xfrm>
                            </wpg:grpSpPr>
                            <wps:wsp>
                              <wps:cNvPr id="1608692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14"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تعزيز العلاقات الاجتماعية:</w:t>
                                </w:r>
                              </w:p>
                            </w:txbxContent>
                          </wps:txbx>
                          <wps:bodyPr wrap="square" rtlCol="1">
                            <a:spAutoFit/>
                          </wps:bodyPr>
                        </wps:wsp>
                      </wpg:grpSp>
                      <pic:pic xmlns:pic="http://schemas.openxmlformats.org/drawingml/2006/picture">
                        <pic:nvPicPr>
                          <pic:cNvPr id="160869201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41FF0FD" id="_x0000_s28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6ADcQcAAP0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uegA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8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">
                  <v:group id="مجموعة 48" o:spid="_x0000_s28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">
                    <v:group id="مجموعة 49" o:spid="_x0000_s28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">
                      <v:shape id="شكل حر 50" o:spid="_x0000_s28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" fillcolor="#a5a5a5 [2092]" stroked="f" strokeweight="1pt">
                        <v:stroke joinstyle="miter"/>
                      </v:roundrect>
                    </v:group>
                    <v:oval id="شكل بيضاوي 52" o:spid="_x0000_s28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" filled="f" strokecolor="#168489" strokeweight="1pt">
                      <v:stroke joinstyle="miter"/>
                    </v:oval>
                  </v:group>
                  <v:shape id="مربع نص 41" o:spid="_x0000_s283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" filled="f" stroked="f">
                    <v:textbox style="mso-fit-shape-to-text:t">
                      <w:txbxContent>
                        <w:p w14:paraId="5FAE5A63" w14:textId="3AF73805"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تعزيز العلاقات الاجتماعية:</w:t>
                          </w:r>
                        </w:p>
                      </w:txbxContent>
                    </v:textbox>
                  </v:shape>
                </v:group>
                <v:shape id="صورة 54" o:spid="_x0000_s28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">
                  <v:imagedata r:id="rId78" o:title=""/>
                </v:shape>
                <w10:anchorlock/>
              </v:group>
            </w:pict>
          </mc:Fallback>
        </mc:AlternateContent>
      </w:r>
    </w:p>
    <w:p w:rsidR="007C6591" w:rsidRDefault="007C6591" w:rsidP="00084372">
      <w:pPr>
        <w:rPr>
          <w:rtl/>
        </w:rPr>
      </w:pPr>
      <w:r>
        <w:rPr>
          <w:rFonts w:hint="cs"/>
          <w:rtl/>
        </w:rPr>
        <w:t xml:space="preserve"> </w:t>
      </w:r>
      <w:r w:rsidRPr="00DD2A38">
        <w:rPr>
          <w:rtl/>
        </w:rPr>
        <w:t xml:space="preserve">قضاء وقت كافٍ مع الأسرة والأصدقاء يعزز الروابط الاجتماعية ويُحسن الحالة النفسية.  </w:t>
      </w:r>
    </w:p>
    <w:p w:rsidR="007C6591" w:rsidRDefault="00084372" w:rsidP="00261CF8">
      <w:pPr>
        <w:rPr>
          <w:rtl/>
        </w:rPr>
      </w:pPr>
      <w:r w:rsidRPr="002A078C">
        <w:rPr>
          <w:rFonts w:ascii="Sakkal Majalla" w:hAnsi="Sakkal Majalla"/>
          <w:noProof/>
          <w:sz w:val="34"/>
        </w:rPr>
        <mc:AlternateContent>
          <mc:Choice Requires="wpg">
            <w:drawing>
              <wp:inline distT="0" distB="0" distL="0" distR="0" wp14:anchorId="58CE3980" wp14:editId="022B85E6">
                <wp:extent cx="5731510" cy="892088"/>
                <wp:effectExtent l="0" t="0" r="2540" b="22860"/>
                <wp:docPr id="160869199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99" name="مجموعة 47"/>
                        <wpg:cNvGrpSpPr/>
                        <wpg:grpSpPr>
                          <a:xfrm>
                            <a:off x="0" y="0"/>
                            <a:ext cx="5731510" cy="895351"/>
                            <a:chOff x="0" y="0"/>
                            <a:chExt cx="5878196" cy="918845"/>
                          </a:xfrm>
                        </wpg:grpSpPr>
                        <wpg:grpSp>
                          <wpg:cNvPr id="1608692000" name="مجموعة 48"/>
                          <wpg:cNvGrpSpPr/>
                          <wpg:grpSpPr>
                            <a:xfrm>
                              <a:off x="0" y="0"/>
                              <a:ext cx="5878196" cy="918845"/>
                              <a:chOff x="0" y="0"/>
                              <a:chExt cx="6240348" cy="919070"/>
                            </a:xfrm>
                          </wpg:grpSpPr>
                          <wpg:grpSp>
                            <wpg:cNvPr id="1608692001" name="مجموعة 49"/>
                            <wpg:cNvGrpSpPr/>
                            <wpg:grpSpPr>
                              <a:xfrm>
                                <a:off x="0" y="169208"/>
                                <a:ext cx="5433072" cy="580613"/>
                                <a:chOff x="0" y="169208"/>
                                <a:chExt cx="5433072" cy="580613"/>
                              </a:xfrm>
                            </wpg:grpSpPr>
                            <wps:wsp>
                              <wps:cNvPr id="16086920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05"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منع الإرهاق المهني</w:t>
                                </w:r>
                                <w:r w:rsidRPr="00261CF8">
                                  <w:rPr>
                                    <w:rFonts w:eastAsia="Calibri" w:hAnsi="Adobe Arabic" w:cs="Adobe Arabic" w:hint="cs"/>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200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CE3980" id="_x0000_s28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ILC7cwcAAP0cAAAOAAAAZHJzL2Uyb0RvYy54bWzsWd2O00YUvq/Udxj5&#10;shLE/7EjFrQsBSFtKQIq2kvHmSQWtse1J5sst4UK8SLQqlVFW1rxJsnb9JsZj+1ks03YU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EILC7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8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">
                  <v:group id="مجموعة 48" o:spid="_x0000_s28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">
                    <v:group id="مجموعة 49" o:spid="_x0000_s28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">
                      <v:shape id="شكل حر 50" o:spid="_x0000_s28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" fillcolor="#a5a5a5 [2092]" stroked="f" strokeweight="1pt">
                        <v:stroke joinstyle="miter"/>
                      </v:roundrect>
                    </v:group>
                    <v:oval id="شكل بيضاوي 52" o:spid="_x0000_s28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" filled="f" strokecolor="#168489" strokeweight="1pt">
                      <v:stroke joinstyle="miter"/>
                    </v:oval>
                  </v:group>
                  <v:shape id="مربع نص 41" o:spid="_x0000_s284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" filled="f" stroked="f">
                    <v:textbox style="mso-fit-shape-to-text:t">
                      <w:txbxContent>
                        <w:p w14:paraId="41DE8E8A" w14:textId="0BFB3CA8"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منع الإرهاق المهني</w:t>
                          </w:r>
                          <w:r w:rsidRPr="00261CF8">
                            <w:rPr>
                              <w:rFonts w:eastAsia="Calibri" w:hAnsi="Adobe Arabic" w:cs="Adobe Arabic" w:hint="cs"/>
                              <w:b/>
                              <w:bCs/>
                              <w:color w:val="FFFFFF"/>
                              <w:kern w:val="24"/>
                              <w:sz w:val="36"/>
                              <w:szCs w:val="36"/>
                              <w:rtl/>
                              <w:lang w:bidi="ar-EG"/>
                            </w:rPr>
                            <w:t>:</w:t>
                          </w:r>
                        </w:p>
                      </w:txbxContent>
                    </v:textbox>
                  </v:shape>
                </v:group>
                <v:shape id="صورة 54" o:spid="_x0000_s28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">
                  <v:imagedata r:id="rId78" o:title=""/>
                </v:shape>
                <w10:anchorlock/>
              </v:group>
            </w:pict>
          </mc:Fallback>
        </mc:AlternateContent>
      </w:r>
      <w:r w:rsidR="007C6591">
        <w:rPr>
          <w:rFonts w:hint="cs"/>
          <w:rtl/>
        </w:rPr>
        <w:t xml:space="preserve"> </w:t>
      </w:r>
      <w:r w:rsidR="007C6591" w:rsidRPr="00DD2A38">
        <w:rPr>
          <w:rtl/>
        </w:rPr>
        <w:t xml:space="preserve">التداخل المستمر بين العمل والحياة الشخصية يزيد من خطر الإرهاق، مما يؤثر على الأداء المهني والجودة الحياتية.  </w:t>
      </w:r>
    </w:p>
    <w:p w:rsidR="007C6591" w:rsidRDefault="007C6591" w:rsidP="00084372">
      <w:pPr>
        <w:rPr>
          <w:b/>
          <w:bCs/>
          <w:color w:val="168489"/>
        </w:rPr>
      </w:pPr>
      <w:r w:rsidRPr="00261CF8">
        <w:rPr>
          <w:b/>
          <w:bCs/>
          <w:color w:val="168489"/>
          <w:rtl/>
        </w:rPr>
        <w:t>كيفية وضع حدود فعّالة بين العمل والحياة الشخصية</w:t>
      </w:r>
    </w:p>
    <w:p w:rsidR="00261CF8" w:rsidRPr="00261CF8" w:rsidRDefault="00261CF8" w:rsidP="00261CF8">
      <w:pPr>
        <w:rPr>
          <w:b/>
          <w:bCs/>
          <w:color w:val="168489"/>
          <w:rtl/>
        </w:rPr>
      </w:pPr>
      <w:r w:rsidRPr="00261CF8">
        <w:rPr>
          <w:b/>
          <w:bCs/>
          <w:noProof/>
          <w:color w:val="168489"/>
        </w:rPr>
        <mc:AlternateContent>
          <mc:Choice Requires="wpg">
            <w:drawing>
              <wp:inline distT="0" distB="0" distL="0" distR="0" wp14:anchorId="5534FFDD" wp14:editId="3EDA9E76">
                <wp:extent cx="5746349" cy="2939771"/>
                <wp:effectExtent l="0" t="0" r="26035" b="13335"/>
                <wp:docPr id="1608692854" name="Group 1"/>
                <wp:cNvGraphicFramePr/>
                <a:graphic xmlns:a="http://schemas.openxmlformats.org/drawingml/2006/main">
                  <a:graphicData uri="http://schemas.microsoft.com/office/word/2010/wordprocessingGroup">
                    <wpg:wgp>
                      <wpg:cNvGrpSpPr/>
                      <wpg:grpSpPr>
                        <a:xfrm>
                          <a:off x="0" y="0"/>
                          <a:ext cx="5746349" cy="2939771"/>
                          <a:chOff x="0" y="0"/>
                          <a:chExt cx="5746349" cy="2939771"/>
                        </a:xfrm>
                      </wpg:grpSpPr>
                      <wpg:grpSp>
                        <wpg:cNvPr id="1608692855" name="Group 1608692855"/>
                        <wpg:cNvGrpSpPr/>
                        <wpg:grpSpPr>
                          <a:xfrm>
                            <a:off x="0" y="1549236"/>
                            <a:ext cx="1390536" cy="1390535"/>
                            <a:chOff x="0" y="1549236"/>
                            <a:chExt cx="1722784" cy="1722784"/>
                          </a:xfrm>
                        </wpg:grpSpPr>
                        <wps:wsp>
                          <wps:cNvPr id="1608692856" name="Oval 1608692856"/>
                          <wps:cNvSpPr/>
                          <wps:spPr>
                            <a:xfrm>
                              <a:off x="0" y="1549236"/>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7" name="Oval 1608692857"/>
                          <wps:cNvSpPr/>
                          <wps:spPr>
                            <a:xfrm>
                              <a:off x="92766" y="1642002"/>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8" name="Oval 1608692858"/>
                          <wps:cNvSpPr/>
                          <wps:spPr>
                            <a:xfrm>
                              <a:off x="172553" y="1721789"/>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59" name="TextBox 5162"/>
                          <wps:cNvSpPr txBox="1">
                            <a:spLocks noChangeArrowheads="1"/>
                          </wps:cNvSpPr>
                          <wps:spPr bwMode="auto">
                            <a:xfrm flipV="1">
                              <a:off x="298739" y="1632203"/>
                              <a:ext cx="1010694" cy="1234444"/>
                            </a:xfrm>
                            <a:prstGeom prst="rect">
                              <a:avLst/>
                            </a:prstGeom>
                          </wps:spPr>
                          <wps:txbx>
                            <w:txbxContent>
                              <w:p w:rsidR="00261CF8" w:rsidRP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الاستفادة من الإجازات</w:t>
                                </w:r>
                              </w:p>
                            </w:txbxContent>
                          </wps:txbx>
                          <wps:bodyPr rot="0" vert="horz" wrap="square" lIns="0" tIns="45720" rIns="0" bIns="45720" anchor="b" anchorCtr="0" upright="1">
                            <a:noAutofit/>
                          </wps:bodyPr>
                        </wps:wsp>
                      </wpg:grpSp>
                      <wpg:grpSp>
                        <wpg:cNvPr id="1608692860" name="Group 1608692860"/>
                        <wpg:cNvGrpSpPr/>
                        <wpg:grpSpPr>
                          <a:xfrm>
                            <a:off x="1465411" y="1549236"/>
                            <a:ext cx="4280938" cy="1390535"/>
                            <a:chOff x="1465411" y="1549236"/>
                            <a:chExt cx="3418467" cy="1110387"/>
                          </a:xfrm>
                        </wpg:grpSpPr>
                        <wpg:grpSp>
                          <wpg:cNvPr id="1608692861" name="Group 1608692861"/>
                          <wpg:cNvGrpSpPr/>
                          <wpg:grpSpPr>
                            <a:xfrm>
                              <a:off x="1465411" y="1549236"/>
                              <a:ext cx="1110388" cy="1110387"/>
                              <a:chOff x="1465411" y="1549236"/>
                              <a:chExt cx="1722784" cy="1722784"/>
                            </a:xfrm>
                          </wpg:grpSpPr>
                          <wps:wsp>
                            <wps:cNvPr id="1608692862" name="Oval 1608692862"/>
                            <wps:cNvSpPr/>
                            <wps:spPr>
                              <a:xfrm>
                                <a:off x="1465411" y="1549236"/>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3" name="Oval 1608692863"/>
                            <wps:cNvSpPr/>
                            <wps:spPr>
                              <a:xfrm>
                                <a:off x="1558177" y="1642002"/>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4" name="Oval 1608692864"/>
                            <wps:cNvSpPr/>
                            <wps:spPr>
                              <a:xfrm>
                                <a:off x="1637965" y="1721790"/>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5" name="TextBox 5158"/>
                            <wps:cNvSpPr txBox="1">
                              <a:spLocks noChangeArrowheads="1"/>
                            </wps:cNvSpPr>
                            <wps:spPr bwMode="auto">
                              <a:xfrm flipV="1">
                                <a:off x="1719940" y="1759983"/>
                                <a:ext cx="1166729" cy="1234444"/>
                              </a:xfrm>
                              <a:prstGeom prst="rect">
                                <a:avLst/>
                              </a:prstGeom>
                            </wps:spPr>
                            <wps:txbx>
                              <w:txbxContent>
                                <w:p w:rsid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تخصيص وقت للأنشطة الشخصية</w:t>
                                  </w:r>
                                </w:p>
                              </w:txbxContent>
                            </wps:txbx>
                            <wps:bodyPr rot="0" vert="horz" wrap="square" lIns="0" tIns="45720" rIns="0" bIns="45720" anchor="b" anchorCtr="0" upright="1">
                              <a:noAutofit/>
                            </wps:bodyPr>
                          </wps:wsp>
                        </wpg:grpSp>
                        <wpg:grpSp>
                          <wpg:cNvPr id="1608692866" name="Group 1608692866"/>
                          <wpg:cNvGrpSpPr/>
                          <wpg:grpSpPr>
                            <a:xfrm>
                              <a:off x="2616305" y="1549236"/>
                              <a:ext cx="1110388" cy="1110387"/>
                              <a:chOff x="2616305" y="1549236"/>
                              <a:chExt cx="1722784" cy="1722784"/>
                            </a:xfrm>
                          </wpg:grpSpPr>
                          <wps:wsp>
                            <wps:cNvPr id="1608692867" name="Oval 1608692867"/>
                            <wps:cNvSpPr/>
                            <wps:spPr>
                              <a:xfrm>
                                <a:off x="2616305" y="1549236"/>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8" name="Oval 1608692868"/>
                            <wps:cNvSpPr/>
                            <wps:spPr>
                              <a:xfrm>
                                <a:off x="2709071" y="1642002"/>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69" name="Oval 1608692869"/>
                            <wps:cNvSpPr/>
                            <wps:spPr>
                              <a:xfrm>
                                <a:off x="2788859" y="1721790"/>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0" name="TextBox 5154"/>
                            <wps:cNvSpPr txBox="1">
                              <a:spLocks noChangeArrowheads="1"/>
                            </wps:cNvSpPr>
                            <wps:spPr bwMode="auto">
                              <a:xfrm flipV="1">
                                <a:off x="2870762" y="1759967"/>
                                <a:ext cx="1190840" cy="1234444"/>
                              </a:xfrm>
                              <a:prstGeom prst="rect">
                                <a:avLst/>
                              </a:prstGeom>
                            </wps:spPr>
                            <wps:txbx>
                              <w:txbxContent>
                                <w:p w:rsid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وضع حدود للتواصل بعد ساعات العمل</w:t>
                                  </w:r>
                                </w:p>
                              </w:txbxContent>
                            </wps:txbx>
                            <wps:bodyPr rot="0" vert="horz" wrap="square" lIns="0" tIns="45720" rIns="0" bIns="45720" anchor="b" anchorCtr="0" upright="1">
                              <a:noAutofit/>
                            </wps:bodyPr>
                          </wps:wsp>
                        </wpg:grpSp>
                        <wpg:grpSp>
                          <wpg:cNvPr id="1608692871" name="Group 1608692871"/>
                          <wpg:cNvGrpSpPr/>
                          <wpg:grpSpPr>
                            <a:xfrm>
                              <a:off x="3773490" y="1549236"/>
                              <a:ext cx="1110388" cy="1110387"/>
                              <a:chOff x="3773490" y="1549236"/>
                              <a:chExt cx="1722784" cy="1722784"/>
                            </a:xfrm>
                          </wpg:grpSpPr>
                          <wps:wsp>
                            <wps:cNvPr id="1608692872" name="Oval 1608692872"/>
                            <wps:cNvSpPr/>
                            <wps:spPr>
                              <a:xfrm>
                                <a:off x="3773490" y="1549236"/>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3" name="Oval 1608692873"/>
                            <wps:cNvSpPr/>
                            <wps:spPr>
                              <a:xfrm>
                                <a:off x="3866256" y="1642002"/>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4" name="Oval 1608692874"/>
                            <wps:cNvSpPr/>
                            <wps:spPr>
                              <a:xfrm>
                                <a:off x="3946044" y="1721790"/>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5" name="TextBox 5150"/>
                            <wps:cNvSpPr txBox="1">
                              <a:spLocks noChangeArrowheads="1"/>
                            </wps:cNvSpPr>
                            <wps:spPr bwMode="auto">
                              <a:xfrm flipV="1">
                                <a:off x="3866034" y="1839747"/>
                                <a:ext cx="1537252" cy="1026893"/>
                              </a:xfrm>
                              <a:prstGeom prst="rect">
                                <a:avLst/>
                              </a:prstGeom>
                            </wps:spPr>
                            <wps:txbx>
                              <w:txbxContent>
                                <w:p w:rsidR="00261CF8" w:rsidRP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الالتزام بأوقات الاستراحة</w:t>
                                  </w:r>
                                </w:p>
                              </w:txbxContent>
                            </wps:txbx>
                            <wps:bodyPr rot="0" vert="horz" wrap="square" lIns="0" tIns="45720" rIns="0" bIns="45720" anchor="b" anchorCtr="0" upright="1">
                              <a:noAutofit/>
                            </wps:bodyPr>
                          </wps:wsp>
                        </wpg:grpSp>
                      </wpg:grpSp>
                      <wpg:grpSp>
                        <wpg:cNvPr id="1608692876" name="Group 1608692876"/>
                        <wpg:cNvGrpSpPr/>
                        <wpg:grpSpPr>
                          <a:xfrm>
                            <a:off x="0" y="0"/>
                            <a:ext cx="5746349" cy="1411217"/>
                            <a:chOff x="0" y="0"/>
                            <a:chExt cx="5746349" cy="1411217"/>
                          </a:xfrm>
                        </wpg:grpSpPr>
                        <wpg:grpSp>
                          <wpg:cNvPr id="1608692877" name="Group 1608692877"/>
                          <wpg:cNvGrpSpPr/>
                          <wpg:grpSpPr>
                            <a:xfrm>
                              <a:off x="0" y="0"/>
                              <a:ext cx="1390536" cy="1390535"/>
                              <a:chOff x="0" y="0"/>
                              <a:chExt cx="1722784" cy="1722784"/>
                            </a:xfrm>
                          </wpg:grpSpPr>
                          <wps:wsp>
                            <wps:cNvPr id="1608692878" name="Oval 1608692878"/>
                            <wps:cNvSpPr/>
                            <wps:spPr>
                              <a:xfrm>
                                <a:off x="0" y="0"/>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79" name="Oval 1608692879"/>
                            <wps:cNvSpPr/>
                            <wps:spPr>
                              <a:xfrm>
                                <a:off x="92766" y="92766"/>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0" name="Oval 1608692880"/>
                            <wps:cNvSpPr/>
                            <wps:spPr>
                              <a:xfrm>
                                <a:off x="172553" y="172553"/>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1" name="TextBox 9237"/>
                            <wps:cNvSpPr txBox="1">
                              <a:spLocks noChangeArrowheads="1"/>
                            </wps:cNvSpPr>
                            <wps:spPr bwMode="auto">
                              <a:xfrm flipV="1">
                                <a:off x="416443" y="118401"/>
                                <a:ext cx="892992" cy="1234444"/>
                              </a:xfrm>
                              <a:prstGeom prst="rect">
                                <a:avLst/>
                              </a:prstGeom>
                            </wps:spPr>
                            <wps:txbx>
                              <w:txbxContent>
                                <w:p w:rsid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تعلم قول "لا" بلطف</w:t>
                                  </w:r>
                                </w:p>
                              </w:txbxContent>
                            </wps:txbx>
                            <wps:bodyPr rot="0" vert="horz" wrap="square" lIns="0" tIns="45720" rIns="0" bIns="45720" anchor="b" anchorCtr="0" upright="1">
                              <a:noAutofit/>
                            </wps:bodyPr>
                          </wps:wsp>
                        </wpg:grpSp>
                        <wpg:grpSp>
                          <wpg:cNvPr id="1608692882" name="Group 1608692882"/>
                          <wpg:cNvGrpSpPr/>
                          <wpg:grpSpPr>
                            <a:xfrm>
                              <a:off x="1465411" y="20682"/>
                              <a:ext cx="4280938" cy="1390535"/>
                              <a:chOff x="1465411" y="20682"/>
                              <a:chExt cx="3418467" cy="1110387"/>
                            </a:xfrm>
                          </wpg:grpSpPr>
                          <wpg:grpSp>
                            <wpg:cNvPr id="1608692883" name="Group 1608692883"/>
                            <wpg:cNvGrpSpPr/>
                            <wpg:grpSpPr>
                              <a:xfrm>
                                <a:off x="1465411" y="20682"/>
                                <a:ext cx="1110388" cy="1110387"/>
                                <a:chOff x="1465411" y="20682"/>
                                <a:chExt cx="1722784" cy="1722784"/>
                              </a:xfrm>
                            </wpg:grpSpPr>
                            <wps:wsp>
                              <wps:cNvPr id="1608692884" name="Oval 1608692884"/>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5" name="Oval 1608692885"/>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6" name="Oval 1608692886"/>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87" name="TextBox 9233"/>
                              <wps:cNvSpPr txBox="1">
                                <a:spLocks noChangeArrowheads="1"/>
                              </wps:cNvSpPr>
                              <wps:spPr bwMode="auto">
                                <a:xfrm flipV="1">
                                  <a:off x="1675801" y="290493"/>
                                  <a:ext cx="1313856" cy="1234444"/>
                                </a:xfrm>
                                <a:prstGeom prst="rect">
                                  <a:avLst/>
                                </a:prstGeom>
                              </wps:spPr>
                              <wps:txbx>
                                <w:txbxContent>
                                  <w:p w:rsidR="00261CF8" w:rsidRDefault="00261CF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فصل الأجهزة التقنية بين العمل والحياة الشخصية</w:t>
                                    </w:r>
                                  </w:p>
                                </w:txbxContent>
                              </wps:txbx>
                              <wps:bodyPr rot="0" vert="horz" wrap="square" lIns="0" tIns="45720" rIns="0" bIns="45720" anchor="b" anchorCtr="0" upright="1">
                                <a:noAutofit/>
                              </wps:bodyPr>
                            </wps:wsp>
                          </wpg:grpSp>
                          <wpg:grpSp>
                            <wpg:cNvPr id="1608692888" name="Group 1608692888"/>
                            <wpg:cNvGrpSpPr/>
                            <wpg:grpSpPr>
                              <a:xfrm>
                                <a:off x="2616305" y="20682"/>
                                <a:ext cx="1110388" cy="1110387"/>
                                <a:chOff x="2616305" y="20682"/>
                                <a:chExt cx="1722784" cy="1722784"/>
                              </a:xfrm>
                            </wpg:grpSpPr>
                            <wps:wsp>
                              <wps:cNvPr id="1608692889" name="Oval 1608692889"/>
                              <wps:cNvSpPr/>
                              <wps:spPr>
                                <a:xfrm>
                                  <a:off x="2616305" y="2068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0" name="Oval 1608692890"/>
                              <wps:cNvSpPr/>
                              <wps:spPr>
                                <a:xfrm>
                                  <a:off x="2709071" y="11344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1" name="Oval 1608692891"/>
                              <wps:cNvSpPr/>
                              <wps:spPr>
                                <a:xfrm>
                                  <a:off x="2788859" y="19323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2" name="TextBox 9229"/>
                              <wps:cNvSpPr txBox="1">
                                <a:spLocks noChangeArrowheads="1"/>
                              </wps:cNvSpPr>
                              <wps:spPr bwMode="auto">
                                <a:xfrm flipV="1">
                                  <a:off x="2914750" y="113462"/>
                                  <a:ext cx="1102714" cy="1234444"/>
                                </a:xfrm>
                                <a:prstGeom prst="rect">
                                  <a:avLst/>
                                </a:prstGeom>
                              </wps:spPr>
                              <wps:txbx>
                                <w:txbxContent>
                                  <w:p w:rsidR="00261CF8" w:rsidRDefault="00261CF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إنشاء مساحة عمل مخصصة</w:t>
                                    </w:r>
                                  </w:p>
                                </w:txbxContent>
                              </wps:txbx>
                              <wps:bodyPr rot="0" vert="horz" wrap="square" lIns="0" tIns="45720" rIns="0" bIns="45720" anchor="b" anchorCtr="0" upright="1">
                                <a:noAutofit/>
                              </wps:bodyPr>
                            </wps:wsp>
                          </wpg:grpSp>
                          <wpg:grpSp>
                            <wpg:cNvPr id="1608692893" name="Group 1608692893"/>
                            <wpg:cNvGrpSpPr/>
                            <wpg:grpSpPr>
                              <a:xfrm>
                                <a:off x="3773490" y="20682"/>
                                <a:ext cx="1110388" cy="1110387"/>
                                <a:chOff x="3773490" y="20682"/>
                                <a:chExt cx="1722784" cy="1722784"/>
                              </a:xfrm>
                            </wpg:grpSpPr>
                            <wps:wsp>
                              <wps:cNvPr id="1608692894" name="Oval 1608692894"/>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5" name="Oval 1608692895"/>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6" name="Oval 1608692896"/>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897" name="TextBox 9225"/>
                              <wps:cNvSpPr txBox="1">
                                <a:spLocks noChangeArrowheads="1"/>
                              </wps:cNvSpPr>
                              <wps:spPr bwMode="auto">
                                <a:xfrm flipV="1">
                                  <a:off x="3998448" y="206059"/>
                                  <a:ext cx="1293468" cy="1154653"/>
                                </a:xfrm>
                                <a:prstGeom prst="rect">
                                  <a:avLst/>
                                </a:prstGeom>
                              </wps:spPr>
                              <wps:txbx>
                                <w:txbxContent>
                                  <w:p w:rsidR="00261CF8" w:rsidRDefault="00261CF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تحديد ساعات عمل واضحة</w:t>
                                    </w:r>
                                  </w:p>
                                </w:txbxContent>
                              </wps:txbx>
                              <wps:bodyPr rot="0" vert="horz" wrap="square" lIns="0" tIns="45720" rIns="0" bIns="45720" anchor="b" anchorCtr="0" upright="1">
                                <a:noAutofit/>
                              </wps:bodyPr>
                            </wps:wsp>
                          </wpg:grp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534FFDD" id="_x0000_s2850" style="width:452.45pt;height:231.5pt;mso-position-horizontal-relative:char;mso-position-vertical-relative:line" coordsize="57463,29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">
                <v:group id="Group 1608692855" o:spid="_x0000_s2851" style="position:absolute;top:15492;width:13905;height:13905" coordorigin=",1549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">
                  <v:oval id="Oval 1608692856" o:spid="_x0000_s2852" style="position:absolute;top:15492;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" filled="f" strokecolor="#a0c9ca" strokeweight="1pt">
                    <v:stroke dashstyle="1 1" joinstyle="miter"/>
                  </v:oval>
                  <v:oval id="Oval 1608692857" o:spid="_x0000_s2853" style="position:absolute;left:927;top:16420;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" fillcolor="#a0c9ca" strokecolor="#a0c9ca" strokeweight="1pt">
                    <v:stroke joinstyle="miter"/>
                  </v:oval>
                  <v:oval id="Oval 1608692858" o:spid="_x0000_s2854" style="position:absolute;left:1725;top:17217;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" fillcolor="white [3212]" strokecolor="#a0c9ca" strokeweight="1pt">
                    <v:stroke joinstyle="miter"/>
                  </v:oval>
                  <v:shape id="TextBox 5162" o:spid="_x0000_s2855" type="#_x0000_t202" style="position:absolute;left:2987;top:16322;width:10107;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" filled="f" stroked="f">
                    <v:textbox inset="0,,0">
                      <w:txbxContent>
                        <w:p w14:paraId="49C05356" w14:textId="334551C5" w:rsidR="00261CF8" w:rsidRP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الاستفادة من الإجازات</w:t>
                          </w:r>
                        </w:p>
                      </w:txbxContent>
                    </v:textbox>
                  </v:shape>
                </v:group>
                <v:group id="Group 1608692860" o:spid="_x0000_s2856" style="position:absolute;left:14654;top:15492;width:42809;height:13905" coordorigin="14654,15492"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">
                  <v:group id="Group 1608692861" o:spid="_x0000_s2857" style="position:absolute;left:14654;top:15492;width:11103;height:11104" coordorigin="14654,1549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">
                    <v:oval id="Oval 1608692862" o:spid="_x0000_s2858" style="position:absolute;left:14654;top:15492;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" filled="f" strokecolor="#ffd366" strokeweight="1pt">
                      <v:stroke dashstyle="1 1" joinstyle="miter"/>
                    </v:oval>
                    <v:oval id="Oval 1608692863" o:spid="_x0000_s2859" style="position:absolute;left:15581;top:16420;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" fillcolor="#ffd366" strokecolor="#ffd366" strokeweight="1pt">
                      <v:stroke joinstyle="miter"/>
                    </v:oval>
                    <v:oval id="Oval 1608692864" o:spid="_x0000_s2860" style="position:absolute;left:16379;top:17217;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" fillcolor="white [3212]" strokecolor="#ffd366" strokeweight="1pt">
                      <v:stroke joinstyle="miter"/>
                    </v:oval>
                    <v:shape id="TextBox 5158" o:spid="_x0000_s2861" type="#_x0000_t202" style="position:absolute;left:17199;top:17599;width:11667;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" filled="f" stroked="f">
                      <v:textbox inset="0,,0">
                        <w:txbxContent>
                          <w:p w14:paraId="17EAE95D" w14:textId="3C6CE38F" w:rsid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تخصيص وقت للأنشطة الشخصية</w:t>
                            </w:r>
                          </w:p>
                        </w:txbxContent>
                      </v:textbox>
                    </v:shape>
                  </v:group>
                  <v:group id="Group 1608692866" o:spid="_x0000_s2862" style="position:absolute;left:26163;top:15492;width:11103;height:11104" coordorigin="26163,1549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">
                    <v:oval id="Oval 1608692867" o:spid="_x0000_s2863" style="position:absolute;left:26163;top:15492;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" filled="f" strokecolor="#bfbfbf" strokeweight="1pt">
                      <v:stroke dashstyle="1 1" joinstyle="miter"/>
                    </v:oval>
                    <v:oval id="Oval 1608692868" o:spid="_x0000_s2864" style="position:absolute;left:27090;top:16420;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" fillcolor="#bfbfbf" strokecolor="#bfbfbf" strokeweight="1pt">
                      <v:stroke joinstyle="miter"/>
                    </v:oval>
                    <v:oval id="Oval 1608692869" o:spid="_x0000_s2865" style="position:absolute;left:27888;top:17217;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" fillcolor="white [3212]" strokecolor="#bfbfbf" strokeweight="1pt">
                      <v:stroke joinstyle="miter"/>
                    </v:oval>
                    <v:shape id="TextBox 5154" o:spid="_x0000_s2866" type="#_x0000_t202" style="position:absolute;left:28707;top:17599;width:11909;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" filled="f" stroked="f">
                      <v:textbox inset="0,,0">
                        <w:txbxContent>
                          <w:p w14:paraId="7699AAEB" w14:textId="5B1F6E84" w:rsid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وضع حدود للتواصل بعد ساعات العمل</w:t>
                            </w:r>
                          </w:p>
                        </w:txbxContent>
                      </v:textbox>
                    </v:shape>
                  </v:group>
                  <v:group id="Group 1608692871" o:spid="_x0000_s2867" style="position:absolute;left:37734;top:15492;width:11104;height:11104" coordorigin="37734,15492"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">
                    <v:oval id="Oval 1608692872" o:spid="_x0000_s2868" style="position:absolute;left:37734;top:15492;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" filled="f" strokecolor="#168489" strokeweight="1pt">
                      <v:stroke dashstyle="1 1" joinstyle="miter"/>
                    </v:oval>
                    <v:oval id="Oval 1608692873" o:spid="_x0000_s2869" style="position:absolute;left:38662;top:16420;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" fillcolor="#168489" strokecolor="#168489" strokeweight="1pt">
                      <v:stroke joinstyle="miter"/>
                    </v:oval>
                    <v:oval id="Oval 1608692874" o:spid="_x0000_s2870" style="position:absolute;left:39460;top:17217;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" fillcolor="white [3212]" strokecolor="#168489" strokeweight="1pt">
                      <v:stroke joinstyle="miter"/>
                    </v:oval>
                    <v:shape id="TextBox 5150" o:spid="_x0000_s2871" type="#_x0000_t202" style="position:absolute;left:38660;top:18397;width:15372;height:10269;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" filled="f" stroked="f">
                      <v:textbox inset="0,,0">
                        <w:txbxContent>
                          <w:p w14:paraId="0BD3C453" w14:textId="25D99290" w:rsidR="00261CF8" w:rsidRP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الالتزام بأوقات الاستراحة</w:t>
                            </w:r>
                          </w:p>
                        </w:txbxContent>
                      </v:textbox>
                    </v:shape>
                  </v:group>
                </v:group>
                <v:group id="Group 1608692876" o:spid="_x0000_s2872" style="position:absolute;width:57463;height:14112" coordsize="57463,14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">
                  <v:group id="Group 1608692877" o:spid="_x0000_s2873" style="position:absolute;width:13905;height:13905"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">
                    <v:oval id="Oval 1608692878" o:spid="_x0000_s2874"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" filled="f" strokecolor="#a0c9ca" strokeweight="1pt">
                      <v:stroke dashstyle="1 1" joinstyle="miter"/>
                    </v:oval>
                    <v:oval id="Oval 1608692879" o:spid="_x0000_s2875"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" fillcolor="#a0c9ca" strokecolor="#a0c9ca" strokeweight="1pt">
                      <v:stroke joinstyle="miter"/>
                    </v:oval>
                    <v:oval id="Oval 1608692880" o:spid="_x0000_s2876"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" fillcolor="white [3212]" strokecolor="#a0c9ca" strokeweight="1pt">
                      <v:stroke joinstyle="miter"/>
                    </v:oval>
                    <v:shape id="TextBox 9237" o:spid="_x0000_s2877" type="#_x0000_t202" style="position:absolute;left:4164;top:1184;width:8930;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" filled="f" stroked="f">
                      <v:textbox inset="0,,0">
                        <w:txbxContent>
                          <w:p w14:paraId="0B7A3B27" w14:textId="1FAD38E4" w:rsidR="00261CF8" w:rsidRDefault="00261CF8" w:rsidP="00261CF8">
                            <w:pPr>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تعلم قول "لا" بلطف</w:t>
                            </w:r>
                          </w:p>
                        </w:txbxContent>
                      </v:textbox>
                    </v:shape>
                  </v:group>
                  <v:group id="Group 1608692882" o:spid="_x0000_s2878" style="position:absolute;left:14654;top:206;width:42809;height:13906" coordorigin="14654,206"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">
                    <v:group id="Group 1608692883" o:spid="_x0000_s2879" style="position:absolute;left:14654;top:206;width:11103;height:11104" coordorigin="1465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">
                      <v:oval id="Oval 1608692884" o:spid="_x0000_s2880" style="position:absolute;left:14654;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" filled="f" strokecolor="#ffd366" strokeweight="1pt">
                        <v:stroke dashstyle="1 1" joinstyle="miter"/>
                      </v:oval>
                      <v:oval id="Oval 1608692885" o:spid="_x0000_s2881" style="position:absolute;left:15581;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" fillcolor="#ffd366" strokecolor="#ffd366" strokeweight="1pt">
                        <v:stroke joinstyle="miter"/>
                      </v:oval>
                      <v:oval id="Oval 1608692886" o:spid="_x0000_s2882" style="position:absolute;left:16379;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" fillcolor="white [3212]" strokecolor="#ffd366" strokeweight="1pt">
                        <v:stroke joinstyle="miter"/>
                      </v:oval>
                      <v:shape id="TextBox 9233" o:spid="_x0000_s2883" type="#_x0000_t202" style="position:absolute;left:16758;top:2904;width:13138;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" filled="f" stroked="f">
                        <v:textbox inset="0,,0">
                          <w:txbxContent>
                            <w:p w14:paraId="77DD342B" w14:textId="0A9F5C07" w:rsidR="00261CF8" w:rsidRDefault="00261CF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فصل الأجهزة التقنية بين العمل والحياة الشخصية</w:t>
                              </w:r>
                            </w:p>
                          </w:txbxContent>
                        </v:textbox>
                      </v:shape>
                    </v:group>
                    <v:group id="Group 1608692888" o:spid="_x0000_s2884" style="position:absolute;left:26163;top:206;width:11103;height:11104" coordorigin="26163,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">
                      <v:oval id="Oval 1608692889" o:spid="_x0000_s2885" style="position:absolute;left:26163;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" filled="f" strokecolor="#bfbfbf" strokeweight="1pt">
                        <v:stroke dashstyle="1 1" joinstyle="miter"/>
                      </v:oval>
                      <v:oval id="Oval 1608692890" o:spid="_x0000_s2886" style="position:absolute;left:27090;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" fillcolor="#bfbfbf" strokecolor="#bfbfbf" strokeweight="1pt">
                        <v:stroke joinstyle="miter"/>
                      </v:oval>
                      <v:oval id="Oval 1608692891" o:spid="_x0000_s2887" style="position:absolute;left:27888;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" fillcolor="white [3212]" strokecolor="#bfbfbf" strokeweight="1pt">
                        <v:stroke joinstyle="miter"/>
                      </v:oval>
                      <v:shape id="TextBox 9229" o:spid="_x0000_s2888" type="#_x0000_t202" style="position:absolute;left:29147;top:1134;width:11027;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" filled="f" stroked="f">
                        <v:textbox inset="0,,0">
                          <w:txbxContent>
                            <w:p w14:paraId="0CEEC793" w14:textId="16C193C9" w:rsidR="00261CF8" w:rsidRDefault="00261CF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إنشاء مساحة عمل مخصصة</w:t>
                              </w:r>
                            </w:p>
                          </w:txbxContent>
                        </v:textbox>
                      </v:shape>
                    </v:group>
                    <v:group id="Group 1608692893" o:spid="_x0000_s2889" style="position:absolute;left:37734;top:206;width:11104;height:11104" coordorigin="3773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">
                      <v:oval id="Oval 1608692894" o:spid="_x0000_s2890" style="position:absolute;left:37734;top:206;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" filled="f" strokecolor="#168489" strokeweight="1pt">
                        <v:stroke dashstyle="1 1" joinstyle="miter"/>
                      </v:oval>
                      <v:oval id="Oval 1608692895" o:spid="_x0000_s2891" style="position:absolute;left:38662;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" fillcolor="#168489" strokecolor="#168489" strokeweight="1pt">
                        <v:stroke joinstyle="miter"/>
                      </v:oval>
                      <v:oval id="Oval 1608692896" o:spid="_x0000_s2892" style="position:absolute;left:39460;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" fillcolor="white [3212]" strokecolor="#168489" strokeweight="1pt">
                        <v:stroke joinstyle="miter"/>
                      </v:oval>
                      <v:shape id="TextBox 9225" o:spid="_x0000_s2893" type="#_x0000_t202" style="position:absolute;left:39984;top:2060;width:12935;height:1154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" filled="f" stroked="f">
                        <v:textbox inset="0,,0">
                          <w:txbxContent>
                            <w:p w14:paraId="07D8D9E6" w14:textId="2FEE23F8" w:rsidR="00261CF8" w:rsidRDefault="00261CF8" w:rsidP="00261CF8">
                              <w:pPr>
                                <w:bidi w:val="0"/>
                                <w:jc w:val="center"/>
                                <w:rPr>
                                  <w:rFonts w:ascii="Adobe Arabic" w:hAnsi="Adobe Arabic" w:cs="Adobe Arabic"/>
                                  <w:b/>
                                  <w:bCs/>
                                  <w:color w:val="000000"/>
                                  <w:kern w:val="24"/>
                                  <w:sz w:val="32"/>
                                  <w:szCs w:val="32"/>
                                  <w:lang w:bidi="ar-SY"/>
                                </w:rPr>
                              </w:pPr>
                              <w:r w:rsidRPr="00261CF8">
                                <w:rPr>
                                  <w:rFonts w:ascii="Adobe Arabic" w:hAnsi="Adobe Arabic" w:cs="Adobe Arabic"/>
                                  <w:b/>
                                  <w:bCs/>
                                  <w:color w:val="000000"/>
                                  <w:kern w:val="24"/>
                                  <w:sz w:val="32"/>
                                  <w:szCs w:val="32"/>
                                  <w:rtl/>
                                  <w:lang w:bidi="ar-SY"/>
                                </w:rPr>
                                <w:t>تحديد ساعات عمل واضحة</w:t>
                              </w:r>
                            </w:p>
                          </w:txbxContent>
                        </v:textbox>
                      </v:shape>
                    </v:group>
                  </v:group>
                </v:group>
                <w10:anchorlock/>
              </v:group>
            </w:pict>
          </mc:Fallback>
        </mc:AlternateContent>
      </w:r>
    </w:p>
    <w:p w:rsidR="00084372" w:rsidRPr="00E727F5" w:rsidRDefault="00084372" w:rsidP="00261CF8">
      <w:pPr>
        <w:keepNext/>
        <w:rPr>
          <w:b/>
          <w:bCs/>
        </w:rPr>
      </w:pPr>
      <w:r w:rsidRPr="002A078C">
        <w:rPr>
          <w:rFonts w:ascii="Sakkal Majalla" w:hAnsi="Sakkal Majalla"/>
          <w:noProof/>
          <w:sz w:val="34"/>
        </w:rPr>
        <w:lastRenderedPageBreak/>
        <mc:AlternateContent>
          <mc:Choice Requires="wpg">
            <w:drawing>
              <wp:inline distT="0" distB="0" distL="0" distR="0" wp14:anchorId="4CA3E5B5" wp14:editId="39C05786">
                <wp:extent cx="5731510" cy="892088"/>
                <wp:effectExtent l="0" t="0" r="2540" b="22860"/>
                <wp:docPr id="16086919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90" name="مجموعة 47"/>
                        <wpg:cNvGrpSpPr/>
                        <wpg:grpSpPr>
                          <a:xfrm>
                            <a:off x="0" y="0"/>
                            <a:ext cx="5731510" cy="895351"/>
                            <a:chOff x="0" y="0"/>
                            <a:chExt cx="5878196" cy="918845"/>
                          </a:xfrm>
                        </wpg:grpSpPr>
                        <wpg:grpSp>
                          <wpg:cNvPr id="1608691991" name="مجموعة 48"/>
                          <wpg:cNvGrpSpPr/>
                          <wpg:grpSpPr>
                            <a:xfrm>
                              <a:off x="0" y="0"/>
                              <a:ext cx="5878196" cy="918845"/>
                              <a:chOff x="0" y="0"/>
                              <a:chExt cx="6240348" cy="919070"/>
                            </a:xfrm>
                          </wpg:grpSpPr>
                          <wpg:grpSp>
                            <wpg:cNvPr id="1608691992" name="مجموعة 49"/>
                            <wpg:cNvGrpSpPr/>
                            <wpg:grpSpPr>
                              <a:xfrm>
                                <a:off x="0" y="169208"/>
                                <a:ext cx="5433072" cy="580613"/>
                                <a:chOff x="0" y="169208"/>
                                <a:chExt cx="5433072" cy="580613"/>
                              </a:xfrm>
                            </wpg:grpSpPr>
                            <wps:wsp>
                              <wps:cNvPr id="1608691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96"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تحديد ساعات عمل واضحة</w:t>
                                </w:r>
                              </w:p>
                            </w:txbxContent>
                          </wps:txbx>
                          <wps:bodyPr wrap="square" rtlCol="1">
                            <a:spAutoFit/>
                          </wps:bodyPr>
                        </wps:wsp>
                      </wpg:grpSp>
                      <pic:pic xmlns:pic="http://schemas.openxmlformats.org/drawingml/2006/picture">
                        <pic:nvPicPr>
                          <pic:cNvPr id="160869199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CA3E5B5" id="_x0000_s28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ss3M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8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">
                  <v:group id="مجموعة 48" o:spid="_x0000_s28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">
                    <v:group id="مجموعة 49" o:spid="_x0000_s28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ygY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">
                      <v:shape id="شكل حر 50" o:spid="_x0000_s28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" fillcolor="#a5a5a5 [2092]" stroked="f" strokeweight="1pt">
                        <v:stroke joinstyle="miter"/>
                      </v:roundrect>
                    </v:group>
                    <v:oval id="شكل بيضاوي 52" o:spid="_x0000_s29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" filled="f" strokecolor="#168489" strokeweight="1pt">
                      <v:stroke joinstyle="miter"/>
                    </v:oval>
                  </v:group>
                  <v:shape id="مربع نص 41" o:spid="_x0000_s290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" filled="f" stroked="f">
                    <v:textbox style="mso-fit-shape-to-text:t">
                      <w:txbxContent>
                        <w:p w14:paraId="546E1D03" w14:textId="49664892"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تحديد ساعات عمل واضحة</w:t>
                          </w:r>
                        </w:p>
                      </w:txbxContent>
                    </v:textbox>
                  </v:shape>
                </v:group>
                <v:shape id="صورة 54" o:spid="_x0000_s29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التزم بساعات عمل محددة، سواء</w:t>
      </w:r>
      <w:r>
        <w:rPr>
          <w:rFonts w:hint="cs"/>
          <w:rtl/>
        </w:rPr>
        <w:t>ً</w:t>
      </w:r>
      <w:r w:rsidRPr="00DD2A38">
        <w:rPr>
          <w:rtl/>
        </w:rPr>
        <w:t xml:space="preserve"> كنت تعمل من المكتب أو من المنزل.  </w:t>
      </w:r>
    </w:p>
    <w:p w:rsidR="007C6591" w:rsidRPr="00DD2A38" w:rsidRDefault="007C6591" w:rsidP="00084372">
      <w:r w:rsidRPr="00DD2A38">
        <w:rPr>
          <w:rtl/>
        </w:rPr>
        <w:t xml:space="preserve">- احرص على إنهاء العمل في الوقت المحدد، وامتنع عن استكمال المهام بعد انتهاء ساعات العمل الرسمية.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514CBF9" wp14:editId="5625E711">
                <wp:extent cx="5731510" cy="892088"/>
                <wp:effectExtent l="0" t="0" r="2540" b="22860"/>
                <wp:docPr id="16086919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81" name="مجموعة 47"/>
                        <wpg:cNvGrpSpPr/>
                        <wpg:grpSpPr>
                          <a:xfrm>
                            <a:off x="0" y="0"/>
                            <a:ext cx="5731510" cy="895351"/>
                            <a:chOff x="0" y="0"/>
                            <a:chExt cx="5878196" cy="918845"/>
                          </a:xfrm>
                        </wpg:grpSpPr>
                        <wpg:grpSp>
                          <wpg:cNvPr id="1608691982" name="مجموعة 48"/>
                          <wpg:cNvGrpSpPr/>
                          <wpg:grpSpPr>
                            <a:xfrm>
                              <a:off x="0" y="0"/>
                              <a:ext cx="5878196" cy="918845"/>
                              <a:chOff x="0" y="0"/>
                              <a:chExt cx="6240348" cy="919070"/>
                            </a:xfrm>
                          </wpg:grpSpPr>
                          <wpg:grpSp>
                            <wpg:cNvPr id="1608691983" name="مجموعة 49"/>
                            <wpg:cNvGrpSpPr/>
                            <wpg:grpSpPr>
                              <a:xfrm>
                                <a:off x="0" y="169208"/>
                                <a:ext cx="5433072" cy="580613"/>
                                <a:chOff x="0" y="169208"/>
                                <a:chExt cx="5433072" cy="580613"/>
                              </a:xfrm>
                            </wpg:grpSpPr>
                            <wps:wsp>
                              <wps:cNvPr id="16086919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87"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إنشاء مساحة عمل مخصصة (للعمل من المنزل)</w:t>
                                </w:r>
                              </w:p>
                            </w:txbxContent>
                          </wps:txbx>
                          <wps:bodyPr wrap="square" rtlCol="1">
                            <a:spAutoFit/>
                          </wps:bodyPr>
                        </wps:wsp>
                      </wpg:grpSp>
                      <pic:pic xmlns:pic="http://schemas.openxmlformats.org/drawingml/2006/picture">
                        <pic:nvPicPr>
                          <pic:cNvPr id="160869198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14CBF9" id="_x0000_s29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ABrK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29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">
                  <v:group id="مجموعة 48" o:spid="_x0000_s29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">
                    <v:group id="مجموعة 49" o:spid="_x0000_s29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">
                      <v:shape id="شكل حر 50" o:spid="_x0000_s29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" fillcolor="#a5a5a5 [2092]" stroked="f" strokeweight="1pt">
                        <v:stroke joinstyle="miter"/>
                      </v:roundrect>
                    </v:group>
                    <v:oval id="شكل بيضاوي 52" o:spid="_x0000_s29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" filled="f" strokecolor="#168489" strokeweight="1pt">
                      <v:stroke joinstyle="miter"/>
                    </v:oval>
                  </v:group>
                  <v:shape id="مربع نص 41" o:spid="_x0000_s291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" filled="f" stroked="f">
                    <v:textbox style="mso-fit-shape-to-text:t">
                      <w:txbxContent>
                        <w:p w14:paraId="2AD1CC2A" w14:textId="3C0ED0A0"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إنشاء مساحة عمل مخصصة (للعمل من المنزل)</w:t>
                          </w:r>
                        </w:p>
                      </w:txbxContent>
                    </v:textbox>
                  </v:shape>
                </v:group>
                <v:shape id="صورة 54" o:spid="_x0000_s29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t>- خصص مكانا</w:t>
      </w:r>
      <w:r>
        <w:rPr>
          <w:rFonts w:hint="cs"/>
          <w:rtl/>
        </w:rPr>
        <w:t>ً</w:t>
      </w:r>
      <w:r w:rsidRPr="00DD2A38">
        <w:rPr>
          <w:rtl/>
        </w:rPr>
        <w:t xml:space="preserve"> محددا</w:t>
      </w:r>
      <w:r>
        <w:rPr>
          <w:rFonts w:hint="cs"/>
          <w:rtl/>
        </w:rPr>
        <w:t>ً</w:t>
      </w:r>
      <w:r w:rsidRPr="00DD2A38">
        <w:rPr>
          <w:rtl/>
        </w:rPr>
        <w:t xml:space="preserve"> للعمل في المنزل، مثل مكتب أو غرفة منفصلة.  </w:t>
      </w:r>
    </w:p>
    <w:p w:rsidR="007C6591" w:rsidRPr="00DD2A38" w:rsidRDefault="007C6591" w:rsidP="00084372">
      <w:r w:rsidRPr="00DD2A38">
        <w:rPr>
          <w:rtl/>
        </w:rPr>
        <w:t>- ابتعد عن أداء المهام المهنية من أماكن الاسترخاء، مثل غرفة النوم أو غرفة المعيشة، لتجن</w:t>
      </w:r>
      <w:r>
        <w:rPr>
          <w:rFonts w:hint="cs"/>
          <w:rtl/>
        </w:rPr>
        <w:t>ّ</w:t>
      </w:r>
      <w:r w:rsidRPr="00DD2A38">
        <w:rPr>
          <w:rtl/>
        </w:rPr>
        <w:t xml:space="preserve">ب التداخل النفسي بين العمل والراحة.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C27D0CE" wp14:editId="63576530">
                <wp:extent cx="5731510" cy="892088"/>
                <wp:effectExtent l="0" t="0" r="2540" b="22860"/>
                <wp:docPr id="160869197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72" name="مجموعة 47"/>
                        <wpg:cNvGrpSpPr/>
                        <wpg:grpSpPr>
                          <a:xfrm>
                            <a:off x="0" y="0"/>
                            <a:ext cx="5731510" cy="895351"/>
                            <a:chOff x="0" y="0"/>
                            <a:chExt cx="5878196" cy="918845"/>
                          </a:xfrm>
                        </wpg:grpSpPr>
                        <wpg:grpSp>
                          <wpg:cNvPr id="1608691973" name="مجموعة 48"/>
                          <wpg:cNvGrpSpPr/>
                          <wpg:grpSpPr>
                            <a:xfrm>
                              <a:off x="0" y="0"/>
                              <a:ext cx="5878196" cy="918845"/>
                              <a:chOff x="0" y="0"/>
                              <a:chExt cx="6240348" cy="919070"/>
                            </a:xfrm>
                          </wpg:grpSpPr>
                          <wpg:grpSp>
                            <wpg:cNvPr id="1608691974" name="مجموعة 49"/>
                            <wpg:cNvGrpSpPr/>
                            <wpg:grpSpPr>
                              <a:xfrm>
                                <a:off x="0" y="169208"/>
                                <a:ext cx="5433072" cy="580613"/>
                                <a:chOff x="0" y="169208"/>
                                <a:chExt cx="5433072" cy="580613"/>
                              </a:xfrm>
                            </wpg:grpSpPr>
                            <wps:wsp>
                              <wps:cNvPr id="16086919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78"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فصل الأجهزة التقنية بين العمل والحياة الشخصية</w:t>
                                </w:r>
                              </w:p>
                            </w:txbxContent>
                          </wps:txbx>
                          <wps:bodyPr wrap="square" rtlCol="1">
                            <a:spAutoFit/>
                          </wps:bodyPr>
                        </wps:wsp>
                      </wpg:grpSp>
                      <pic:pic xmlns:pic="http://schemas.openxmlformats.org/drawingml/2006/picture">
                        <pic:nvPicPr>
                          <pic:cNvPr id="160869197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27D0CE" id="_x0000_s29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ftyRs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9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">
                  <v:group id="مجموعة 48" o:spid="_x0000_s29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">
                    <v:group id="مجموعة 49" o:spid="_x0000_s29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">
                      <v:shape id="شكل حر 50" o:spid="_x0000_s29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" fillcolor="#a5a5a5 [2092]" stroked="f" strokeweight="1pt">
                        <v:stroke joinstyle="miter"/>
                      </v:roundrect>
                    </v:group>
                    <v:oval id="شكل بيضاوي 52" o:spid="_x0000_s29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" filled="f" strokecolor="#168489" strokeweight="1pt">
                      <v:stroke joinstyle="miter"/>
                    </v:oval>
                  </v:group>
                  <v:shape id="مربع نص 41" o:spid="_x0000_s291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" filled="f" stroked="f">
                    <v:textbox style="mso-fit-shape-to-text:t">
                      <w:txbxContent>
                        <w:p w14:paraId="1AF60662" w14:textId="20E9B31F"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فصل الأجهزة التقنية بين العمل والحياة الشخصية</w:t>
                          </w:r>
                        </w:p>
                      </w:txbxContent>
                    </v:textbox>
                  </v:shape>
                </v:group>
                <v:shape id="صورة 54" o:spid="_x0000_s29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استخدم هاتفا</w:t>
      </w:r>
      <w:r>
        <w:rPr>
          <w:rFonts w:hint="cs"/>
          <w:rtl/>
        </w:rPr>
        <w:t>ً</w:t>
      </w:r>
      <w:r w:rsidRPr="00DD2A38">
        <w:rPr>
          <w:rtl/>
        </w:rPr>
        <w:t xml:space="preserve"> أو بريدا</w:t>
      </w:r>
      <w:r>
        <w:rPr>
          <w:rFonts w:hint="cs"/>
          <w:rtl/>
        </w:rPr>
        <w:t>ً</w:t>
      </w:r>
      <w:r w:rsidRPr="00DD2A38">
        <w:rPr>
          <w:rtl/>
        </w:rPr>
        <w:t xml:space="preserve"> إلكترونيا</w:t>
      </w:r>
      <w:r>
        <w:rPr>
          <w:rFonts w:hint="cs"/>
          <w:rtl/>
        </w:rPr>
        <w:t>ً</w:t>
      </w:r>
      <w:r w:rsidRPr="00DD2A38">
        <w:rPr>
          <w:rtl/>
        </w:rPr>
        <w:t xml:space="preserve"> مخصصا</w:t>
      </w:r>
      <w:r>
        <w:rPr>
          <w:rFonts w:hint="cs"/>
          <w:rtl/>
        </w:rPr>
        <w:t>ً</w:t>
      </w:r>
      <w:r w:rsidRPr="00DD2A38">
        <w:rPr>
          <w:rtl/>
        </w:rPr>
        <w:t xml:space="preserve"> للعمل، وافصل بينه وبين هاتفك الشخصي.  </w:t>
      </w:r>
    </w:p>
    <w:p w:rsidR="007C6591" w:rsidRPr="00DD2A38" w:rsidRDefault="007C6591" w:rsidP="00084372">
      <w:r w:rsidRPr="00DD2A38">
        <w:rPr>
          <w:rtl/>
        </w:rPr>
        <w:t xml:space="preserve">- قم بإيقاف إشعارات البريد الإلكتروني والتطبيقات المهنية بعد ساعات العمل.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497A7922" wp14:editId="2AE12931">
                <wp:extent cx="5731510" cy="892088"/>
                <wp:effectExtent l="0" t="0" r="2540" b="22860"/>
                <wp:docPr id="160869196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63" name="مجموعة 47"/>
                        <wpg:cNvGrpSpPr/>
                        <wpg:grpSpPr>
                          <a:xfrm>
                            <a:off x="0" y="0"/>
                            <a:ext cx="5731510" cy="895351"/>
                            <a:chOff x="0" y="0"/>
                            <a:chExt cx="5878196" cy="918845"/>
                          </a:xfrm>
                        </wpg:grpSpPr>
                        <wpg:grpSp>
                          <wpg:cNvPr id="1608691964" name="مجموعة 48"/>
                          <wpg:cNvGrpSpPr/>
                          <wpg:grpSpPr>
                            <a:xfrm>
                              <a:off x="0" y="0"/>
                              <a:ext cx="5878196" cy="918845"/>
                              <a:chOff x="0" y="0"/>
                              <a:chExt cx="6240348" cy="919070"/>
                            </a:xfrm>
                          </wpg:grpSpPr>
                          <wpg:grpSp>
                            <wpg:cNvPr id="1608691965" name="مجموعة 49"/>
                            <wpg:cNvGrpSpPr/>
                            <wpg:grpSpPr>
                              <a:xfrm>
                                <a:off x="0" y="169208"/>
                                <a:ext cx="5433072" cy="580613"/>
                                <a:chOff x="0" y="169208"/>
                                <a:chExt cx="5433072" cy="580613"/>
                              </a:xfrm>
                            </wpg:grpSpPr>
                            <wps:wsp>
                              <wps:cNvPr id="16086919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69"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تعلم قول "لا" بلطف</w:t>
                                </w:r>
                              </w:p>
                            </w:txbxContent>
                          </wps:txbx>
                          <wps:bodyPr wrap="square" rtlCol="1">
                            <a:spAutoFit/>
                          </wps:bodyPr>
                        </wps:wsp>
                      </wpg:grpSp>
                      <pic:pic xmlns:pic="http://schemas.openxmlformats.org/drawingml/2006/picture">
                        <pic:nvPicPr>
                          <pic:cNvPr id="160869197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97A7922" id="_x0000_s29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b/prP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9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">
                  <v:group id="مجموعة 48" o:spid="_x0000_s29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">
                    <v:group id="مجموعة 49" o:spid="_x0000_s29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">
                      <v:shape id="شكل حر 50" o:spid="_x0000_s29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" fillcolor="#a5a5a5 [2092]" stroked="f" strokeweight="1pt">
                        <v:stroke joinstyle="miter"/>
                      </v:roundrect>
                    </v:group>
                    <v:oval id="شكل بيضاوي 52" o:spid="_x0000_s29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" filled="f" strokecolor="#168489" strokeweight="1pt">
                      <v:stroke joinstyle="miter"/>
                    </v:oval>
                  </v:group>
                  <v:shape id="مربع نص 41" o:spid="_x0000_s292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" filled="f" stroked="f">
                    <v:textbox style="mso-fit-shape-to-text:t">
                      <w:txbxContent>
                        <w:p w14:paraId="4B5F0624" w14:textId="617F2AFD"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تعلم قول "لا" بلطف</w:t>
                          </w:r>
                        </w:p>
                      </w:txbxContent>
                    </v:textbox>
                  </v:shape>
                </v:group>
                <v:shape id="صورة 54" o:spid="_x0000_s29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">
                  <v:imagedata r:id="rId78" o:title=""/>
                </v:shape>
                <w10:anchorlock/>
              </v:group>
            </w:pict>
          </mc:Fallback>
        </mc:AlternateContent>
      </w:r>
    </w:p>
    <w:p w:rsidR="007C6591" w:rsidRPr="00DD2A38" w:rsidRDefault="007C6591" w:rsidP="00084372">
      <w:r w:rsidRPr="00DD2A38">
        <w:rPr>
          <w:rtl/>
        </w:rPr>
        <w:t xml:space="preserve">- لا تقبل المهام الإضافية التي قد تؤثر على وقتك الشخصي.  </w:t>
      </w:r>
    </w:p>
    <w:p w:rsidR="007C6591" w:rsidRPr="00DD2A38" w:rsidRDefault="007C6591" w:rsidP="00084372">
      <w:r w:rsidRPr="00DD2A38">
        <w:rPr>
          <w:rtl/>
        </w:rPr>
        <w:t xml:space="preserve">- اشرح لزملائك ومديريك أهمية الفصل بين العمل والحياة لتحقيق أفضل أداء ممكن.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DBD06C7" wp14:editId="6E2638D4">
                <wp:extent cx="5731510" cy="892088"/>
                <wp:effectExtent l="0" t="0" r="2540" b="22860"/>
                <wp:docPr id="160869195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54" name="مجموعة 47"/>
                        <wpg:cNvGrpSpPr/>
                        <wpg:grpSpPr>
                          <a:xfrm>
                            <a:off x="0" y="0"/>
                            <a:ext cx="5731510" cy="895351"/>
                            <a:chOff x="0" y="0"/>
                            <a:chExt cx="5878196" cy="918845"/>
                          </a:xfrm>
                        </wpg:grpSpPr>
                        <wpg:grpSp>
                          <wpg:cNvPr id="1608691955" name="مجموعة 48"/>
                          <wpg:cNvGrpSpPr/>
                          <wpg:grpSpPr>
                            <a:xfrm>
                              <a:off x="0" y="0"/>
                              <a:ext cx="5878196" cy="918845"/>
                              <a:chOff x="0" y="0"/>
                              <a:chExt cx="6240348" cy="919070"/>
                            </a:xfrm>
                          </wpg:grpSpPr>
                          <wpg:grpSp>
                            <wpg:cNvPr id="1608691956" name="مجموعة 49"/>
                            <wpg:cNvGrpSpPr/>
                            <wpg:grpSpPr>
                              <a:xfrm>
                                <a:off x="0" y="169208"/>
                                <a:ext cx="5433072" cy="580613"/>
                                <a:chOff x="0" y="169208"/>
                                <a:chExt cx="5433072" cy="580613"/>
                              </a:xfrm>
                            </wpg:grpSpPr>
                            <wps:wsp>
                              <wps:cNvPr id="16086919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60"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الالتزام بأوقات الاستراحة</w:t>
                                </w:r>
                              </w:p>
                            </w:txbxContent>
                          </wps:txbx>
                          <wps:bodyPr wrap="square" rtlCol="1">
                            <a:spAutoFit/>
                          </wps:bodyPr>
                        </wps:wsp>
                      </wpg:grpSp>
                      <pic:pic xmlns:pic="http://schemas.openxmlformats.org/drawingml/2006/picture">
                        <pic:nvPicPr>
                          <pic:cNvPr id="160869196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DBD06C7" id="_x0000_s29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tE0eQ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cjtE0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9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">
                  <v:group id="مجموعة 48" o:spid="_x0000_s29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">
                    <v:group id="مجموعة 49" o:spid="_x0000_s29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">
                      <v:shape id="شكل حر 50" o:spid="_x0000_s29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" fillcolor="#a5a5a5 [2092]" stroked="f" strokeweight="1pt">
                        <v:stroke joinstyle="miter"/>
                      </v:roundrect>
                    </v:group>
                    <v:oval id="شكل بيضاوي 52" o:spid="_x0000_s29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" filled="f" strokecolor="#168489" strokeweight="1pt">
                      <v:stroke joinstyle="miter"/>
                    </v:oval>
                  </v:group>
                  <v:shape id="مربع نص 41" o:spid="_x0000_s293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" filled="f" stroked="f">
                    <v:textbox style="mso-fit-shape-to-text:t">
                      <w:txbxContent>
                        <w:p w14:paraId="6F213BC0" w14:textId="66736A5E"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الالتزام بأوقات الاستراحة</w:t>
                          </w:r>
                        </w:p>
                      </w:txbxContent>
                    </v:textbox>
                  </v:shape>
                </v:group>
                <v:shape id="صورة 54" o:spid="_x0000_s29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خذ فترات راحة منتظمة أثناء العمل لتجن</w:t>
      </w:r>
      <w:r>
        <w:rPr>
          <w:rFonts w:hint="cs"/>
          <w:rtl/>
        </w:rPr>
        <w:t>ّ</w:t>
      </w:r>
      <w:r w:rsidRPr="00DD2A38">
        <w:rPr>
          <w:rtl/>
        </w:rPr>
        <w:t xml:space="preserve">ب الإرهاق.  </w:t>
      </w:r>
    </w:p>
    <w:p w:rsidR="007C6591" w:rsidRPr="00DD2A38" w:rsidRDefault="007C6591" w:rsidP="00084372">
      <w:r w:rsidRPr="00DD2A38">
        <w:rPr>
          <w:rtl/>
        </w:rPr>
        <w:lastRenderedPageBreak/>
        <w:t xml:space="preserve">- استخدم وقت الغداء أو الاستراحة للابتعاد عن أجواء العمل، حتى لو كنت تعمل من المنزل.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349628DE" wp14:editId="0C1079E7">
                <wp:extent cx="5731510" cy="892088"/>
                <wp:effectExtent l="0" t="0" r="2540" b="22860"/>
                <wp:docPr id="16086919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45" name="مجموعة 47"/>
                        <wpg:cNvGrpSpPr/>
                        <wpg:grpSpPr>
                          <a:xfrm>
                            <a:off x="0" y="0"/>
                            <a:ext cx="5731510" cy="895351"/>
                            <a:chOff x="0" y="0"/>
                            <a:chExt cx="5878196" cy="918845"/>
                          </a:xfrm>
                        </wpg:grpSpPr>
                        <wpg:grpSp>
                          <wpg:cNvPr id="1608691946" name="مجموعة 48"/>
                          <wpg:cNvGrpSpPr/>
                          <wpg:grpSpPr>
                            <a:xfrm>
                              <a:off x="0" y="0"/>
                              <a:ext cx="5878196" cy="918845"/>
                              <a:chOff x="0" y="0"/>
                              <a:chExt cx="6240348" cy="919070"/>
                            </a:xfrm>
                          </wpg:grpSpPr>
                          <wpg:grpSp>
                            <wpg:cNvPr id="1608691947" name="مجموعة 49"/>
                            <wpg:cNvGrpSpPr/>
                            <wpg:grpSpPr>
                              <a:xfrm>
                                <a:off x="0" y="169208"/>
                                <a:ext cx="5433072" cy="580613"/>
                                <a:chOff x="0" y="169208"/>
                                <a:chExt cx="5433072" cy="580613"/>
                              </a:xfrm>
                            </wpg:grpSpPr>
                            <wps:wsp>
                              <wps:cNvPr id="16086919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51"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وضع حدود للتواصل بعد ساعات العمل</w:t>
                                </w:r>
                              </w:p>
                            </w:txbxContent>
                          </wps:txbx>
                          <wps:bodyPr wrap="square" rtlCol="1">
                            <a:spAutoFit/>
                          </wps:bodyPr>
                        </wps:wsp>
                      </wpg:grpSp>
                      <pic:pic xmlns:pic="http://schemas.openxmlformats.org/drawingml/2006/picture">
                        <pic:nvPicPr>
                          <pic:cNvPr id="160869195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9628DE" id="_x0000_s29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LdYrcQ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3WK3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29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">
                  <v:group id="مجموعة 48" o:spid="_x0000_s29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">
                    <v:group id="مجموعة 49" o:spid="_x0000_s29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">
                      <v:shape id="شكل حر 50" o:spid="_x0000_s29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" fillcolor="#a5a5a5 [2092]" stroked="f" strokeweight="1pt">
                        <v:stroke joinstyle="miter"/>
                      </v:roundrect>
                    </v:group>
                    <v:oval id="شكل بيضاوي 52" o:spid="_x0000_s29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" filled="f" strokecolor="#168489" strokeweight="1pt">
                      <v:stroke joinstyle="miter"/>
                    </v:oval>
                  </v:group>
                  <v:shape id="مربع نص 41" o:spid="_x0000_s294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" filled="f" stroked="f">
                    <v:textbox style="mso-fit-shape-to-text:t">
                      <w:txbxContent>
                        <w:p w14:paraId="2726A533" w14:textId="475749A4"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وضع حدود للتواصل بعد ساعات العمل</w:t>
                          </w:r>
                        </w:p>
                      </w:txbxContent>
                    </v:textbox>
                  </v:shape>
                </v:group>
                <v:shape id="صورة 54" o:spid="_x0000_s29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7r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">
                  <v:imagedata r:id="rId78" o:title=""/>
                </v:shape>
                <w10:anchorlock/>
              </v:group>
            </w:pict>
          </mc:Fallback>
        </mc:AlternateContent>
      </w:r>
    </w:p>
    <w:p w:rsidR="007C6591" w:rsidRPr="00DD2A38" w:rsidRDefault="007C6591" w:rsidP="00084372">
      <w:r w:rsidRPr="00DD2A38">
        <w:rPr>
          <w:rtl/>
        </w:rPr>
        <w:t xml:space="preserve">- ناقش مع فريقك أو مديرك ضرورة عدم التواصل بشأن العمل بعد ساعات الدوام إلا في الحالات الطارئة.  </w:t>
      </w:r>
    </w:p>
    <w:p w:rsidR="007C6591" w:rsidRPr="00DD2A38" w:rsidRDefault="007C6591" w:rsidP="00084372">
      <w:r w:rsidRPr="00DD2A38">
        <w:rPr>
          <w:rtl/>
        </w:rPr>
        <w:t>- استخدم عبارات واضحة عند التواصل، مثل: "سأكون متاح</w:t>
      </w:r>
      <w:r>
        <w:rPr>
          <w:rFonts w:hint="cs"/>
          <w:rtl/>
        </w:rPr>
        <w:t>اً</w:t>
      </w:r>
      <w:r w:rsidRPr="00DD2A38">
        <w:rPr>
          <w:rtl/>
        </w:rPr>
        <w:t xml:space="preserve"> للرد غدا</w:t>
      </w:r>
      <w:r>
        <w:rPr>
          <w:rFonts w:hint="cs"/>
          <w:rtl/>
        </w:rPr>
        <w:t>ً</w:t>
      </w:r>
      <w:r w:rsidRPr="00DD2A38">
        <w:rPr>
          <w:rtl/>
        </w:rPr>
        <w:t xml:space="preserve"> خلال ساعات العمل."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666FE764" wp14:editId="02AFA3AC">
                <wp:extent cx="5731510" cy="892088"/>
                <wp:effectExtent l="0" t="0" r="2540" b="22860"/>
                <wp:docPr id="16086919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36" name="مجموعة 47"/>
                        <wpg:cNvGrpSpPr/>
                        <wpg:grpSpPr>
                          <a:xfrm>
                            <a:off x="0" y="0"/>
                            <a:ext cx="5731510" cy="895351"/>
                            <a:chOff x="0" y="0"/>
                            <a:chExt cx="5878196" cy="918845"/>
                          </a:xfrm>
                        </wpg:grpSpPr>
                        <wpg:grpSp>
                          <wpg:cNvPr id="1608691937" name="مجموعة 48"/>
                          <wpg:cNvGrpSpPr/>
                          <wpg:grpSpPr>
                            <a:xfrm>
                              <a:off x="0" y="0"/>
                              <a:ext cx="5878196" cy="918845"/>
                              <a:chOff x="0" y="0"/>
                              <a:chExt cx="6240348" cy="919070"/>
                            </a:xfrm>
                          </wpg:grpSpPr>
                          <wpg:grpSp>
                            <wpg:cNvPr id="1608691938" name="مجموعة 49"/>
                            <wpg:cNvGrpSpPr/>
                            <wpg:grpSpPr>
                              <a:xfrm>
                                <a:off x="0" y="169208"/>
                                <a:ext cx="5433072" cy="580613"/>
                                <a:chOff x="0" y="169208"/>
                                <a:chExt cx="5433072" cy="580613"/>
                              </a:xfrm>
                            </wpg:grpSpPr>
                            <wps:wsp>
                              <wps:cNvPr id="16086919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42"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تخصيص وقت للأنشطة الشخصية</w:t>
                                </w:r>
                              </w:p>
                            </w:txbxContent>
                          </wps:txbx>
                          <wps:bodyPr wrap="square" rtlCol="1">
                            <a:spAutoFit/>
                          </wps:bodyPr>
                        </wps:wsp>
                      </wpg:grpSp>
                      <pic:pic xmlns:pic="http://schemas.openxmlformats.org/drawingml/2006/picture">
                        <pic:nvPicPr>
                          <pic:cNvPr id="160869194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66FE764" id="_x0000_s294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ClwMbg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tgpcDG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29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">
                  <v:group id="مجموعة 48" o:spid="_x0000_s29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">
                    <v:group id="مجموعة 49" o:spid="_x0000_s29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">
                      <v:shape id="شكل حر 50" o:spid="_x0000_s29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" fillcolor="#a5a5a5 [2092]" stroked="f" strokeweight="1pt">
                        <v:stroke joinstyle="miter"/>
                      </v:roundrect>
                    </v:group>
                    <v:oval id="شكل بيضاوي 52" o:spid="_x0000_s29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" filled="f" strokecolor="#168489" strokeweight="1pt">
                      <v:stroke joinstyle="miter"/>
                    </v:oval>
                  </v:group>
                  <v:shape id="مربع نص 41" o:spid="_x0000_s295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" filled="f" stroked="f">
                    <v:textbox style="mso-fit-shape-to-text:t">
                      <w:txbxContent>
                        <w:p w14:paraId="1AC0CFD3" w14:textId="24507EB2"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تخصيص وقت للأنشطة الشخصية</w:t>
                          </w:r>
                        </w:p>
                      </w:txbxContent>
                    </v:textbox>
                  </v:shape>
                </v:group>
                <v:shape id="صورة 54" o:spid="_x0000_s295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ضع في جدولك اليومي أوقاتا</w:t>
      </w:r>
      <w:r>
        <w:rPr>
          <w:rFonts w:hint="cs"/>
          <w:rtl/>
        </w:rPr>
        <w:t>ً</w:t>
      </w:r>
      <w:r w:rsidRPr="00DD2A38">
        <w:rPr>
          <w:rtl/>
        </w:rPr>
        <w:t xml:space="preserve"> مخصصة للأنشطة التي تُحبها، مثل الرياضة، القراءة، أو قضاء الوقت مع العائلة.  </w:t>
      </w:r>
    </w:p>
    <w:p w:rsidR="007C6591" w:rsidRPr="00DD2A38" w:rsidRDefault="007C6591" w:rsidP="00084372">
      <w:r w:rsidRPr="00DD2A38">
        <w:rPr>
          <w:rtl/>
        </w:rPr>
        <w:t xml:space="preserve">- احرص على أن تكون هذه الأنشطة أولوية، مثلها مثل المهام المهنية.  </w:t>
      </w:r>
    </w:p>
    <w:p w:rsidR="007C6591" w:rsidRPr="00DD2A38" w:rsidRDefault="00084372" w:rsidP="00084372">
      <w:r w:rsidRPr="002A078C">
        <w:rPr>
          <w:rFonts w:ascii="Sakkal Majalla" w:hAnsi="Sakkal Majalla"/>
          <w:noProof/>
          <w:sz w:val="34"/>
        </w:rPr>
        <mc:AlternateContent>
          <mc:Choice Requires="wpg">
            <w:drawing>
              <wp:inline distT="0" distB="0" distL="0" distR="0" wp14:anchorId="25159D24" wp14:editId="74E89C4B">
                <wp:extent cx="5731510" cy="892088"/>
                <wp:effectExtent l="0" t="0" r="2540" b="22860"/>
                <wp:docPr id="16086919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1927" name="مجموعة 47"/>
                        <wpg:cNvGrpSpPr/>
                        <wpg:grpSpPr>
                          <a:xfrm>
                            <a:off x="0" y="0"/>
                            <a:ext cx="5731510" cy="895351"/>
                            <a:chOff x="0" y="0"/>
                            <a:chExt cx="5878196" cy="918845"/>
                          </a:xfrm>
                        </wpg:grpSpPr>
                        <wpg:grpSp>
                          <wpg:cNvPr id="1608691928" name="مجموعة 48"/>
                          <wpg:cNvGrpSpPr/>
                          <wpg:grpSpPr>
                            <a:xfrm>
                              <a:off x="0" y="0"/>
                              <a:ext cx="5878196" cy="918845"/>
                              <a:chOff x="0" y="0"/>
                              <a:chExt cx="6240348" cy="919070"/>
                            </a:xfrm>
                          </wpg:grpSpPr>
                          <wpg:grpSp>
                            <wpg:cNvPr id="1608691929" name="مجموعة 49"/>
                            <wpg:cNvGrpSpPr/>
                            <wpg:grpSpPr>
                              <a:xfrm>
                                <a:off x="0" y="169208"/>
                                <a:ext cx="5433072" cy="580613"/>
                                <a:chOff x="0" y="169208"/>
                                <a:chExt cx="5433072" cy="580613"/>
                              </a:xfrm>
                            </wpg:grpSpPr>
                            <wps:wsp>
                              <wps:cNvPr id="16086919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9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933" name="مربع نص 41"/>
                          <wps:cNvSpPr txBox="1"/>
                          <wps:spPr>
                            <a:xfrm>
                              <a:off x="204466" y="256739"/>
                              <a:ext cx="4615440" cy="389157"/>
                            </a:xfrm>
                            <a:prstGeom prst="rect">
                              <a:avLst/>
                            </a:prstGeom>
                            <a:noFill/>
                          </wps:spPr>
                          <wps:txbx>
                            <w:txbxContent>
                              <w:p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الاستفادة من الإجازات</w:t>
                                </w:r>
                              </w:p>
                            </w:txbxContent>
                          </wps:txbx>
                          <wps:bodyPr wrap="square" rtlCol="1">
                            <a:spAutoFit/>
                          </wps:bodyPr>
                        </wps:wsp>
                      </wpg:grpSp>
                      <pic:pic xmlns:pic="http://schemas.openxmlformats.org/drawingml/2006/picture">
                        <pic:nvPicPr>
                          <pic:cNvPr id="160869193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5159D24" id="_x0000_s295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3U8y6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9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">
                  <v:group id="مجموعة 48" o:spid="_x0000_s29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">
                    <v:group id="مجموعة 49" o:spid="_x0000_s29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HOO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">
                      <v:shape id="شكل حر 50" o:spid="_x0000_s29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" fillcolor="#a5a5a5 [2092]" stroked="f" strokeweight="1pt">
                        <v:stroke joinstyle="miter"/>
                      </v:roundrect>
                    </v:group>
                    <v:oval id="شكل بيضاوي 52" o:spid="_x0000_s29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" filled="f" strokecolor="#168489" strokeweight="1pt">
                      <v:stroke joinstyle="miter"/>
                    </v:oval>
                  </v:group>
                  <v:shape id="مربع نص 41" o:spid="_x0000_s296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" filled="f" stroked="f">
                    <v:textbox style="mso-fit-shape-to-text:t">
                      <w:txbxContent>
                        <w:p w14:paraId="41F93602" w14:textId="2D59AB1A" w:rsidR="00084372" w:rsidRDefault="00261CF8" w:rsidP="00084372">
                          <w:pPr>
                            <w:rPr>
                              <w:rFonts w:eastAsia="Calibri" w:hAnsi="Adobe Arabic" w:cs="Adobe Arabic"/>
                              <w:b/>
                              <w:bCs/>
                              <w:color w:val="FFFFFF"/>
                              <w:kern w:val="24"/>
                              <w:sz w:val="36"/>
                              <w:szCs w:val="36"/>
                              <w:lang w:bidi="ar-EG"/>
                            </w:rPr>
                          </w:pPr>
                          <w:r w:rsidRPr="00261CF8">
                            <w:rPr>
                              <w:rFonts w:eastAsia="Calibri" w:hAnsi="Adobe Arabic" w:cs="Adobe Arabic"/>
                              <w:b/>
                              <w:bCs/>
                              <w:color w:val="FFFFFF"/>
                              <w:kern w:val="24"/>
                              <w:sz w:val="36"/>
                              <w:szCs w:val="36"/>
                              <w:rtl/>
                              <w:lang w:bidi="ar-EG"/>
                            </w:rPr>
                            <w:t>الاستفادة من الإجازات</w:t>
                          </w:r>
                        </w:p>
                      </w:txbxContent>
                    </v:textbox>
                  </v:shape>
                </v:group>
                <v:shape id="صورة 54" o:spid="_x0000_s29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">
                  <v:imagedata r:id="rId78" o:title=""/>
                </v:shape>
                <w10:anchorlock/>
              </v:group>
            </w:pict>
          </mc:Fallback>
        </mc:AlternateContent>
      </w:r>
    </w:p>
    <w:p w:rsidR="007C6591" w:rsidRPr="00DD2A38" w:rsidRDefault="007C6591" w:rsidP="00084372">
      <w:r w:rsidRPr="00DD2A38">
        <w:rPr>
          <w:rtl/>
        </w:rPr>
        <w:t xml:space="preserve">- خذ إجازات بانتظام لتجديد طاقتك والابتعاد عن ضغوط العمل.  </w:t>
      </w:r>
    </w:p>
    <w:p w:rsidR="007C6591" w:rsidRPr="00DD2A38" w:rsidRDefault="007C6591" w:rsidP="00084372">
      <w:r w:rsidRPr="00DD2A38">
        <w:rPr>
          <w:rtl/>
        </w:rPr>
        <w:t>- خلال الإجازة، تجن</w:t>
      </w:r>
      <w:r>
        <w:rPr>
          <w:rFonts w:hint="cs"/>
          <w:rtl/>
        </w:rPr>
        <w:t>ّ</w:t>
      </w:r>
      <w:r w:rsidRPr="00DD2A38">
        <w:rPr>
          <w:rtl/>
        </w:rPr>
        <w:t xml:space="preserve">ب الدخول في أي أنشطة مرتبطة بالعمل، مثل الرد على الرسائل أو متابعة المشروعات.  </w:t>
      </w:r>
    </w:p>
    <w:p w:rsidR="007C6591" w:rsidRPr="00DD2A38" w:rsidRDefault="007C6591" w:rsidP="00084372">
      <w:r>
        <w:rPr>
          <w:rFonts w:hint="cs"/>
          <w:rtl/>
        </w:rPr>
        <w:t xml:space="preserve">ختاماً، </w:t>
      </w:r>
      <w:r w:rsidRPr="00DD2A38">
        <w:rPr>
          <w:rtl/>
        </w:rPr>
        <w:t>وضع حدود بين العمل والحياة الشخصية ليس أمرا</w:t>
      </w:r>
      <w:r>
        <w:rPr>
          <w:rFonts w:hint="cs"/>
          <w:rtl/>
        </w:rPr>
        <w:t>ً</w:t>
      </w:r>
      <w:r w:rsidRPr="00DD2A38">
        <w:rPr>
          <w:rtl/>
        </w:rPr>
        <w:t xml:space="preserve"> ثانويا</w:t>
      </w:r>
      <w:r>
        <w:rPr>
          <w:rFonts w:hint="cs"/>
          <w:rtl/>
        </w:rPr>
        <w:t>ً</w:t>
      </w:r>
      <w:r w:rsidRPr="00DD2A38">
        <w:rPr>
          <w:rtl/>
        </w:rPr>
        <w:t>، بل هو ضرورة أساسية للحفاظ على التوازن والصحة النفسية. مع الالتزام بحدود واضحة، يمكن تحقيق إنتاجية أفضل في العمل والاستمتاع بحياة شخصية أكثر إشباعا</w:t>
      </w:r>
      <w:r>
        <w:rPr>
          <w:rFonts w:hint="cs"/>
          <w:rtl/>
        </w:rPr>
        <w:t>ً</w:t>
      </w:r>
      <w:r w:rsidRPr="00DD2A38">
        <w:rPr>
          <w:rtl/>
        </w:rPr>
        <w:t xml:space="preserve"> وراحة. تذكر أن احترام هذه الحدود يبدأ منك، وهو ما سيشجع الآخرين أيضا</w:t>
      </w:r>
      <w:r>
        <w:rPr>
          <w:rFonts w:hint="cs"/>
          <w:rtl/>
        </w:rPr>
        <w:t>ً</w:t>
      </w:r>
      <w:r w:rsidRPr="00DD2A38">
        <w:rPr>
          <w:rtl/>
        </w:rPr>
        <w:t xml:space="preserve"> على احترامها.</w:t>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7610"/>
      </w:tblGrid>
      <w:tr w:rsidR="00261CF8" w:rsidRPr="00BA349A" w:rsidTr="00BD7560">
        <w:tc>
          <w:tcPr>
            <w:tcW w:w="1963" w:type="dxa"/>
            <w:tcBorders>
              <w:right w:val="single" w:sz="36" w:space="0" w:color="168489"/>
            </w:tcBorders>
            <w:shd w:val="clear" w:color="auto" w:fill="F2F2F2" w:themeFill="background1" w:themeFillShade="F2"/>
            <w:vAlign w:val="center"/>
          </w:tcPr>
          <w:p w:rsidR="00261CF8" w:rsidRPr="00717B5A" w:rsidRDefault="00261CF8" w:rsidP="00BD7560">
            <w:pPr>
              <w:pageBreakBefore/>
              <w:jc w:val="center"/>
              <w:rPr>
                <w:b/>
                <w:bCs/>
                <w:rtl/>
              </w:rPr>
            </w:pPr>
            <w:r w:rsidRPr="00717B5A">
              <w:rPr>
                <w:b/>
                <w:bCs/>
                <w:noProof/>
                <w:rtl/>
              </w:rPr>
              <w:lastRenderedPageBreak/>
              <w:drawing>
                <wp:inline distT="0" distB="0" distL="0" distR="0" wp14:anchorId="21725CAB" wp14:editId="3B59DB8C">
                  <wp:extent cx="563984" cy="563914"/>
                  <wp:effectExtent l="0" t="0" r="7620" b="7620"/>
                  <wp:docPr id="1608692898" name="Picture 160869289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261CF8" w:rsidRPr="00BA349A" w:rsidRDefault="00261CF8" w:rsidP="00BD7560">
            <w:pPr>
              <w:jc w:val="center"/>
              <w:rPr>
                <w:rFonts w:ascii="Adobe Arabic" w:hAnsi="Adobe Arabic" w:cs="Adobe Arabic"/>
                <w:b/>
                <w:bCs/>
                <w:color w:val="168489"/>
                <w:sz w:val="36"/>
                <w:szCs w:val="40"/>
                <w:rtl/>
              </w:rPr>
            </w:pPr>
            <w:r w:rsidRPr="00261CF8">
              <w:rPr>
                <w:rFonts w:ascii="Adobe Arabic" w:hAnsi="Adobe Arabic" w:cs="Adobe Arabic" w:hint="cs"/>
                <w:b/>
                <w:bCs/>
                <w:color w:val="168489"/>
                <w:sz w:val="36"/>
                <w:szCs w:val="40"/>
                <w:rtl/>
              </w:rPr>
              <w:t>"</w:t>
            </w:r>
            <w:r w:rsidRPr="00261CF8">
              <w:rPr>
                <w:rFonts w:ascii="Adobe Arabic" w:hAnsi="Adobe Arabic" w:cs="Adobe Arabic"/>
                <w:b/>
                <w:bCs/>
                <w:color w:val="168489"/>
                <w:sz w:val="36"/>
                <w:szCs w:val="40"/>
                <w:rtl/>
              </w:rPr>
              <w:t>جدول التوازن</w:t>
            </w:r>
            <w:r w:rsidRPr="00261CF8">
              <w:rPr>
                <w:rFonts w:ascii="Adobe Arabic" w:hAnsi="Adobe Arabic" w:cs="Adobe Arabic" w:hint="cs"/>
                <w:b/>
                <w:bCs/>
                <w:color w:val="168489"/>
                <w:sz w:val="36"/>
                <w:szCs w:val="40"/>
                <w:rtl/>
              </w:rPr>
              <w:t>":</w:t>
            </w:r>
          </w:p>
        </w:tc>
      </w:tr>
      <w:tr w:rsidR="00261CF8" w:rsidRPr="00717B5A" w:rsidTr="00BD7560">
        <w:tc>
          <w:tcPr>
            <w:tcW w:w="1963" w:type="dxa"/>
            <w:tcBorders>
              <w:right w:val="single" w:sz="36" w:space="0" w:color="168489"/>
            </w:tcBorders>
            <w:shd w:val="clear" w:color="auto" w:fill="F2F2F2" w:themeFill="background1" w:themeFillShade="F2"/>
            <w:vAlign w:val="center"/>
          </w:tcPr>
          <w:p w:rsidR="00261CF8" w:rsidRPr="00717B5A" w:rsidRDefault="00261CF8" w:rsidP="00BD7560">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261CF8" w:rsidRPr="00717B5A" w:rsidRDefault="00261CF8" w:rsidP="00BD7560">
            <w:pPr>
              <w:rPr>
                <w:b/>
                <w:bCs/>
                <w:rtl/>
              </w:rPr>
            </w:pPr>
          </w:p>
        </w:tc>
      </w:tr>
      <w:tr w:rsidR="00261CF8" w:rsidRPr="00F77577" w:rsidTr="00BD7560">
        <w:tc>
          <w:tcPr>
            <w:tcW w:w="9206" w:type="dxa"/>
            <w:gridSpan w:val="2"/>
          </w:tcPr>
          <w:p w:rsidR="00261CF8" w:rsidRPr="00261CF8" w:rsidRDefault="00261CF8" w:rsidP="00261CF8">
            <w:pPr>
              <w:rPr>
                <w:b/>
                <w:bCs/>
              </w:rPr>
            </w:pPr>
          </w:p>
        </w:tc>
      </w:tr>
    </w:tbl>
    <w:p w:rsidR="007C6591" w:rsidRPr="00261CF8" w:rsidRDefault="007C6591" w:rsidP="00261CF8">
      <w:pPr>
        <w:rPr>
          <w:color w:val="168489"/>
        </w:rPr>
      </w:pPr>
      <w:r w:rsidRPr="00261CF8">
        <w:rPr>
          <w:color w:val="168489"/>
          <w:rtl/>
        </w:rPr>
        <w:t>الوصف</w:t>
      </w:r>
    </w:p>
    <w:p w:rsidR="007C6591" w:rsidRPr="00DD2A38" w:rsidRDefault="007C6591" w:rsidP="00261CF8">
      <w:r w:rsidRPr="00DD2A38">
        <w:rPr>
          <w:rtl/>
        </w:rPr>
        <w:t>في هذا التمرين، يُطلب من المشاركين إنشاء جدول يومي يوازن بين العمل والأنشطة الشخصية، مع الأخذ في الاعتبار تخصيص وقت للعمل، الراحة، الأنشطة العائلية، والهوايات الشخصية. بعد ذلك، يناقشون مدى إمكانية تطبيق هذا الجدول وأهم العقبات التي قد تواجههم وكيف يمكن التغلب عليها.</w:t>
      </w:r>
    </w:p>
    <w:p w:rsidR="007C6591" w:rsidRPr="00261CF8" w:rsidRDefault="007C6591" w:rsidP="00261CF8">
      <w:pPr>
        <w:rPr>
          <w:color w:val="168489"/>
        </w:rPr>
      </w:pPr>
      <w:r w:rsidRPr="00261CF8">
        <w:rPr>
          <w:rFonts w:hint="cs"/>
          <w:color w:val="168489"/>
          <w:rtl/>
        </w:rPr>
        <w:t>أ</w:t>
      </w:r>
      <w:r w:rsidRPr="00261CF8">
        <w:rPr>
          <w:color w:val="168489"/>
          <w:rtl/>
        </w:rPr>
        <w:t>هداف التمرين</w:t>
      </w:r>
    </w:p>
    <w:p w:rsidR="007C6591" w:rsidRPr="00DD2A38" w:rsidRDefault="007C6591" w:rsidP="00261CF8">
      <w:r w:rsidRPr="00DD2A38">
        <w:rPr>
          <w:rtl/>
        </w:rPr>
        <w:t xml:space="preserve">- تعزيز الوعي بأهمية تنظيم الوقت لتحقيق التوازن بين الحياة المهنية والشخصية.  </w:t>
      </w:r>
    </w:p>
    <w:p w:rsidR="007C6591" w:rsidRPr="00DD2A38" w:rsidRDefault="007C6591" w:rsidP="00261CF8">
      <w:r w:rsidRPr="00DD2A38">
        <w:rPr>
          <w:rtl/>
        </w:rPr>
        <w:t xml:space="preserve">- مساعدة المشاركين على تحديد أولوياتهم اليومية.  </w:t>
      </w:r>
    </w:p>
    <w:p w:rsidR="007C6591" w:rsidRDefault="007C6591" w:rsidP="00261CF8">
      <w:pPr>
        <w:rPr>
          <w:rtl/>
        </w:rPr>
      </w:pPr>
      <w:r w:rsidRPr="00DD2A38">
        <w:rPr>
          <w:rtl/>
        </w:rPr>
        <w:t>- التعر</w:t>
      </w:r>
      <w:r>
        <w:rPr>
          <w:rFonts w:hint="cs"/>
          <w:rtl/>
        </w:rPr>
        <w:t>ّ</w:t>
      </w:r>
      <w:r w:rsidRPr="00DD2A38">
        <w:rPr>
          <w:rtl/>
        </w:rPr>
        <w:t xml:space="preserve">ف على العقبات التي تعيق تحقيق التوازن والعمل على إيجاد حلول لها.  </w:t>
      </w:r>
    </w:p>
    <w:p w:rsidR="007C6591" w:rsidRPr="00261CF8" w:rsidRDefault="007C6591" w:rsidP="00261CF8">
      <w:pPr>
        <w:rPr>
          <w:color w:val="168489"/>
        </w:rPr>
      </w:pPr>
      <w:r w:rsidRPr="00261CF8">
        <w:rPr>
          <w:color w:val="168489"/>
          <w:rtl/>
        </w:rPr>
        <w:t>أدوات التمرين</w:t>
      </w:r>
    </w:p>
    <w:p w:rsidR="007C6591" w:rsidRPr="00DD2A38" w:rsidRDefault="007C6591" w:rsidP="00261CF8">
      <w:r w:rsidRPr="00DD2A38">
        <w:rPr>
          <w:rtl/>
        </w:rPr>
        <w:t xml:space="preserve">- أوراق عمل أو دفاتر ملاحظات.  </w:t>
      </w:r>
    </w:p>
    <w:p w:rsidR="007C6591" w:rsidRPr="00DD2A38" w:rsidRDefault="007C6591" w:rsidP="00261CF8">
      <w:r w:rsidRPr="00DD2A38">
        <w:rPr>
          <w:rtl/>
        </w:rPr>
        <w:t xml:space="preserve">- أقلام.  </w:t>
      </w:r>
    </w:p>
    <w:p w:rsidR="007C6591" w:rsidRPr="00DD2A38" w:rsidRDefault="007C6591" w:rsidP="00261CF8">
      <w:r w:rsidRPr="00DD2A38">
        <w:rPr>
          <w:rtl/>
        </w:rPr>
        <w:t xml:space="preserve">- سبورة أو شاشة عرض لتدوين النقاط الرئيسية أثناء النقاش (اختياري).  </w:t>
      </w:r>
    </w:p>
    <w:p w:rsidR="007C6591" w:rsidRPr="00E727F5" w:rsidRDefault="007C6591" w:rsidP="00261CF8">
      <w:r w:rsidRPr="00E727F5">
        <w:rPr>
          <w:rtl/>
        </w:rPr>
        <w:t>الخطوات التفصيلية للتمرين</w:t>
      </w:r>
    </w:p>
    <w:p w:rsidR="007C6591" w:rsidRPr="00261CF8" w:rsidRDefault="007C6591" w:rsidP="00261CF8">
      <w:pPr>
        <w:rPr>
          <w:b/>
          <w:bCs/>
        </w:rPr>
      </w:pPr>
      <w:r w:rsidRPr="00261CF8">
        <w:rPr>
          <w:b/>
          <w:bCs/>
          <w:rtl/>
        </w:rPr>
        <w:t>1. المقدمة (5 دقائق):</w:t>
      </w:r>
    </w:p>
    <w:p w:rsidR="007C6591" w:rsidRPr="00DD2A38" w:rsidRDefault="007C6591" w:rsidP="00261CF8">
      <w:r w:rsidRPr="00DD2A38">
        <w:rPr>
          <w:rtl/>
        </w:rPr>
        <w:t xml:space="preserve">- يبدأ المُدرب بشرح أهمية التوازن بين العمل والحياة الشخصية.  </w:t>
      </w:r>
    </w:p>
    <w:p w:rsidR="007C6591" w:rsidRPr="00DD2A38" w:rsidRDefault="007C6591" w:rsidP="00261CF8">
      <w:r w:rsidRPr="00DD2A38">
        <w:rPr>
          <w:rtl/>
        </w:rPr>
        <w:t xml:space="preserve">- يُوضح أن التمرين يهدف إلى مساعدة المشاركين على تخطيط يومهم بطريقة متوازنة، تُلبي احتياجاتهم المهنية والشخصية.  </w:t>
      </w:r>
    </w:p>
    <w:p w:rsidR="007C6591" w:rsidRPr="00261CF8" w:rsidRDefault="007C6591" w:rsidP="00261CF8">
      <w:pPr>
        <w:rPr>
          <w:b/>
          <w:bCs/>
        </w:rPr>
      </w:pPr>
      <w:r w:rsidRPr="00261CF8">
        <w:rPr>
          <w:b/>
          <w:bCs/>
          <w:rtl/>
        </w:rPr>
        <w:t>2. إنشاء جدول التوازن (15 دقيقة):</w:t>
      </w:r>
    </w:p>
    <w:p w:rsidR="007C6591" w:rsidRPr="00DD2A38" w:rsidRDefault="007C6591" w:rsidP="00261CF8">
      <w:r w:rsidRPr="00DD2A38">
        <w:rPr>
          <w:rtl/>
        </w:rPr>
        <w:t xml:space="preserve">- يوزع المدرب على المشاركين ورقة عمل فارغة أو يطلب منهم استخدام دفتر ملاحظاتهم.  </w:t>
      </w:r>
    </w:p>
    <w:p w:rsidR="007C6591" w:rsidRPr="00DD2A38" w:rsidRDefault="007C6591" w:rsidP="00261CF8">
      <w:r w:rsidRPr="00DD2A38">
        <w:rPr>
          <w:rtl/>
        </w:rPr>
        <w:t xml:space="preserve">- يُطلب منهم إنشاء جدول ليوم مثالي يشمل:  </w:t>
      </w:r>
    </w:p>
    <w:p w:rsidR="007C6591" w:rsidRPr="00DD2A38" w:rsidRDefault="007C6591" w:rsidP="00261CF8">
      <w:r w:rsidRPr="00DD2A38">
        <w:rPr>
          <w:rtl/>
        </w:rPr>
        <w:t xml:space="preserve">  - ساعات العمل.  </w:t>
      </w:r>
    </w:p>
    <w:p w:rsidR="007C6591" w:rsidRPr="00DD2A38" w:rsidRDefault="007C6591" w:rsidP="00261CF8">
      <w:r w:rsidRPr="00DD2A38">
        <w:rPr>
          <w:rtl/>
        </w:rPr>
        <w:lastRenderedPageBreak/>
        <w:t xml:space="preserve">  - فترات الراحة والاسترخاء.  </w:t>
      </w:r>
    </w:p>
    <w:p w:rsidR="007C6591" w:rsidRPr="00DD2A38" w:rsidRDefault="007C6591" w:rsidP="00261CF8">
      <w:r w:rsidRPr="00DD2A38">
        <w:rPr>
          <w:rtl/>
        </w:rPr>
        <w:t xml:space="preserve">  - وقت مخصص للأنشطة الشخصية (مثل الرياضة، الهوايات).  </w:t>
      </w:r>
    </w:p>
    <w:p w:rsidR="007C6591" w:rsidRPr="00DD2A38" w:rsidRDefault="007C6591" w:rsidP="00261CF8">
      <w:r w:rsidRPr="00DD2A38">
        <w:rPr>
          <w:rtl/>
        </w:rPr>
        <w:t xml:space="preserve">  - وقت للعائلة أو الأصدقاء.  </w:t>
      </w:r>
    </w:p>
    <w:p w:rsidR="007C6591" w:rsidRPr="00DD2A38" w:rsidRDefault="007C6591" w:rsidP="00261CF8">
      <w:r w:rsidRPr="00DD2A38">
        <w:rPr>
          <w:rtl/>
        </w:rPr>
        <w:t xml:space="preserve">  - وقت النوم.  </w:t>
      </w:r>
    </w:p>
    <w:p w:rsidR="007C6591" w:rsidRDefault="007C6591" w:rsidP="00261CF8">
      <w:r w:rsidRPr="00DD2A38">
        <w:rPr>
          <w:rtl/>
        </w:rPr>
        <w:t xml:space="preserve">- يمكن استخدام هذا النموذج كمرجع:  </w:t>
      </w:r>
    </w:p>
    <w:tbl>
      <w:tblPr>
        <w:tblStyle w:val="TableGrid"/>
        <w:bidiVisual/>
        <w:tblW w:w="0" w:type="auto"/>
        <w:tblLook w:val="04A0" w:firstRow="1" w:lastRow="0" w:firstColumn="1" w:lastColumn="0" w:noHBand="0" w:noVBand="1"/>
      </w:tblPr>
      <w:tblGrid>
        <w:gridCol w:w="4508"/>
        <w:gridCol w:w="4508"/>
      </w:tblGrid>
      <w:tr w:rsidR="00261CF8" w:rsidTr="00261CF8">
        <w:tc>
          <w:tcPr>
            <w:tcW w:w="4508" w:type="dxa"/>
            <w:shd w:val="clear" w:color="auto" w:fill="F2F2F2" w:themeFill="background1" w:themeFillShade="F2"/>
          </w:tcPr>
          <w:p w:rsidR="00261CF8" w:rsidRPr="00261CF8" w:rsidRDefault="00261CF8" w:rsidP="00261CF8">
            <w:pPr>
              <w:jc w:val="center"/>
              <w:rPr>
                <w:rFonts w:ascii="Adobe Arabic" w:hAnsi="Adobe Arabic" w:cs="Adobe Arabic"/>
                <w:color w:val="168489"/>
                <w:sz w:val="36"/>
                <w:szCs w:val="36"/>
                <w:rtl/>
              </w:rPr>
            </w:pPr>
            <w:r w:rsidRPr="00261CF8">
              <w:rPr>
                <w:rFonts w:ascii="Adobe Arabic" w:hAnsi="Adobe Arabic" w:cs="Adobe Arabic"/>
                <w:color w:val="168489"/>
                <w:sz w:val="36"/>
                <w:szCs w:val="36"/>
                <w:rtl/>
              </w:rPr>
              <w:t>الوقت</w:t>
            </w:r>
          </w:p>
        </w:tc>
        <w:tc>
          <w:tcPr>
            <w:tcW w:w="4508" w:type="dxa"/>
            <w:shd w:val="clear" w:color="auto" w:fill="F2F2F2" w:themeFill="background1" w:themeFillShade="F2"/>
          </w:tcPr>
          <w:p w:rsidR="00261CF8" w:rsidRPr="00261CF8" w:rsidRDefault="00261CF8" w:rsidP="00261CF8">
            <w:pPr>
              <w:jc w:val="center"/>
              <w:rPr>
                <w:rFonts w:ascii="Adobe Arabic" w:hAnsi="Adobe Arabic" w:cs="Adobe Arabic"/>
                <w:color w:val="168489"/>
                <w:sz w:val="36"/>
                <w:szCs w:val="36"/>
                <w:rtl/>
              </w:rPr>
            </w:pPr>
            <w:r w:rsidRPr="00261CF8">
              <w:rPr>
                <w:rFonts w:ascii="Adobe Arabic" w:hAnsi="Adobe Arabic" w:cs="Adobe Arabic"/>
                <w:color w:val="168489"/>
                <w:sz w:val="36"/>
                <w:szCs w:val="36"/>
                <w:rtl/>
              </w:rPr>
              <w:t>النشاط</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6:00 - 7:00 صباحًا</w:t>
            </w:r>
          </w:p>
        </w:tc>
        <w:tc>
          <w:tcPr>
            <w:tcW w:w="4508" w:type="dxa"/>
          </w:tcPr>
          <w:p w:rsidR="00261CF8" w:rsidRDefault="00261CF8" w:rsidP="00261CF8">
            <w:pPr>
              <w:rPr>
                <w:rtl/>
              </w:rPr>
            </w:pPr>
            <w:r w:rsidRPr="00DD2A38">
              <w:rPr>
                <w:rFonts w:ascii="Sakkal Majalla" w:hAnsi="Sakkal Majalla"/>
                <w:sz w:val="32"/>
                <w:szCs w:val="32"/>
                <w:rtl/>
              </w:rPr>
              <w:t xml:space="preserve">الاستيقاظ وممارسة الرياضة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7:00 - 8:00 صباحًا</w:t>
            </w:r>
          </w:p>
        </w:tc>
        <w:tc>
          <w:tcPr>
            <w:tcW w:w="4508" w:type="dxa"/>
          </w:tcPr>
          <w:p w:rsidR="00261CF8" w:rsidRDefault="00261CF8" w:rsidP="00261CF8">
            <w:pPr>
              <w:rPr>
                <w:rtl/>
              </w:rPr>
            </w:pPr>
            <w:r w:rsidRPr="00DD2A38">
              <w:rPr>
                <w:rFonts w:ascii="Sakkal Majalla" w:hAnsi="Sakkal Majalla"/>
                <w:sz w:val="32"/>
                <w:szCs w:val="32"/>
                <w:rtl/>
              </w:rPr>
              <w:t xml:space="preserve">الإفطار والاستعداد للعمل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8:00 صباحًا - 12:00 ظهرًا</w:t>
            </w:r>
          </w:p>
        </w:tc>
        <w:tc>
          <w:tcPr>
            <w:tcW w:w="4508" w:type="dxa"/>
          </w:tcPr>
          <w:p w:rsidR="00261CF8" w:rsidRDefault="00261CF8" w:rsidP="00261CF8">
            <w:pPr>
              <w:rPr>
                <w:rtl/>
              </w:rPr>
            </w:pPr>
            <w:r w:rsidRPr="00DD2A38">
              <w:rPr>
                <w:rFonts w:ascii="Sakkal Majalla" w:hAnsi="Sakkal Majalla"/>
                <w:sz w:val="32"/>
                <w:szCs w:val="32"/>
                <w:rtl/>
              </w:rPr>
              <w:t xml:space="preserve">العمل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12:00 - 1:00 ظهرًا</w:t>
            </w:r>
          </w:p>
        </w:tc>
        <w:tc>
          <w:tcPr>
            <w:tcW w:w="4508" w:type="dxa"/>
          </w:tcPr>
          <w:p w:rsidR="00261CF8" w:rsidRDefault="00261CF8" w:rsidP="00261CF8">
            <w:pPr>
              <w:rPr>
                <w:rtl/>
              </w:rPr>
            </w:pPr>
            <w:r w:rsidRPr="00DD2A38">
              <w:rPr>
                <w:rFonts w:ascii="Sakkal Majalla" w:hAnsi="Sakkal Majalla"/>
                <w:sz w:val="32"/>
                <w:szCs w:val="32"/>
                <w:rtl/>
              </w:rPr>
              <w:t xml:space="preserve">استراحة الغداء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 xml:space="preserve">1:00 - 4:00 مساءً  </w:t>
            </w:r>
          </w:p>
        </w:tc>
        <w:tc>
          <w:tcPr>
            <w:tcW w:w="4508" w:type="dxa"/>
          </w:tcPr>
          <w:p w:rsidR="00261CF8" w:rsidRDefault="00261CF8" w:rsidP="00261CF8">
            <w:pPr>
              <w:rPr>
                <w:rtl/>
              </w:rPr>
            </w:pPr>
            <w:r w:rsidRPr="00DD2A38">
              <w:rPr>
                <w:rFonts w:ascii="Sakkal Majalla" w:hAnsi="Sakkal Majalla"/>
                <w:sz w:val="32"/>
                <w:szCs w:val="32"/>
                <w:rtl/>
              </w:rPr>
              <w:t xml:space="preserve">العمل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 xml:space="preserve">4:00 - 6:00 مساءً  </w:t>
            </w:r>
          </w:p>
        </w:tc>
        <w:tc>
          <w:tcPr>
            <w:tcW w:w="4508" w:type="dxa"/>
          </w:tcPr>
          <w:p w:rsidR="00261CF8" w:rsidRDefault="00261CF8" w:rsidP="00261CF8">
            <w:pPr>
              <w:rPr>
                <w:rtl/>
              </w:rPr>
            </w:pPr>
            <w:r w:rsidRPr="00DD2A38">
              <w:rPr>
                <w:rFonts w:ascii="Sakkal Majalla" w:hAnsi="Sakkal Majalla"/>
                <w:sz w:val="32"/>
                <w:szCs w:val="32"/>
                <w:rtl/>
              </w:rPr>
              <w:t xml:space="preserve">وقت للعائلة/الأصدقاء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 xml:space="preserve">6:00 - 7:00 مساءً  </w:t>
            </w:r>
          </w:p>
        </w:tc>
        <w:tc>
          <w:tcPr>
            <w:tcW w:w="4508" w:type="dxa"/>
          </w:tcPr>
          <w:p w:rsidR="00261CF8" w:rsidRDefault="00261CF8" w:rsidP="00261CF8">
            <w:pPr>
              <w:rPr>
                <w:rtl/>
              </w:rPr>
            </w:pPr>
            <w:r w:rsidRPr="00DD2A38">
              <w:rPr>
                <w:rFonts w:ascii="Sakkal Majalla" w:hAnsi="Sakkal Majalla"/>
                <w:sz w:val="32"/>
                <w:szCs w:val="32"/>
                <w:rtl/>
              </w:rPr>
              <w:t xml:space="preserve">ممارسة الهوايات الشخصية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 xml:space="preserve">7:00 - 8:00 مساءً  </w:t>
            </w:r>
          </w:p>
        </w:tc>
        <w:tc>
          <w:tcPr>
            <w:tcW w:w="4508" w:type="dxa"/>
          </w:tcPr>
          <w:p w:rsidR="00261CF8" w:rsidRDefault="00261CF8" w:rsidP="00261CF8">
            <w:pPr>
              <w:rPr>
                <w:rtl/>
              </w:rPr>
            </w:pPr>
            <w:r w:rsidRPr="00DD2A38">
              <w:rPr>
                <w:rFonts w:ascii="Sakkal Majalla" w:hAnsi="Sakkal Majalla"/>
                <w:sz w:val="32"/>
                <w:szCs w:val="32"/>
                <w:rtl/>
              </w:rPr>
              <w:t xml:space="preserve">وقت الاسترخاء (قراءة/تأمل)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8:00 - 10:00 مساءً</w:t>
            </w:r>
          </w:p>
        </w:tc>
        <w:tc>
          <w:tcPr>
            <w:tcW w:w="4508" w:type="dxa"/>
          </w:tcPr>
          <w:p w:rsidR="00261CF8" w:rsidRDefault="00261CF8" w:rsidP="00261CF8">
            <w:pPr>
              <w:rPr>
                <w:rtl/>
              </w:rPr>
            </w:pPr>
            <w:r w:rsidRPr="00DD2A38">
              <w:rPr>
                <w:rFonts w:ascii="Sakkal Majalla" w:hAnsi="Sakkal Majalla"/>
                <w:sz w:val="32"/>
                <w:szCs w:val="32"/>
                <w:rtl/>
              </w:rPr>
              <w:t xml:space="preserve">وقت شخصي/مشاهدة التلفاز       </w:t>
            </w:r>
          </w:p>
        </w:tc>
      </w:tr>
      <w:tr w:rsidR="00261CF8" w:rsidTr="00261CF8">
        <w:tc>
          <w:tcPr>
            <w:tcW w:w="4508" w:type="dxa"/>
          </w:tcPr>
          <w:p w:rsidR="00261CF8" w:rsidRDefault="00261CF8" w:rsidP="00261CF8">
            <w:pPr>
              <w:rPr>
                <w:rtl/>
              </w:rPr>
            </w:pPr>
            <w:r w:rsidRPr="00DD2A38">
              <w:rPr>
                <w:rFonts w:ascii="Sakkal Majalla" w:hAnsi="Sakkal Majalla"/>
                <w:sz w:val="32"/>
                <w:szCs w:val="32"/>
                <w:rtl/>
              </w:rPr>
              <w:t xml:space="preserve">10:00 مساءً       </w:t>
            </w:r>
          </w:p>
        </w:tc>
        <w:tc>
          <w:tcPr>
            <w:tcW w:w="4508" w:type="dxa"/>
          </w:tcPr>
          <w:p w:rsidR="00261CF8" w:rsidRDefault="00261CF8" w:rsidP="00261CF8">
            <w:pPr>
              <w:rPr>
                <w:rtl/>
              </w:rPr>
            </w:pPr>
            <w:r w:rsidRPr="00DD2A38">
              <w:rPr>
                <w:rFonts w:ascii="Sakkal Majalla" w:hAnsi="Sakkal Majalla"/>
                <w:sz w:val="32"/>
                <w:szCs w:val="32"/>
                <w:rtl/>
              </w:rPr>
              <w:t xml:space="preserve">النوم                          </w:t>
            </w:r>
          </w:p>
        </w:tc>
      </w:tr>
    </w:tbl>
    <w:p w:rsidR="007C6591" w:rsidRPr="00261CF8" w:rsidRDefault="007C6591" w:rsidP="007C6591">
      <w:pPr>
        <w:rPr>
          <w:rFonts w:ascii="Sakkal Majalla" w:hAnsi="Sakkal Majalla"/>
          <w:b/>
          <w:bCs/>
          <w:sz w:val="32"/>
          <w:szCs w:val="32"/>
        </w:rPr>
      </w:pPr>
      <w:r w:rsidRPr="00261CF8">
        <w:rPr>
          <w:rFonts w:ascii="Sakkal Majalla" w:hAnsi="Sakkal Majalla"/>
          <w:b/>
          <w:bCs/>
          <w:sz w:val="32"/>
          <w:szCs w:val="32"/>
          <w:rtl/>
        </w:rPr>
        <w:t>3. مناقشة الجداول (15-20 دقيقة):</w:t>
      </w:r>
    </w:p>
    <w:p w:rsidR="007C6591" w:rsidRPr="00DD2A38" w:rsidRDefault="007C6591" w:rsidP="00261CF8">
      <w:r w:rsidRPr="00DD2A38">
        <w:rPr>
          <w:rtl/>
        </w:rPr>
        <w:t xml:space="preserve">- يُطلب من المشاركين تقسيم أنفسهم إلى مجموعات صغيرة (3-4 أشخاص).  </w:t>
      </w:r>
    </w:p>
    <w:p w:rsidR="007C6591" w:rsidRPr="00DD2A38" w:rsidRDefault="007C6591" w:rsidP="00261CF8">
      <w:r w:rsidRPr="00DD2A38">
        <w:rPr>
          <w:rtl/>
        </w:rPr>
        <w:t xml:space="preserve">- في كل مجموعة، يناقش المشاركون:  </w:t>
      </w:r>
    </w:p>
    <w:p w:rsidR="007C6591" w:rsidRPr="00DD2A38" w:rsidRDefault="007C6591" w:rsidP="00261CF8">
      <w:r w:rsidRPr="00DD2A38">
        <w:rPr>
          <w:rtl/>
        </w:rPr>
        <w:t xml:space="preserve">  - كيف قاموا بتوزيع وقتهم؟  </w:t>
      </w:r>
    </w:p>
    <w:p w:rsidR="007C6591" w:rsidRPr="00DD2A38" w:rsidRDefault="007C6591" w:rsidP="00261CF8">
      <w:r w:rsidRPr="00DD2A38">
        <w:rPr>
          <w:rtl/>
        </w:rPr>
        <w:t xml:space="preserve">  - ما هي الأنشطة التي أعطوها الأولوية؟  </w:t>
      </w:r>
    </w:p>
    <w:p w:rsidR="007C6591" w:rsidRPr="00DD2A38" w:rsidRDefault="007C6591" w:rsidP="00261CF8">
      <w:r w:rsidRPr="00DD2A38">
        <w:rPr>
          <w:rtl/>
        </w:rPr>
        <w:t xml:space="preserve">  - هل الجدول قابل للتطبيق في حياتهم اليومية؟  </w:t>
      </w:r>
    </w:p>
    <w:p w:rsidR="007C6591" w:rsidRPr="00DD2A38" w:rsidRDefault="007C6591" w:rsidP="00261CF8">
      <w:r w:rsidRPr="00DD2A38">
        <w:rPr>
          <w:rtl/>
        </w:rPr>
        <w:t xml:space="preserve">  - أهم العقبات التي قد تواجههم في الالتزام بهذا الجدول.  </w:t>
      </w:r>
    </w:p>
    <w:p w:rsidR="007C6591" w:rsidRPr="00261CF8" w:rsidRDefault="007C6591" w:rsidP="00261CF8">
      <w:pPr>
        <w:rPr>
          <w:b/>
          <w:bCs/>
        </w:rPr>
      </w:pPr>
      <w:r w:rsidRPr="00261CF8">
        <w:rPr>
          <w:b/>
          <w:bCs/>
          <w:rtl/>
        </w:rPr>
        <w:t>4. النقاش الجماعي (10 دقائق):</w:t>
      </w:r>
    </w:p>
    <w:p w:rsidR="007C6591" w:rsidRPr="00DD2A38" w:rsidRDefault="007C6591" w:rsidP="00261CF8">
      <w:r w:rsidRPr="00DD2A38">
        <w:rPr>
          <w:rtl/>
        </w:rPr>
        <w:t xml:space="preserve">- بعد المناقشة في المجموعات، يجتمع الجميع لمشاركة الأفكار.  </w:t>
      </w:r>
    </w:p>
    <w:p w:rsidR="007C6591" w:rsidRPr="00DD2A38" w:rsidRDefault="007C6591" w:rsidP="00261CF8">
      <w:r w:rsidRPr="00DD2A38">
        <w:rPr>
          <w:rtl/>
        </w:rPr>
        <w:t xml:space="preserve">- يطلب المدرب من كل مجموعة تسليط الضوء على:  </w:t>
      </w:r>
    </w:p>
    <w:p w:rsidR="007C6591" w:rsidRPr="00DD2A38" w:rsidRDefault="007C6591" w:rsidP="00261CF8">
      <w:r w:rsidRPr="00DD2A38">
        <w:rPr>
          <w:rtl/>
        </w:rPr>
        <w:lastRenderedPageBreak/>
        <w:t xml:space="preserve">  - أكثر العقبات شيوعا</w:t>
      </w:r>
      <w:r>
        <w:rPr>
          <w:rFonts w:hint="cs"/>
          <w:rtl/>
        </w:rPr>
        <w:t>ً</w:t>
      </w:r>
      <w:r w:rsidRPr="00DD2A38">
        <w:rPr>
          <w:rtl/>
        </w:rPr>
        <w:t xml:space="preserve"> التي واجهها المشاركون.  </w:t>
      </w:r>
    </w:p>
    <w:p w:rsidR="007C6591" w:rsidRPr="00DD2A38" w:rsidRDefault="007C6591" w:rsidP="00261CF8">
      <w:r w:rsidRPr="00DD2A38">
        <w:rPr>
          <w:rtl/>
        </w:rPr>
        <w:t xml:space="preserve">  - الحلول التي اقترحوها للتغلب على هذه العقبات.  </w:t>
      </w:r>
    </w:p>
    <w:p w:rsidR="007C6591" w:rsidRPr="00DD2A38" w:rsidRDefault="007C6591" w:rsidP="00261CF8">
      <w:r w:rsidRPr="00DD2A38">
        <w:rPr>
          <w:rtl/>
        </w:rPr>
        <w:t xml:space="preserve">  - نصائح مفيدة لتنظيم الوقت.  </w:t>
      </w:r>
    </w:p>
    <w:p w:rsidR="007C6591" w:rsidRPr="00261CF8" w:rsidRDefault="007C6591" w:rsidP="00261CF8">
      <w:pPr>
        <w:rPr>
          <w:b/>
          <w:bCs/>
        </w:rPr>
      </w:pPr>
      <w:r w:rsidRPr="00261CF8">
        <w:rPr>
          <w:b/>
          <w:bCs/>
          <w:rtl/>
        </w:rPr>
        <w:t>5. استخلاص الدروس والنصائح (5 دقائق):</w:t>
      </w:r>
    </w:p>
    <w:p w:rsidR="007C6591" w:rsidRPr="00DD2A38" w:rsidRDefault="007C6591" w:rsidP="00261CF8">
      <w:r w:rsidRPr="00DD2A38">
        <w:rPr>
          <w:rtl/>
        </w:rPr>
        <w:t xml:space="preserve">- يقدم المدرب نصائح لإدارة الوقت وتحقيق التوازن، مثل:  </w:t>
      </w:r>
    </w:p>
    <w:p w:rsidR="007C6591" w:rsidRPr="00DD2A38" w:rsidRDefault="007C6591" w:rsidP="00261CF8">
      <w:r w:rsidRPr="00DD2A38">
        <w:rPr>
          <w:rtl/>
        </w:rPr>
        <w:t xml:space="preserve">  - التركيز على الأولويات.  </w:t>
      </w:r>
    </w:p>
    <w:p w:rsidR="007C6591" w:rsidRPr="00DD2A38" w:rsidRDefault="007C6591" w:rsidP="00261CF8">
      <w:r w:rsidRPr="00DD2A38">
        <w:rPr>
          <w:rtl/>
        </w:rPr>
        <w:t xml:space="preserve">  - تجن</w:t>
      </w:r>
      <w:r>
        <w:rPr>
          <w:rFonts w:hint="cs"/>
          <w:rtl/>
        </w:rPr>
        <w:t>ّ</w:t>
      </w:r>
      <w:r w:rsidRPr="00DD2A38">
        <w:rPr>
          <w:rtl/>
        </w:rPr>
        <w:t xml:space="preserve">ب تعدد المهام غير الضرورية.  </w:t>
      </w:r>
    </w:p>
    <w:p w:rsidR="007C6591" w:rsidRPr="00DD2A38" w:rsidRDefault="007C6591" w:rsidP="00261CF8">
      <w:r w:rsidRPr="00DD2A38">
        <w:rPr>
          <w:rtl/>
        </w:rPr>
        <w:t xml:space="preserve">  - تعلم قول "لا" للمهام الإضافية التي قد تؤثر على وقتك الشخصي.  </w:t>
      </w:r>
    </w:p>
    <w:p w:rsidR="007C6591" w:rsidRPr="00DD2A38" w:rsidRDefault="007C6591" w:rsidP="00261CF8">
      <w:r w:rsidRPr="00DD2A38">
        <w:rPr>
          <w:rtl/>
        </w:rPr>
        <w:t xml:space="preserve">  - تخصيص وقت للأنشطة التي تُعزز الصحة النفسية والجسدية.  </w:t>
      </w:r>
    </w:p>
    <w:p w:rsidR="007C6591" w:rsidRPr="00261CF8" w:rsidRDefault="007C6591" w:rsidP="00261CF8">
      <w:pPr>
        <w:rPr>
          <w:b/>
          <w:bCs/>
          <w:color w:val="168489"/>
        </w:rPr>
      </w:pPr>
      <w:r w:rsidRPr="00261CF8">
        <w:rPr>
          <w:b/>
          <w:bCs/>
          <w:color w:val="168489"/>
          <w:rtl/>
        </w:rPr>
        <w:t>النقاط الختامية</w:t>
      </w:r>
    </w:p>
    <w:p w:rsidR="007C6591" w:rsidRPr="00DD2A38" w:rsidRDefault="007C6591" w:rsidP="00261CF8">
      <w:pPr>
        <w:spacing w:line="240" w:lineRule="auto"/>
      </w:pPr>
      <w:r w:rsidRPr="00DD2A38">
        <w:rPr>
          <w:rtl/>
        </w:rPr>
        <w:t>- يُختتم التمرين بالتأكيد على أن تحقيق التوازن ليس أمرا</w:t>
      </w:r>
      <w:r>
        <w:rPr>
          <w:rFonts w:hint="cs"/>
          <w:rtl/>
        </w:rPr>
        <w:t>ً</w:t>
      </w:r>
      <w:r w:rsidRPr="00DD2A38">
        <w:rPr>
          <w:rtl/>
        </w:rPr>
        <w:t xml:space="preserve"> مثاليا</w:t>
      </w:r>
      <w:r>
        <w:rPr>
          <w:rFonts w:hint="cs"/>
          <w:rtl/>
        </w:rPr>
        <w:t>ً</w:t>
      </w:r>
      <w:r w:rsidRPr="00DD2A38">
        <w:rPr>
          <w:rtl/>
        </w:rPr>
        <w:t xml:space="preserve"> دائما</w:t>
      </w:r>
      <w:r>
        <w:rPr>
          <w:rFonts w:hint="cs"/>
          <w:rtl/>
        </w:rPr>
        <w:t>ً</w:t>
      </w:r>
      <w:r w:rsidRPr="00DD2A38">
        <w:rPr>
          <w:rtl/>
        </w:rPr>
        <w:t xml:space="preserve">، لكنه يتطلب الممارسة والمرونة.  </w:t>
      </w:r>
    </w:p>
    <w:p w:rsidR="007C6591" w:rsidRPr="00DD2A38" w:rsidRDefault="007C6591" w:rsidP="00261CF8">
      <w:pPr>
        <w:spacing w:line="240" w:lineRule="auto"/>
      </w:pPr>
      <w:r w:rsidRPr="00DD2A38">
        <w:rPr>
          <w:rtl/>
        </w:rPr>
        <w:t xml:space="preserve">- يُشجع المشاركون على تجربة الجداول التي أعدوها في حياتهم اليومية، وتعديلها إذا لزم الأمر لتحسين التوازن.  </w:t>
      </w:r>
    </w:p>
    <w:p w:rsidR="007C6591" w:rsidRPr="00DD2A38" w:rsidRDefault="007C6591" w:rsidP="00261CF8">
      <w:pPr>
        <w:spacing w:line="240" w:lineRule="auto"/>
      </w:pPr>
      <w:r w:rsidRPr="00DD2A38">
        <w:rPr>
          <w:rtl/>
        </w:rPr>
        <w:t xml:space="preserve">- التمرين يُعزز الوعي بأهمية تخصيص وقت لجميع الجوانب المهمة في الحياة لتحقيق الرضا والسعادة.  </w:t>
      </w:r>
    </w:p>
    <w:p w:rsidR="007C6591" w:rsidRDefault="007C6591" w:rsidP="007C6591">
      <w:pPr>
        <w:rPr>
          <w:rFonts w:ascii="Sakkal Majalla" w:hAnsi="Sakkal Majalla"/>
          <w:sz w:val="32"/>
          <w:szCs w:val="32"/>
        </w:rPr>
      </w:pPr>
    </w:p>
    <w:p w:rsidR="00261CF8" w:rsidRDefault="00261CF8" w:rsidP="007C6591">
      <w:pPr>
        <w:rPr>
          <w:rFonts w:ascii="Sakkal Majalla" w:hAnsi="Sakkal Majalla"/>
          <w:sz w:val="32"/>
          <w:szCs w:val="32"/>
        </w:rPr>
      </w:pPr>
    </w:p>
    <w:p w:rsidR="00261CF8" w:rsidRDefault="00261CF8" w:rsidP="007C6591">
      <w:pPr>
        <w:rPr>
          <w:rFonts w:ascii="Sakkal Majalla" w:hAnsi="Sakkal Majalla"/>
          <w:sz w:val="32"/>
          <w:szCs w:val="32"/>
        </w:rPr>
      </w:pPr>
    </w:p>
    <w:p w:rsidR="00261CF8" w:rsidRDefault="00261CF8" w:rsidP="007C6591">
      <w:pPr>
        <w:rPr>
          <w:rFonts w:ascii="Sakkal Majalla" w:hAnsi="Sakkal Majalla"/>
          <w:sz w:val="32"/>
          <w:szCs w:val="32"/>
        </w:rPr>
      </w:pPr>
    </w:p>
    <w:p w:rsidR="00261CF8" w:rsidRDefault="00261CF8" w:rsidP="00261CF8">
      <w:pPr>
        <w:jc w:val="center"/>
        <w:rPr>
          <w:rFonts w:ascii="Sakkal Majalla" w:hAnsi="Sakkal Majalla"/>
          <w:sz w:val="32"/>
          <w:szCs w:val="32"/>
        </w:rPr>
      </w:pPr>
      <w:r w:rsidRPr="00717B5A">
        <w:rPr>
          <w:noProof/>
        </w:rPr>
        <w:drawing>
          <wp:inline distT="0" distB="0" distL="0" distR="0" wp14:anchorId="70010838" wp14:editId="72A53611">
            <wp:extent cx="1175657" cy="1093634"/>
            <wp:effectExtent l="0" t="0" r="5715" b="0"/>
            <wp:docPr id="1608692899" name="Picture 1608692899"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78198" cy="1095997"/>
                    </a:xfrm>
                    <a:prstGeom prst="rect">
                      <a:avLst/>
                    </a:prstGeom>
                    <a:noFill/>
                  </pic:spPr>
                </pic:pic>
              </a:graphicData>
            </a:graphic>
          </wp:inline>
        </w:drawing>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2"/>
        <w:gridCol w:w="7541"/>
      </w:tblGrid>
      <w:tr w:rsidR="00261CF8" w:rsidRPr="00960E81" w:rsidTr="00BD7560">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261CF8" w:rsidRPr="00C9255C" w:rsidRDefault="00261CF8" w:rsidP="00BD7560">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0D82A9BB" wp14:editId="408DA21E">
                  <wp:extent cx="485140" cy="485140"/>
                  <wp:effectExtent l="0" t="0" r="0" b="0"/>
                  <wp:docPr id="1608692900" name="Picture 160869290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261CF8" w:rsidRPr="00C9255C" w:rsidRDefault="00261CF8" w:rsidP="00BD7560">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261CF8" w:rsidRDefault="00261CF8" w:rsidP="00BD7560">
            <w:pPr>
              <w:jc w:val="center"/>
              <w:rPr>
                <w:rFonts w:ascii="Adobe Arabic" w:hAnsi="Adobe Arabic" w:cs="Adobe Arabic"/>
                <w:b/>
                <w:bCs/>
                <w:color w:val="168489"/>
                <w:sz w:val="40"/>
                <w:szCs w:val="48"/>
                <w:lang w:bidi="ar-SY"/>
              </w:rPr>
            </w:pPr>
          </w:p>
          <w:p w:rsidR="00261CF8" w:rsidRPr="00960E81" w:rsidRDefault="00261CF8" w:rsidP="00BD7560">
            <w:pPr>
              <w:jc w:val="center"/>
              <w:rPr>
                <w:rFonts w:ascii="Adobe Arabic" w:hAnsi="Adobe Arabic" w:cs="Adobe Arabic"/>
                <w:b/>
                <w:bCs/>
                <w:color w:val="168489"/>
                <w:sz w:val="40"/>
                <w:szCs w:val="48"/>
                <w:lang w:bidi="ar-SY"/>
              </w:rPr>
            </w:pPr>
            <w:r w:rsidRPr="00261CF8">
              <w:rPr>
                <w:rFonts w:ascii="Adobe Arabic" w:hAnsi="Adobe Arabic" w:cs="Adobe Arabic" w:hint="cs"/>
                <w:b/>
                <w:bCs/>
                <w:color w:val="168489"/>
                <w:sz w:val="40"/>
                <w:szCs w:val="48"/>
                <w:rtl/>
                <w:lang w:bidi="ar-SY"/>
              </w:rPr>
              <w:t>"</w:t>
            </w:r>
            <w:r w:rsidRPr="00261CF8">
              <w:rPr>
                <w:rFonts w:ascii="Adobe Arabic" w:hAnsi="Adobe Arabic" w:cs="Adobe Arabic"/>
                <w:b/>
                <w:bCs/>
                <w:color w:val="168489"/>
                <w:sz w:val="40"/>
                <w:szCs w:val="48"/>
                <w:rtl/>
                <w:lang w:bidi="ar-SY"/>
              </w:rPr>
              <w:t>تمرين الأولويات</w:t>
            </w:r>
            <w:r w:rsidRPr="00261CF8">
              <w:rPr>
                <w:rFonts w:ascii="Adobe Arabic" w:hAnsi="Adobe Arabic" w:cs="Adobe Arabic" w:hint="cs"/>
                <w:b/>
                <w:bCs/>
                <w:color w:val="168489"/>
                <w:sz w:val="40"/>
                <w:szCs w:val="48"/>
                <w:rtl/>
                <w:lang w:bidi="ar-SY"/>
              </w:rPr>
              <w:t>":</w:t>
            </w:r>
          </w:p>
        </w:tc>
      </w:tr>
    </w:tbl>
    <w:p w:rsidR="00261CF8" w:rsidRDefault="00261CF8" w:rsidP="00261CF8">
      <w:pPr>
        <w:jc w:val="center"/>
        <w:rPr>
          <w:rFonts w:ascii="Sakkal Majalla" w:hAnsi="Sakkal Majalla"/>
          <w:sz w:val="32"/>
          <w:szCs w:val="32"/>
          <w:rtl/>
        </w:rPr>
      </w:pPr>
    </w:p>
    <w:p w:rsidR="007C6591" w:rsidRPr="00145B64" w:rsidRDefault="007C6591" w:rsidP="00261CF8">
      <w:r w:rsidRPr="00261CF8">
        <w:rPr>
          <w:color w:val="168489"/>
          <w:rtl/>
        </w:rPr>
        <w:t xml:space="preserve">الوصف </w:t>
      </w:r>
      <w:r w:rsidRPr="00145B64">
        <w:rPr>
          <w:rtl/>
        </w:rPr>
        <w:t xml:space="preserve"> </w:t>
      </w:r>
    </w:p>
    <w:p w:rsidR="007C6591" w:rsidRPr="00DD2A38" w:rsidRDefault="007C6591" w:rsidP="00261CF8">
      <w:r w:rsidRPr="00DD2A38">
        <w:rPr>
          <w:rtl/>
        </w:rPr>
        <w:t xml:space="preserve">في هذا </w:t>
      </w:r>
      <w:r>
        <w:rPr>
          <w:rFonts w:hint="cs"/>
          <w:rtl/>
        </w:rPr>
        <w:t>النشاط</w:t>
      </w:r>
      <w:r w:rsidRPr="00DD2A38">
        <w:rPr>
          <w:rtl/>
        </w:rPr>
        <w:t xml:space="preserve">، يتم تقديم بطاقات تحتوي على مهام مختلفة من الحياة المهنية والشخصية، ويُطلب من المشاركين ترتيبها حسب الأهمية. الهدف من </w:t>
      </w:r>
      <w:r>
        <w:rPr>
          <w:rFonts w:hint="cs"/>
          <w:rtl/>
        </w:rPr>
        <w:t>النشاط</w:t>
      </w:r>
      <w:r w:rsidRPr="00DD2A38">
        <w:rPr>
          <w:rtl/>
        </w:rPr>
        <w:t xml:space="preserve"> هو مساعدة المشاركين على التفكير في أولوياتهم، التفريق بين المهام الضرورية وغير الضرورية، وفهم كيفية تحقيق توازن صحي بين العمل والحياة.</w:t>
      </w:r>
    </w:p>
    <w:p w:rsidR="007C6591" w:rsidRPr="00261CF8" w:rsidRDefault="007C6591" w:rsidP="00261CF8">
      <w:pPr>
        <w:rPr>
          <w:color w:val="168489"/>
        </w:rPr>
      </w:pPr>
      <w:r w:rsidRPr="00261CF8">
        <w:rPr>
          <w:color w:val="168489"/>
          <w:rtl/>
        </w:rPr>
        <w:t xml:space="preserve">أهداف </w:t>
      </w:r>
      <w:r w:rsidRPr="00261CF8">
        <w:rPr>
          <w:rFonts w:hint="cs"/>
          <w:color w:val="168489"/>
          <w:rtl/>
        </w:rPr>
        <w:t>النشاط</w:t>
      </w:r>
    </w:p>
    <w:p w:rsidR="007C6591" w:rsidRPr="00DD2A38" w:rsidRDefault="007C6591" w:rsidP="00261CF8">
      <w:r w:rsidRPr="00DD2A38">
        <w:rPr>
          <w:rtl/>
        </w:rPr>
        <w:t xml:space="preserve">1. تعزيز الوعي بضرورة ترتيب الأولويات لتحقيق التوازن بين الحياة المهنية والشخصية.  </w:t>
      </w:r>
    </w:p>
    <w:p w:rsidR="007C6591" w:rsidRPr="00DD2A38" w:rsidRDefault="007C6591" w:rsidP="00261CF8">
      <w:r w:rsidRPr="00DD2A38">
        <w:rPr>
          <w:rtl/>
        </w:rPr>
        <w:t xml:space="preserve">2. مساعدة المشاركين على اتخاذ قرارات واضحة بشأن المهام الأكثر أهمية.  </w:t>
      </w:r>
    </w:p>
    <w:p w:rsidR="007C6591" w:rsidRDefault="007C6591" w:rsidP="00261CF8">
      <w:pPr>
        <w:rPr>
          <w:rtl/>
        </w:rPr>
      </w:pPr>
      <w:r w:rsidRPr="00DD2A38">
        <w:rPr>
          <w:rtl/>
        </w:rPr>
        <w:t>3. التعرف على كيفية إدارة الوقت والتركيز على الأنشطة التي تضيف قيمة حقيقية لحياتهم.</w:t>
      </w:r>
    </w:p>
    <w:p w:rsidR="007C6591" w:rsidRPr="00261CF8" w:rsidRDefault="007C6591" w:rsidP="00261CF8">
      <w:pPr>
        <w:rPr>
          <w:color w:val="168489"/>
        </w:rPr>
      </w:pPr>
      <w:r w:rsidRPr="00261CF8">
        <w:rPr>
          <w:color w:val="168489"/>
          <w:rtl/>
        </w:rPr>
        <w:t xml:space="preserve">أدوات </w:t>
      </w:r>
      <w:r w:rsidRPr="00261CF8">
        <w:rPr>
          <w:rFonts w:hint="cs"/>
          <w:color w:val="168489"/>
          <w:rtl/>
        </w:rPr>
        <w:t>النشاط</w:t>
      </w:r>
    </w:p>
    <w:p w:rsidR="007C6591" w:rsidRPr="00DD2A38" w:rsidRDefault="007C6591" w:rsidP="00261CF8">
      <w:r w:rsidRPr="00DD2A38">
        <w:rPr>
          <w:rtl/>
        </w:rPr>
        <w:t xml:space="preserve">- بطاقات ورقية أو عرض رقمي للمهام.  </w:t>
      </w:r>
    </w:p>
    <w:p w:rsidR="007C6591" w:rsidRPr="00DD2A38" w:rsidRDefault="007C6591" w:rsidP="00261CF8">
      <w:r w:rsidRPr="00DD2A38">
        <w:rPr>
          <w:rtl/>
        </w:rPr>
        <w:t xml:space="preserve">- طاولة عمل لكل مجموعة.  </w:t>
      </w:r>
    </w:p>
    <w:p w:rsidR="007C6591" w:rsidRPr="00DD2A38" w:rsidRDefault="007C6591" w:rsidP="00261CF8">
      <w:r w:rsidRPr="00DD2A38">
        <w:rPr>
          <w:rtl/>
        </w:rPr>
        <w:t xml:space="preserve">- أوراق وأقلام لتدوين الملاحظات.  </w:t>
      </w:r>
    </w:p>
    <w:p w:rsidR="007C6591" w:rsidRPr="00261CF8" w:rsidRDefault="007C6591" w:rsidP="00261CF8">
      <w:pPr>
        <w:rPr>
          <w:color w:val="168489"/>
        </w:rPr>
      </w:pPr>
      <w:r w:rsidRPr="00261CF8">
        <w:rPr>
          <w:color w:val="168489"/>
          <w:rtl/>
        </w:rPr>
        <w:t xml:space="preserve">  الخطوات التفصيلية </w:t>
      </w:r>
      <w:r w:rsidRPr="00261CF8">
        <w:rPr>
          <w:rFonts w:hint="cs"/>
          <w:color w:val="168489"/>
          <w:rtl/>
        </w:rPr>
        <w:t>للنشاط</w:t>
      </w:r>
    </w:p>
    <w:p w:rsidR="007C6591" w:rsidRPr="00261CF8" w:rsidRDefault="007C6591" w:rsidP="00261CF8">
      <w:pPr>
        <w:rPr>
          <w:b/>
          <w:bCs/>
        </w:rPr>
      </w:pPr>
      <w:r w:rsidRPr="00261CF8">
        <w:rPr>
          <w:b/>
          <w:bCs/>
          <w:rtl/>
        </w:rPr>
        <w:t>1. التحضير (5 دقائق):</w:t>
      </w:r>
    </w:p>
    <w:p w:rsidR="007C6591" w:rsidRPr="00DD2A38" w:rsidRDefault="007C6591" w:rsidP="00261CF8">
      <w:r w:rsidRPr="00DD2A38">
        <w:rPr>
          <w:rtl/>
        </w:rPr>
        <w:t>- يقوم المدرب بإعداد</w:t>
      </w:r>
      <w:r>
        <w:rPr>
          <w:rFonts w:hint="cs"/>
          <w:rtl/>
        </w:rPr>
        <w:t xml:space="preserve"> </w:t>
      </w:r>
      <w:r w:rsidRPr="00DD2A38">
        <w:rPr>
          <w:rtl/>
        </w:rPr>
        <w:t xml:space="preserve">بطاقات تحتوي على مهام مختلفة من الجوانب المهنية والشخصية.  </w:t>
      </w:r>
    </w:p>
    <w:p w:rsidR="007C6591" w:rsidRPr="00DD2A38" w:rsidRDefault="007C6591" w:rsidP="00261CF8">
      <w:r w:rsidRPr="00DD2A38">
        <w:rPr>
          <w:rtl/>
        </w:rPr>
        <w:t xml:space="preserve">- أمثلة على المهام:  </w:t>
      </w:r>
    </w:p>
    <w:p w:rsidR="007C6591" w:rsidRPr="00DD2A38" w:rsidRDefault="007C6591" w:rsidP="00261CF8">
      <w:r w:rsidRPr="00DD2A38">
        <w:rPr>
          <w:rtl/>
        </w:rPr>
        <w:t xml:space="preserve">  - تقديم تقرير مهم للعمل.  </w:t>
      </w:r>
    </w:p>
    <w:p w:rsidR="007C6591" w:rsidRPr="00DD2A38" w:rsidRDefault="007C6591" w:rsidP="00261CF8">
      <w:r w:rsidRPr="00DD2A38">
        <w:rPr>
          <w:rtl/>
        </w:rPr>
        <w:t xml:space="preserve">  - حضور اجتماع طارئ.  </w:t>
      </w:r>
    </w:p>
    <w:p w:rsidR="007C6591" w:rsidRPr="00DD2A38" w:rsidRDefault="007C6591" w:rsidP="00261CF8">
      <w:r w:rsidRPr="00DD2A38">
        <w:rPr>
          <w:rtl/>
        </w:rPr>
        <w:t xml:space="preserve">  - قضاء وقت مع العائلة.  </w:t>
      </w:r>
    </w:p>
    <w:p w:rsidR="007C6591" w:rsidRPr="00DD2A38" w:rsidRDefault="007C6591" w:rsidP="00261CF8">
      <w:r w:rsidRPr="00DD2A38">
        <w:rPr>
          <w:rtl/>
        </w:rPr>
        <w:lastRenderedPageBreak/>
        <w:t xml:space="preserve">  - ممارسة الرياضة.  </w:t>
      </w:r>
    </w:p>
    <w:p w:rsidR="007C6591" w:rsidRPr="00DD2A38" w:rsidRDefault="007C6591" w:rsidP="00261CF8">
      <w:r w:rsidRPr="00DD2A38">
        <w:rPr>
          <w:rtl/>
        </w:rPr>
        <w:t xml:space="preserve">  - الرد على بريد إلكتروني غير عاجل.  </w:t>
      </w:r>
    </w:p>
    <w:p w:rsidR="007C6591" w:rsidRPr="00DD2A38" w:rsidRDefault="007C6591" w:rsidP="00261CF8">
      <w:r w:rsidRPr="00DD2A38">
        <w:rPr>
          <w:rtl/>
        </w:rPr>
        <w:t xml:space="preserve">  - تخصيص وقت لهواية شخصية.  </w:t>
      </w:r>
    </w:p>
    <w:p w:rsidR="007C6591" w:rsidRPr="00DD2A38" w:rsidRDefault="007C6591" w:rsidP="00261CF8">
      <w:r w:rsidRPr="00DD2A38">
        <w:rPr>
          <w:rtl/>
        </w:rPr>
        <w:t xml:space="preserve">  - تحضير وجبة صحية.  </w:t>
      </w:r>
    </w:p>
    <w:p w:rsidR="007C6591" w:rsidRPr="00DD2A38" w:rsidRDefault="007C6591" w:rsidP="00261CF8">
      <w:r w:rsidRPr="00DD2A38">
        <w:rPr>
          <w:rtl/>
        </w:rPr>
        <w:t xml:space="preserve">  - الاسترخاء ومشاهدة التلفاز.  </w:t>
      </w:r>
    </w:p>
    <w:p w:rsidR="007C6591" w:rsidRPr="00DD2A38" w:rsidRDefault="007C6591" w:rsidP="00261CF8">
      <w:r w:rsidRPr="00DD2A38">
        <w:rPr>
          <w:rtl/>
        </w:rPr>
        <w:t xml:space="preserve">  - مراجعة أهداف العمل.  </w:t>
      </w:r>
    </w:p>
    <w:p w:rsidR="007C6591" w:rsidRPr="00DD2A38" w:rsidRDefault="007C6591" w:rsidP="00261CF8">
      <w:r w:rsidRPr="00DD2A38">
        <w:rPr>
          <w:rtl/>
        </w:rPr>
        <w:t xml:space="preserve">  - الذهاب في نزهة مع الأصدقاء.  </w:t>
      </w:r>
    </w:p>
    <w:p w:rsidR="007C6591" w:rsidRPr="00DD2A38" w:rsidRDefault="007C6591" w:rsidP="00261CF8">
      <w:r w:rsidRPr="00DD2A38">
        <w:rPr>
          <w:rtl/>
        </w:rPr>
        <w:t>- يمكن كتابة المهام على بطاقات ورقية أو عرضها رقميا</w:t>
      </w:r>
      <w:r>
        <w:rPr>
          <w:rFonts w:hint="cs"/>
          <w:rtl/>
        </w:rPr>
        <w:t>ً</w:t>
      </w:r>
      <w:r w:rsidRPr="00DD2A38">
        <w:rPr>
          <w:rtl/>
        </w:rPr>
        <w:t xml:space="preserve">.  </w:t>
      </w:r>
    </w:p>
    <w:p w:rsidR="007C6591" w:rsidRPr="00261CF8" w:rsidRDefault="007C6591" w:rsidP="00261CF8">
      <w:pPr>
        <w:rPr>
          <w:b/>
          <w:bCs/>
        </w:rPr>
      </w:pPr>
      <w:r w:rsidRPr="00261CF8">
        <w:rPr>
          <w:b/>
          <w:bCs/>
          <w:rtl/>
        </w:rPr>
        <w:t>2. تقسيم المشاركين إلى مجموعات (5 دقائق):</w:t>
      </w:r>
    </w:p>
    <w:p w:rsidR="007C6591" w:rsidRPr="00DD2A38" w:rsidRDefault="007C6591" w:rsidP="00261CF8">
      <w:r w:rsidRPr="00DD2A38">
        <w:rPr>
          <w:rtl/>
        </w:rPr>
        <w:t xml:space="preserve">- يتم تقسيم المشاركين إلى مجموعات صغيرة (3-4 أشخاص لكل مجموعة).  </w:t>
      </w:r>
    </w:p>
    <w:p w:rsidR="007C6591" w:rsidRPr="00DD2A38" w:rsidRDefault="007C6591" w:rsidP="00261CF8">
      <w:r w:rsidRPr="00DD2A38">
        <w:rPr>
          <w:rtl/>
        </w:rPr>
        <w:t xml:space="preserve">- تُوزع البطاقات على كل مجموعة بشكل عشوائي.  </w:t>
      </w:r>
    </w:p>
    <w:p w:rsidR="007C6591" w:rsidRPr="00261CF8" w:rsidRDefault="007C6591" w:rsidP="00261CF8">
      <w:pPr>
        <w:rPr>
          <w:b/>
          <w:bCs/>
        </w:rPr>
      </w:pPr>
      <w:r w:rsidRPr="00261CF8">
        <w:rPr>
          <w:b/>
          <w:bCs/>
          <w:rtl/>
        </w:rPr>
        <w:t>3. ترتيب الأولويات (10 دقائق):</w:t>
      </w:r>
    </w:p>
    <w:p w:rsidR="007C6591" w:rsidRPr="00DD2A38" w:rsidRDefault="007C6591" w:rsidP="00261CF8">
      <w:r w:rsidRPr="00DD2A38">
        <w:rPr>
          <w:rtl/>
        </w:rPr>
        <w:t xml:space="preserve">- يُطلب من كل مجموعة ترتيب البطاقات بناءً على الأولوية من الأكثر أهمية إلى الأقل أهمية.  </w:t>
      </w:r>
    </w:p>
    <w:p w:rsidR="007C6591" w:rsidRPr="00DD2A38" w:rsidRDefault="007C6591" w:rsidP="00261CF8">
      <w:r w:rsidRPr="00DD2A38">
        <w:rPr>
          <w:rtl/>
        </w:rPr>
        <w:t xml:space="preserve">- يجب أن تتفق المجموعة على الترتيب النهائي، مع مناقشة سبب اختيارهم لكل ترتيب.  </w:t>
      </w:r>
    </w:p>
    <w:p w:rsidR="007C6591" w:rsidRPr="00DD2A38" w:rsidRDefault="007C6591" w:rsidP="00261CF8">
      <w:r w:rsidRPr="00DD2A38">
        <w:rPr>
          <w:rtl/>
        </w:rPr>
        <w:t xml:space="preserve">- يمكن استخدام المعايير التالية لتحديد الأولوية:  </w:t>
      </w:r>
    </w:p>
    <w:p w:rsidR="007C6591" w:rsidRPr="00DD2A38" w:rsidRDefault="007C6591" w:rsidP="00261CF8">
      <w:r w:rsidRPr="00DD2A38">
        <w:rPr>
          <w:rtl/>
        </w:rPr>
        <w:t xml:space="preserve">  - مدى أهمية المهمة وتأثيرها.  </w:t>
      </w:r>
    </w:p>
    <w:p w:rsidR="007C6591" w:rsidRPr="00DD2A38" w:rsidRDefault="007C6591" w:rsidP="00261CF8">
      <w:r w:rsidRPr="00DD2A38">
        <w:rPr>
          <w:rtl/>
        </w:rPr>
        <w:t xml:space="preserve">  - مدى إلحاح المهمة.  </w:t>
      </w:r>
    </w:p>
    <w:p w:rsidR="007C6591" w:rsidRPr="00DD2A38" w:rsidRDefault="007C6591" w:rsidP="00261CF8">
      <w:r w:rsidRPr="00DD2A38">
        <w:rPr>
          <w:rtl/>
        </w:rPr>
        <w:t xml:space="preserve">  - توافق المهمة مع الأهداف الشخصية أو المهنية.  </w:t>
      </w:r>
    </w:p>
    <w:p w:rsidR="007C6591" w:rsidRPr="00261CF8" w:rsidRDefault="007C6591" w:rsidP="00261CF8">
      <w:pPr>
        <w:rPr>
          <w:b/>
          <w:bCs/>
        </w:rPr>
      </w:pPr>
      <w:r w:rsidRPr="00261CF8">
        <w:rPr>
          <w:b/>
          <w:bCs/>
          <w:rtl/>
        </w:rPr>
        <w:t>4. مناقشة النتائج داخل المجموعات (10 دقائق):</w:t>
      </w:r>
    </w:p>
    <w:p w:rsidR="007C6591" w:rsidRPr="00DD2A38" w:rsidRDefault="007C6591" w:rsidP="00261CF8">
      <w:r w:rsidRPr="00DD2A38">
        <w:rPr>
          <w:rtl/>
        </w:rPr>
        <w:t xml:space="preserve">- بعد ترتيب البطاقات، تناقش كل مجموعة:  </w:t>
      </w:r>
    </w:p>
    <w:p w:rsidR="007C6591" w:rsidRPr="00DD2A38" w:rsidRDefault="007C6591" w:rsidP="00261CF8">
      <w:r w:rsidRPr="00DD2A38">
        <w:rPr>
          <w:rtl/>
        </w:rPr>
        <w:t xml:space="preserve">  - لماذا اختاروا هذا الترتيب؟  </w:t>
      </w:r>
    </w:p>
    <w:p w:rsidR="007C6591" w:rsidRPr="00DD2A38" w:rsidRDefault="007C6591" w:rsidP="00261CF8">
      <w:r w:rsidRPr="00DD2A38">
        <w:rPr>
          <w:rtl/>
        </w:rPr>
        <w:t xml:space="preserve">  - هل كانت هناك اختلافات في وجهات النظر داخل المجموعة؟  </w:t>
      </w:r>
    </w:p>
    <w:p w:rsidR="007C6591" w:rsidRPr="00DD2A38" w:rsidRDefault="007C6591" w:rsidP="00261CF8">
      <w:r w:rsidRPr="00DD2A38">
        <w:rPr>
          <w:rtl/>
        </w:rPr>
        <w:t xml:space="preserve">  - كيف يمكنهم تطبيق هذا التفكير في حياتهم اليومية؟  </w:t>
      </w:r>
    </w:p>
    <w:p w:rsidR="007C6591" w:rsidRPr="00261CF8" w:rsidRDefault="007C6591" w:rsidP="00261CF8">
      <w:pPr>
        <w:rPr>
          <w:b/>
          <w:bCs/>
        </w:rPr>
      </w:pPr>
      <w:r w:rsidRPr="00261CF8">
        <w:rPr>
          <w:b/>
          <w:bCs/>
          <w:rtl/>
        </w:rPr>
        <w:t>5. المناقشة الجماعية (10 دقائق):</w:t>
      </w:r>
    </w:p>
    <w:p w:rsidR="007C6591" w:rsidRPr="00DD2A38" w:rsidRDefault="007C6591" w:rsidP="00261CF8">
      <w:r w:rsidRPr="00DD2A38">
        <w:rPr>
          <w:rtl/>
        </w:rPr>
        <w:t xml:space="preserve">- يجتمع الجميع لمشاركة نتائج مجموعاتهم.  </w:t>
      </w:r>
    </w:p>
    <w:p w:rsidR="007C6591" w:rsidRPr="00DD2A38" w:rsidRDefault="007C6591" w:rsidP="00261CF8">
      <w:r w:rsidRPr="00DD2A38">
        <w:rPr>
          <w:rtl/>
        </w:rPr>
        <w:lastRenderedPageBreak/>
        <w:t xml:space="preserve">- يطلب المدرب من كل مجموعة تقديم:  </w:t>
      </w:r>
    </w:p>
    <w:p w:rsidR="007C6591" w:rsidRPr="00DD2A38" w:rsidRDefault="007C6591" w:rsidP="00261CF8">
      <w:r w:rsidRPr="00DD2A38">
        <w:rPr>
          <w:rtl/>
        </w:rPr>
        <w:t xml:space="preserve">  - قائمة المهام الأكثر أهمية لديهم.  </w:t>
      </w:r>
    </w:p>
    <w:p w:rsidR="007C6591" w:rsidRPr="00DD2A38" w:rsidRDefault="007C6591" w:rsidP="00261CF8">
      <w:r w:rsidRPr="00DD2A38">
        <w:rPr>
          <w:rtl/>
        </w:rPr>
        <w:t xml:space="preserve">  - أهم الملاحظات التي خرجوا بها من النقاش.  </w:t>
      </w:r>
    </w:p>
    <w:p w:rsidR="007C6591" w:rsidRPr="00DD2A38" w:rsidRDefault="007C6591" w:rsidP="00261CF8">
      <w:r w:rsidRPr="00DD2A38">
        <w:rPr>
          <w:rtl/>
        </w:rPr>
        <w:t xml:space="preserve">  - العقبات التي قد تواجههم عند ترتيب الأولويات في الواقع.  </w:t>
      </w:r>
    </w:p>
    <w:p w:rsidR="007C6591" w:rsidRPr="00261CF8" w:rsidRDefault="007C6591" w:rsidP="00261CF8">
      <w:pPr>
        <w:rPr>
          <w:b/>
          <w:bCs/>
        </w:rPr>
      </w:pPr>
      <w:r w:rsidRPr="00261CF8">
        <w:rPr>
          <w:b/>
          <w:bCs/>
          <w:rtl/>
        </w:rPr>
        <w:t>6. استخلاص الدروس والنصائح (5 دقائق):</w:t>
      </w:r>
    </w:p>
    <w:p w:rsidR="007C6591" w:rsidRPr="00DD2A38" w:rsidRDefault="007C6591" w:rsidP="00261CF8">
      <w:r w:rsidRPr="00DD2A38">
        <w:rPr>
          <w:rtl/>
        </w:rPr>
        <w:t xml:space="preserve">- يقدم المدرب نصائح حول ترتيب الأولويات، مثل:  </w:t>
      </w:r>
    </w:p>
    <w:p w:rsidR="007C6591" w:rsidRPr="00DD2A38" w:rsidRDefault="007C6591" w:rsidP="00261CF8">
      <w:r w:rsidRPr="00DD2A38">
        <w:rPr>
          <w:rtl/>
        </w:rPr>
        <w:t xml:space="preserve">  - استخدام</w:t>
      </w:r>
      <w:r>
        <w:rPr>
          <w:rFonts w:hint="cs"/>
          <w:rtl/>
        </w:rPr>
        <w:t xml:space="preserve"> </w:t>
      </w:r>
      <w:r w:rsidRPr="00DD2A38">
        <w:rPr>
          <w:rtl/>
        </w:rPr>
        <w:t xml:space="preserve">مصفوفة أيزنهاور (عاجل/غير عاجل – مهم/غير مهم):  </w:t>
      </w:r>
    </w:p>
    <w:p w:rsidR="007C6591" w:rsidRPr="00DD2A38" w:rsidRDefault="007C6591" w:rsidP="00261CF8">
      <w:r w:rsidRPr="00DD2A38">
        <w:rPr>
          <w:rtl/>
        </w:rPr>
        <w:t xml:space="preserve">  - التركيز على الأنشطة التي تُضيف قيمة حقيقية لحياتك.  </w:t>
      </w:r>
    </w:p>
    <w:p w:rsidR="007C6591" w:rsidRPr="00DD2A38" w:rsidRDefault="007C6591" w:rsidP="00261CF8">
      <w:r w:rsidRPr="00DD2A38">
        <w:rPr>
          <w:rtl/>
        </w:rPr>
        <w:t xml:space="preserve">  - تعلم التفويض أو تقليل المهام غير الضرورية.  </w:t>
      </w:r>
    </w:p>
    <w:p w:rsidR="007C6591" w:rsidRPr="00261CF8" w:rsidRDefault="007C6591" w:rsidP="00261CF8">
      <w:pPr>
        <w:rPr>
          <w:color w:val="168489"/>
        </w:rPr>
      </w:pPr>
      <w:r w:rsidRPr="00261CF8">
        <w:rPr>
          <w:color w:val="168489"/>
          <w:rtl/>
        </w:rPr>
        <w:t>النقاط الختامية</w:t>
      </w:r>
    </w:p>
    <w:p w:rsidR="007C6591" w:rsidRPr="00DD2A38" w:rsidRDefault="007C6591" w:rsidP="00261CF8">
      <w:r w:rsidRPr="00DD2A38">
        <w:rPr>
          <w:rtl/>
        </w:rPr>
        <w:t xml:space="preserve">- يُختتم </w:t>
      </w:r>
      <w:r>
        <w:rPr>
          <w:rFonts w:hint="cs"/>
          <w:rtl/>
        </w:rPr>
        <w:t>النشاط</w:t>
      </w:r>
      <w:r w:rsidRPr="00DD2A38">
        <w:rPr>
          <w:rtl/>
        </w:rPr>
        <w:t xml:space="preserve"> بالتأكيد على أهمية مراجعة الأولويات بانتظام، حيث يمكن أن تتغير حسب الظروف.  </w:t>
      </w:r>
    </w:p>
    <w:p w:rsidR="007C6591" w:rsidRDefault="007C6591" w:rsidP="00261CF8">
      <w:r w:rsidRPr="00DD2A38">
        <w:rPr>
          <w:rtl/>
        </w:rPr>
        <w:t xml:space="preserve">- يُشجع المشاركون على تطبيق هذه المهارة في حياتهم اليومية لتحسين التوازن بين العمل والحياة الشخصية.  </w:t>
      </w:r>
    </w:p>
    <w:p w:rsidR="00261CF8" w:rsidRDefault="00261CF8" w:rsidP="00261CF8"/>
    <w:p w:rsidR="00261CF8" w:rsidRDefault="00261CF8" w:rsidP="00261CF8"/>
    <w:p w:rsidR="00261CF8" w:rsidRDefault="00261CF8" w:rsidP="00261CF8"/>
    <w:p w:rsidR="00261CF8" w:rsidRDefault="00261CF8" w:rsidP="00261CF8">
      <w:pPr>
        <w:jc w:val="center"/>
        <w:rPr>
          <w:rtl/>
        </w:rPr>
      </w:pPr>
      <w:r w:rsidRPr="00717B5A">
        <w:rPr>
          <w:noProof/>
        </w:rPr>
        <w:drawing>
          <wp:inline distT="0" distB="0" distL="0" distR="0" wp14:anchorId="3FE3128F" wp14:editId="555450AE">
            <wp:extent cx="1543520" cy="1435831"/>
            <wp:effectExtent l="0" t="0" r="0" b="0"/>
            <wp:docPr id="1608692901" name="Picture 1608692901"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50654" cy="1442467"/>
                    </a:xfrm>
                    <a:prstGeom prst="rect">
                      <a:avLst/>
                    </a:prstGeom>
                    <a:noFill/>
                  </pic:spPr>
                </pic:pic>
              </a:graphicData>
            </a:graphic>
          </wp:inline>
        </w:drawing>
      </w:r>
    </w:p>
    <w:p w:rsidR="003F41BB" w:rsidRDefault="003F41BB" w:rsidP="007C6591">
      <w:pPr>
        <w:rPr>
          <w:rtl/>
        </w:rPr>
      </w:pPr>
    </w:p>
    <w:p w:rsidR="003F41BB" w:rsidRDefault="003F41BB">
      <w:pPr>
        <w:bidi w:val="0"/>
        <w:spacing w:after="160" w:line="259" w:lineRule="auto"/>
        <w:jc w:val="left"/>
        <w:rPr>
          <w:rtl/>
        </w:rPr>
      </w:pPr>
      <w:r>
        <w:rPr>
          <w:rtl/>
        </w:rPr>
        <w:br w:type="page"/>
      </w:r>
    </w:p>
    <w:p w:rsidR="00AA0F2A" w:rsidRDefault="00AA0F2A" w:rsidP="00227842">
      <w:pPr>
        <w:jc w:val="center"/>
        <w:rPr>
          <w:rtl/>
        </w:rPr>
        <w:sectPr w:rsidR="00AA0F2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2B0A8D90" wp14:editId="4EE5A1AE">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5A787E48" wp14:editId="5B91637A">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3A2188F" wp14:editId="2C950C9A">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7C6591" w:rsidRPr="007C6591" w:rsidRDefault="007C6591" w:rsidP="007C6591">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hint="cs"/>
                <w:color w:val="0D0D0D" w:themeColor="text1" w:themeTint="F2"/>
                <w:sz w:val="32"/>
                <w:szCs w:val="32"/>
                <w:rtl/>
                <w:lang w:bidi="ar-EG"/>
              </w:rPr>
              <w:t>مشاهدة فيديو تدريبي.</w:t>
            </w:r>
          </w:p>
          <w:p w:rsidR="007C6591" w:rsidRPr="007C6591" w:rsidRDefault="007C6591" w:rsidP="007C6591">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خصائص بيئة العمل الداعمة للصحة النفسية.  </w:t>
            </w:r>
          </w:p>
          <w:p w:rsidR="007C6591" w:rsidRPr="007C6591" w:rsidRDefault="007C6591" w:rsidP="007C6591">
            <w:pPr>
              <w:pStyle w:val="ListParagraph"/>
              <w:numPr>
                <w:ilvl w:val="0"/>
                <w:numId w:val="8"/>
              </w:numPr>
              <w:spacing w:after="0" w:line="36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دور القيادة في تعزيز الصحة النفسية للموظفين.  </w:t>
            </w:r>
          </w:p>
          <w:p w:rsidR="00F01FA2" w:rsidRPr="007C6591" w:rsidRDefault="007C6591" w:rsidP="007C6591">
            <w:pPr>
              <w:pStyle w:val="ListParagraph"/>
              <w:numPr>
                <w:ilvl w:val="0"/>
                <w:numId w:val="8"/>
              </w:numPr>
              <w:spacing w:after="0" w:line="360" w:lineRule="auto"/>
              <w:jc w:val="lowKashida"/>
              <w:rPr>
                <w:rFonts w:ascii="Sakkal Majalla" w:hAnsi="Sakkal Majalla" w:cs="Sakkal Majalla"/>
                <w:sz w:val="32"/>
                <w:szCs w:val="32"/>
                <w:rtl/>
              </w:rPr>
            </w:pPr>
            <w:r w:rsidRPr="007C6591">
              <w:rPr>
                <w:rFonts w:ascii="Adobe Arabic" w:eastAsia="Calibri" w:hAnsi="Adobe Arabic" w:cs="Adobe Arabic"/>
                <w:color w:val="0D0D0D" w:themeColor="text1" w:themeTint="F2"/>
                <w:sz w:val="32"/>
                <w:szCs w:val="32"/>
                <w:rtl/>
                <w:lang w:bidi="ar-EG"/>
              </w:rPr>
              <w:t>أهمية التواصل الإيجابي داخل الفريق.</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9520" behindDoc="0" locked="0" layoutInCell="1" allowOverlap="1" wp14:anchorId="6D114416" wp14:editId="42FC5263">
                <wp:simplePos x="0" y="0"/>
                <wp:positionH relativeFrom="column">
                  <wp:posOffset>130629</wp:posOffset>
                </wp:positionH>
                <wp:positionV relativeFrom="paragraph">
                  <wp:posOffset>-463138</wp:posOffset>
                </wp:positionV>
                <wp:extent cx="6352560" cy="6899563"/>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352560" cy="6899563"/>
                          <a:chOff x="0" y="0"/>
                          <a:chExt cx="6352560" cy="6899563"/>
                        </a:xfrm>
                      </wpg:grpSpPr>
                      <wpg:grpSp>
                        <wpg:cNvPr id="1451488624" name="Group 1451488624"/>
                        <wpg:cNvGrpSpPr/>
                        <wpg:grpSpPr>
                          <a:xfrm>
                            <a:off x="161925" y="2571750"/>
                            <a:ext cx="5425866" cy="4327813"/>
                            <a:chOff x="-2" y="0"/>
                            <a:chExt cx="5425938" cy="4328120"/>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68"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69"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3144840" y="874304"/>
                              <a:ext cx="2281096" cy="3288056"/>
                            </a:xfrm>
                            <a:prstGeom prst="rect">
                              <a:avLst/>
                            </a:prstGeom>
                            <a:noFill/>
                            <a:ln w="6350">
                              <a:noFill/>
                            </a:ln>
                          </wps:spPr>
                          <wps:txbx>
                            <w:txbxContent>
                              <w:p w:rsidR="00854AF2" w:rsidRPr="002C04B9" w:rsidRDefault="00854AF2"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تحديد </w:t>
                                </w: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9625" y="874482"/>
                              <a:ext cx="2216426" cy="3453638"/>
                            </a:xfrm>
                            <a:prstGeom prst="rect">
                              <a:avLst/>
                            </a:prstGeom>
                            <a:noFill/>
                            <a:ln w="6350">
                              <a:noFill/>
                            </a:ln>
                          </wps:spPr>
                          <wps:txbx>
                            <w:txbxContent>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مواصفات بيئة العمل المثالية</w:t>
                                </w:r>
                                <w:r w:rsidRPr="007C6591">
                                  <w:rPr>
                                    <w:rFonts w:ascii="Adobe Arabic" w:eastAsia="GE Dinar One" w:hAnsi="Adobe Arabic" w:cs="Adobe Arabic" w:hint="cs"/>
                                    <w:color w:val="000000"/>
                                    <w:kern w:val="24"/>
                                    <w:sz w:val="36"/>
                                    <w:szCs w:val="36"/>
                                    <w:rtl/>
                                    <w:lang w:bidi="ar-SY"/>
                                  </w:rPr>
                                  <w:t>".</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لعبة التواصل</w:t>
                                </w:r>
                                <w:r w:rsidRPr="007C6591">
                                  <w:rPr>
                                    <w:rFonts w:ascii="Adobe Arabic" w:eastAsia="GE Dinar One" w:hAnsi="Adobe Arabic" w:cs="Adobe Arabic" w:hint="cs"/>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971"/>
                              <a:ext cx="4567555" cy="536575"/>
                            </a:xfrm>
                            <a:prstGeom prst="rect">
                              <a:avLst/>
                            </a:prstGeom>
                            <a:noFill/>
                          </wps:spPr>
                          <wps:txbx>
                            <w:txbxContent>
                              <w:p w:rsidR="00F01FA2" w:rsidRPr="00F01FA2" w:rsidRDefault="007C6591" w:rsidP="00AC742E">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بناء بيئة عمل إيجابية وصحية</w:t>
                                </w:r>
                              </w:p>
                            </w:txbxContent>
                          </wps:txbx>
                          <wps:bodyPr wrap="square" rtlCol="0">
                            <a:spAutoFit/>
                          </wps:bodyPr>
                        </wps:wsp>
                      </wpg:grpSp>
                    </wpg:wgp>
                  </a:graphicData>
                </a:graphic>
                <wp14:sizeRelV relativeFrom="margin">
                  <wp14:pctHeight>0</wp14:pctHeight>
                </wp14:sizeRelV>
              </wp:anchor>
            </w:drawing>
          </mc:Choice>
          <mc:Fallback>
            <w:pict>
              <v:group id="Group 1451488623" o:spid="_x0000_s2966" style="position:absolute;left:0;text-align:left;margin-left:10.3pt;margin-top:-36.45pt;width:500.2pt;height:543.25pt;z-index:252779520;mso-position-horizontal-relative:text;mso-position-vertical-relative:text;mso-height-relative:margin" coordsize="63525,68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">
                <v:group id="Group 1451488624" o:spid="_x0000_s2967" style="position:absolute;left:1619;top:25717;width:54258;height:43278" coordorigin="" coordsize="54259,43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wpRsgAAADjAAAADwAAAGRycy9kb3ducmV2LnhtbERPzWrCQBC+F/oOywje&#10;6iYaJURXEWlLDyJUC+JtyI5JMDsbstskvn23IHic739Wm8HUoqPWVZYVxJMIBHFudcWFgp/Tx1sK&#10;wnlkjbVlUnAnB5v168sKM217/qbu6AsRQthlqKD0vsmkdHlJBt3ENsSBu9rWoA9nW0jdYh/CTS2n&#10;UbSQBisODSU2tCspvx1/jYLPHvvtLH7v9rfr7n45zQ/nfUxKjUfDdgnC0+Cf4of7S4f5yTxO0n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DsKUbIAAAA&#10;4wAAAA8AAAAAAAAAAAAAAAAAqgIAAGRycy9kb3ducmV2LnhtbFBLBQYAAAAABAAEAPoAAACfAwAA&#10;AAA=&#10;">
                  <v:group id="Group 25" o:spid="_x0000_s2968"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gjN3IAAAA&#10;4wAAAA8AAAAAAAAAAAAAAAAAqgIAAGRycy9kb3ducmV2LnhtbFBLBQYAAAAABAAEAPoAAACfAwAA&#10;AAA=&#10;">
                    <v:group id="Group 1451488626" o:spid="_x0000_s2969"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9yEqrIAAAA&#10;4wAAAA8AAAAAAAAAAAAAAAAAqgIAAGRycy9kb3ducmV2LnhtbFBLBQYAAAAABAAEAPoAAACfAwAA&#10;AAA=&#10;">
                      <v:oval id="Oval 1451488627" o:spid="_x0000_s2970"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LPcgA&#10;AADjAAAADwAAAGRycy9kb3ducmV2LnhtbERPX2vCMBB/H/gdwgl7m6ld50o1igiyMdzDrPh8NGdb&#10;bC4lyWr99stgsMf7/b/VZjSdGMj51rKC+SwBQVxZ3XKt4FTun3IQPiBr7CyTgjt52KwnDysstL3x&#10;Fw3HUIsYwr5ABU0IfSGlrxoy6Ge2J47cxTqDIZ6ultrhLYabTqZJspAGW44NDfa0a6i6Hr+NgoN5&#10;Ls9D5t7u/elwvn4487kvU6Uep+N2CSLQGP7Ff+53HednL/MszxfpK/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tks9yAAAAOMAAAAPAAAAAAAAAAAAAAAAAJgCAABk&#10;cnMvZG93bnJldi54bWxQSwUGAAAAAAQABAD1AAAAjQMAAAAA&#10;" fillcolor="#168489" stroked="f" strokeweight="1pt">
                        <v:fill opacity="49087f"/>
                        <v:stroke joinstyle="miter"/>
                      </v:oval>
                      <v:shape id="Picture 1451488628" o:spid="_x0000_s2971"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GfTrLAAAA4wAAAA8AAABkcnMvZG93bnJldi54bWxEj0FrwzAMhe+D/QejwW6r05CVkNUtpVDY&#10;oTCa9dKbiLUkbWyH2HXd/vrpMNhRek/vfVqukxlEpMn3ziqYzzIQZBune9sqOH7v3koQPqDVODhL&#10;Cu7kYb16flpipd3NHijWoRUcYn2FCroQxkpK33Rk0M/cSJa1HzcZDDxOrdQT3jjcDDLPsoU02Ftu&#10;6HCkbUfNpb4aBV8Rjz6rC71N+1PaHOI5j/uHUq8vafMBIlAK/+a/60/N+MX7vCjLRc7Q/BMvQK5+&#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3xn06ywAAAOMAAAAPAAAAAAAA&#10;AAAAAAAAAJ8CAABkcnMvZG93bnJldi54bWxQSwUGAAAAAAQABAD3AAAAlwMAAAAA&#10;">
                        <v:imagedata r:id="rId54" o:title="Target " gain="19661f" blacklevel="22938f"/>
                      </v:shape>
                    </v:group>
                    <v:shape id="TextBox 34" o:spid="_x0000_s2972"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vqcYA&#10;AADjAAAADwAAAGRycy9kb3ducmV2LnhtbERPzUrDQBC+C32HZQre7CalLTF2W0pV6MGLNd6H7JgN&#10;ZmdDdtqkb+8Kgsf5/me7n3ynrjTENrCBfJGBIq6DbbkxUH28PhSgoiBb7AKTgRtF2O9md1ssbRj5&#10;na5naVQK4ViiASfSl1rH2pHHuAg9ceK+wuBR0jk02g44pnDf6WWWbbTHllODw56Ojurv88UbELGH&#10;/Fa9+Hj6nN6eR5fVa6yMuZ9PhydQQpP8i//cJ5vmr9b5qig2y0f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6vqcYAAADjAAAADwAAAAAAAAAAAAAAAACYAgAAZHJz&#10;L2Rvd25yZXYueG1sUEsFBgAAAAAEAAQA9QAAAIs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70"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2973"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aDrmY&#10;zAAAAOMAAAAPAAAAAAAAAAAAAAAAAKoCAABkcnMvZG93bnJldi54bWxQSwUGAAAAAAQABAD6AAAA&#10;owMAAAAA&#10;">
                    <v:oval id="Oval 1451488631" o:spid="_x0000_s2974"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rgD8cA&#10;AADjAAAADwAAAGRycy9kb3ducmV2LnhtbERPX2vCMBB/H/gdwgl7m2m1k9IZRQayMdzDrPh8NGdb&#10;bC4lyWr99stA8PF+/2+1GU0nBnK+tawgnSUgiCurW64VHMvdSw7CB2SNnWVScCMPm/XkaYWFtlf+&#10;oeEQahFD2BeooAmhL6T0VUMG/cz2xJE7W2cwxNPVUju8xnDTyXmSLKXBlmNDgz29N1RdDr9Gwd4s&#10;ytOQuY9bf9yfLl/OfO/KuVLP03H7BiLQGB7iu/tTx/nZa5rl+XKRwv9PEQC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K4A/HAAAA4wAAAA8AAAAAAAAAAAAAAAAAmAIAAGRy&#10;cy9kb3ducmV2LnhtbFBLBQYAAAAABAAEAPUAAACMAwAAAAA=&#10;" fillcolor="#168489" stroked="f" strokeweight="1pt">
                      <v:fill opacity="49087f"/>
                      <v:stroke joinstyle="miter"/>
                    </v:oval>
                    <v:shape id="TextBox 34" o:spid="_x0000_s2975"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OrBcUA&#10;AADjAAAADwAAAGRycy9kb3ducmV2LnhtbERPS0vDQBC+C/6HZYTe7CZ9EWK3pWgLPXixxvuQHbPB&#10;7GzIjk36711B8Djfe7b7yXfqSkNsAxvI5xko4jrYlhsD1fvpsQAVBdliF5gM3CjCfnd/t8XShpHf&#10;6HqRRqUQjiUacCJ9qXWsHXmM89ATJ+4zDB4lnUOj7YBjCvedXmTZRntsOTU47OnZUf11+fYGROwh&#10;v1VHH88f0+vL6LJ6jZUxs4fp8ARKaJJ/8Z/7bNP81TpfFcVmuY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M6sFxQAAAOMAAAAPAAAAAAAAAAAAAAAAAJgCAABkcnMv&#10;ZG93bnJldi54bWxQSwUGAAAAAAQABAD1AAAAigM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171" w:history="1">
                              <w:r w:rsidR="00F01FA2" w:rsidRPr="00AC742E">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33" o:spid="_x0000_s2976"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yzXJAAAA4wAAAA8AAABkcnMvZG93bnJldi54bWxET0trwkAQvgv9D8sUvEjdWB8NqatIQSul&#10;Hpq29yE7JqnZ2ZjdaPz3bkHwON975svOVOJEjSstKxgNIxDEmdUl5wp+vtdPMQjnkTVWlknBhRws&#10;Fw+9OSbanvmLTqnPRQhhl6CCwvs6kdJlBRl0Q1sTB25vG4M+nE0udYPnEG4q+RxFM2mw5NBQYE1v&#10;BWWHtDUK/Ef6edmng+3fpo1ejrvf9p0PpFT/sVu9gvDU+bv45t7qMH8yHU3ieDYew/9PAQC5uAI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6uvLNckAAADjAAAADwAAAAAAAAAA&#10;AAAAAACfAgAAZHJzL2Rvd25yZXYueG1sUEsFBgAAAAAEAAQA9wAAAJUDAAAAAA==&#10;">
                      <v:imagedata r:id="rId57" o:title="Note " gain="19661f" blacklevel="22938f"/>
                    </v:shape>
                  </v:group>
                  <v:shape id="Text Box 1451488634" o:spid="_x0000_s2977" type="#_x0000_t202" style="position:absolute;left:31448;top:8743;width:22811;height:3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17jckA&#10;AADjAAAADwAAAGRycy9kb3ducmV2LnhtbERPzWrCQBC+F3yHZQre6kaNElJXkYBYSj1ovfQ2zY5J&#10;aHY2ZleNPr1bEDzO9z+zRWdqcabWVZYVDAcRCOLc6ooLBfvv1VsCwnlkjbVlUnAlB4t572WGqbYX&#10;3tJ55wsRQtilqKD0vkmldHlJBt3ANsSBO9jWoA9nW0jd4iWEm1qOomgqDVYcGkpsKCsp/9udjILP&#10;bLXB7e/IJLc6W38dls1x/zNRqv/aLd9BeOr8U/xwf+gwP54M4ySZjmP4/ykAIO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17jckAAADjAAAADwAAAAAAAAAAAAAAAACYAgAA&#10;ZHJzL2Rvd25yZXYueG1sUEsFBgAAAAAEAAQA9QAAAI4DAAAAAA==&#10;" filled="f" stroked="f" strokeweight=".5pt">
                    <v:textbox>
                      <w:txbxContent>
                        <w:p w:rsidR="00854AF2" w:rsidRPr="002C04B9" w:rsidRDefault="00854AF2"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تحديد </w:t>
                          </w: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txbxContent>
                    </v:textbox>
                  </v:shape>
                  <v:shape id="Text Box 1451488635" o:spid="_x0000_s2978" type="#_x0000_t202" style="position:absolute;left:396;top:8744;width:22164;height:34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HeFskA&#10;AADjAAAADwAAAGRycy9kb3ducmV2LnhtbERPzWrCQBC+C77DMkJvutEaCdFVJCAtxR60Xnobs2MS&#10;zM7G7FbTPn1XEDzO9z+LVWdqcaXWVZYVjEcRCOLc6ooLBYevzTAB4TyyxtoyKfglB6tlv7fAVNsb&#10;7+i694UIIexSVFB636RSurwkg25kG+LAnWxr0IezLaRu8RbCTS0nUTSTBisODSU2lJWUn/c/RsFH&#10;tvnE3XFikr86e9ue1s3l8B0r9TLo1nMQnjr/FD/c7zrMn8bjaZLMXmO4/xQAk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GHeFskAAADjAAAADwAAAAAAAAAAAAAAAACYAgAA&#10;ZHJzL2Rvd25yZXYueG1sUEsFBgAAAAAEAAQA9QAAAI4DAAAAAA==&#10;" filled="f" stroked="f" strokeweight=".5pt">
                    <v:textbox>
                      <w:txbxContent>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خصائص بيئة العمل الداعمة للصحة النفسية.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دور القيادة في تعزيز الصحة النفسية للموظفين.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التواصل الإيجابي داخل الفريق.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مواصفات بيئة العمل المثالية</w:t>
                          </w:r>
                          <w:r w:rsidRPr="007C6591">
                            <w:rPr>
                              <w:rFonts w:ascii="Adobe Arabic" w:eastAsia="GE Dinar One" w:hAnsi="Adobe Arabic" w:cs="Adobe Arabic" w:hint="cs"/>
                              <w:color w:val="000000"/>
                              <w:kern w:val="24"/>
                              <w:sz w:val="36"/>
                              <w:szCs w:val="36"/>
                              <w:rtl/>
                              <w:lang w:bidi="ar-SY"/>
                            </w:rPr>
                            <w:t>".</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لعبة التواصل</w:t>
                          </w:r>
                          <w:r w:rsidRPr="007C6591">
                            <w:rPr>
                              <w:rFonts w:ascii="Adobe Arabic" w:eastAsia="GE Dinar One" w:hAnsi="Adobe Arabic" w:cs="Adobe Arabic" w:hint="cs"/>
                              <w:color w:val="000000"/>
                              <w:kern w:val="24"/>
                              <w:sz w:val="36"/>
                              <w:szCs w:val="36"/>
                              <w:rtl/>
                              <w:lang w:bidi="ar-SY"/>
                            </w:rPr>
                            <w:t>".</w:t>
                          </w:r>
                        </w:p>
                      </w:txbxContent>
                    </v:textbox>
                  </v:shape>
                </v:group>
                <v:group id="Group 1451488636" o:spid="_x0000_s2979"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rhHfIAAAA&#10;4wAAAA8AAAAAAAAAAAAAAAAAqgIAAGRycy9kb3ducmV2LnhtbFBLBQYAAAAABAAEAPoAAACfAwAA&#10;AAA=&#10;">
                  <v:shape id="Picture 1451488637" o:spid="_x0000_s2980"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nmtTIAAAA4wAAAA8AAABkcnMvZG93bnJldi54bWxET91LwzAQfxf8H8INfHPpPpylWzakIBOF&#10;waovvh3NLS1rLiXJuvrfG0HY4/2+b7MbbScG8qF1rGA2zUAQ1063bBR8fb4+5iBCRNbYOSYFPxRg&#10;t72/22Ch3ZWPNFTRiBTCoUAFTYx9IWWoG7IYpq4nTtzJeYsxnd5I7fGawm0n51m2khZbTg0N9lQ2&#10;VJ+ri1WweN/Lgxny7737MEdfhbJyh1Kph8n4sgYRaYw38b/7Taf5y6fZMs9Xi2f4+ykBIL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J5rUyAAAAOMAAAAPAAAAAAAAAAAA&#10;AAAAAJ8CAABkcnMvZG93bnJldi54bWxQSwUGAAAAAAQABAD3AAAAlAMAAAAA&#10;">
                    <v:imagedata r:id="rId58" o:title="Calendar " gain="19661f" blacklevel="22938f"/>
                    <v:path arrowok="t"/>
                  </v:shape>
                  <v:shape id="TextBox 34" o:spid="_x0000_s2981"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78kA&#10;AADjAAAADwAAAGRycy9kb3ducmV2LnhtbESPQW/CMAyF75P2HyJP2m2k3QBVhYDQAInDLmPd3WpM&#10;U61Jqsaj5d/jw6Qd7ff83uf1dvKdutKQ2hgM5LMMFIU62jY0Bqqv40sBKjEGi10MZOBGCbabx4c1&#10;ljaO4ZOuZ26UhIRUogHH3Jdap9qRxzSLPQXRLnHwyDIOjbYDjhLuO/2aZUvtsQ3S4LCnd0f1z/nX&#10;G2C2u/xWHXw6fU8f+9Fl9QIrY56fpt0KFNPE/+a/65MV/PkinxfF8k2g5SdZgN7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9uc78kAAADjAAAADwAAAAAAAAAAAAAAAACYAgAA&#10;ZHJzL2Rvd25yZXYueG1sUEsFBgAAAAAEAAQA9QAAAI4DA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982"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c5dMYA&#10;AADjAAAADwAAAGRycy9kb3ducmV2LnhtbERPS0vDQBC+C/6HZQre7Cb2QYzdlmIVevBijfchO2ZD&#10;s7MhOzbpv3cFweN879nsJt+pCw2xDWwgn2egiOtgW24MVB+v9wWoKMgWu8Bk4EoRdtvbmw2WNoz8&#10;TpeTNCqFcCzRgBPpS61j7chjnIeeOHFfYfAo6RwabQccU7jv9EOWrbXHllODw56eHdXn07c3IGL3&#10;+bV68fH4Ob0dRpfVK6yMuZtN+ydQQpP8i//cR5vmL1f5sijWi0f4/SkBo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c5dMYAAADjAAAADwAAAAAAAAAAAAAAAACYAgAAZHJz&#10;L2Rvd25yZXYueG1sUEsFBgAAAAAEAAQA9QAAAIsDAAAAAA==&#10;" filled="f" stroked="f">
                    <v:textbox style="mso-fit-shape-to-text:t">
                      <w:txbxContent>
                        <w:p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983" type="#_x0000_t202" style="position:absolute;top:12909;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10wskA&#10;AADjAAAADwAAAGRycy9kb3ducmV2LnhtbESPQU/DMAyF70j7D5GRuLG0BTpUlk3TAGkHLtvK3WpM&#10;U9E4VRPW7t/jAxJH28/vvW+9nX2vLjTGLrCBfJmBIm6C7bg1UJ/f759BxYRssQ9MBq4UYbtZ3Kyx&#10;smHiI11OqVViwrFCAy6lodI6No48xmUYiOX2FUaPScax1XbEScx9r4ssK7XHjiXB4UB7R8336ccb&#10;SMnu8mv95uPhc/54nVzWPGFtzN3tvHsBlWhO/+K/74OV+o9lUT6s8kIohEkWo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P10wskAAADjAAAADwAAAAAAAAAAAAAAAACYAgAA&#10;ZHJzL2Rvd25yZXYueG1sUEsFBgAAAAAEAAQA9QAAAI4DAAAAAA==&#10;" filled="f" stroked="f">
                    <v:textbox style="mso-fit-shape-to-text:t">
                      <w:txbxContent>
                        <w:p w:rsidR="00F01FA2" w:rsidRPr="00F01FA2" w:rsidRDefault="007C6591" w:rsidP="00AC742E">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بناء بيئة عمل إيجابية وصحية</w:t>
                          </w:r>
                        </w:p>
                      </w:txbxContent>
                    </v:textbox>
                  </v:shape>
                </v:group>
              </v:group>
            </w:pict>
          </mc:Fallback>
        </mc:AlternateContent>
      </w:r>
    </w:p>
    <w:p w:rsidR="00691535" w:rsidRPr="00184293" w:rsidRDefault="00691535" w:rsidP="000F1708">
      <w:pPr>
        <w:bidi w:val="0"/>
        <w:rPr>
          <w:rFonts w:ascii="Adobe Arabic" w:hAnsi="Adobe Arabic" w:cs="Adobe Arabic"/>
          <w:b/>
          <w:bCs/>
          <w:color w:val="002060"/>
          <w:sz w:val="48"/>
          <w:szCs w:val="36"/>
        </w:rPr>
      </w:pPr>
    </w:p>
    <w:p w:rsidR="00691535" w:rsidRDefault="00691535" w:rsidP="00691535">
      <w:pPr>
        <w:pStyle w:val="ListParagraph"/>
        <w:spacing w:after="0" w:line="276" w:lineRule="auto"/>
        <w:rPr>
          <w:rFonts w:ascii="Adobe Arabic" w:hAnsi="Adobe Arabic" w:cs="Adobe Arabic"/>
          <w:b/>
          <w:bCs/>
          <w:color w:val="002060"/>
          <w:sz w:val="48"/>
          <w:szCs w:val="36"/>
          <w:rtl/>
          <w:lang w:bidi="ar-EG"/>
        </w:rPr>
      </w:pPr>
    </w:p>
    <w:p w:rsidR="00691535" w:rsidRDefault="00691535" w:rsidP="00691535">
      <w:pPr>
        <w:pStyle w:val="ListParagraph"/>
        <w:spacing w:line="360" w:lineRule="auto"/>
        <w:rPr>
          <w:rFonts w:ascii="Adobe Arabic" w:hAnsi="Adobe Arabic" w:cs="Adobe Arabic"/>
          <w:b/>
          <w:bCs/>
          <w:color w:val="002060"/>
          <w:sz w:val="48"/>
          <w:szCs w:val="36"/>
          <w:rtl/>
        </w:rPr>
      </w:pPr>
    </w:p>
    <w:p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09216" behindDoc="0" locked="0" layoutInCell="1" allowOverlap="1" wp14:anchorId="0D078359" wp14:editId="5530B4D7">
            <wp:simplePos x="0" y="0"/>
            <wp:positionH relativeFrom="column">
              <wp:posOffset>3953815</wp:posOffset>
            </wp:positionH>
            <wp:positionV relativeFrom="paragraph">
              <wp:posOffset>106606</wp:posOffset>
            </wp:positionV>
            <wp:extent cx="1246909" cy="1246909"/>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246909" cy="12469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1A88322F" wp14:editId="75F9EAF2">
                <wp:extent cx="5239055" cy="1388331"/>
                <wp:effectExtent l="19050" t="19050" r="19050" b="21590"/>
                <wp:docPr id="131"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32" name="Rectangle 132"/>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TextBox 36"/>
                        <wps:cNvSpPr txBox="1"/>
                        <wps:spPr>
                          <a:xfrm>
                            <a:off x="1305515" y="316344"/>
                            <a:ext cx="4178935" cy="377825"/>
                          </a:xfrm>
                          <a:prstGeom prst="rect">
                            <a:avLst/>
                          </a:prstGeom>
                          <a:grpFill/>
                        </wps:spPr>
                        <wps:txbx>
                          <w:txbxContent>
                            <w:p w:rsidR="007C6591" w:rsidRPr="007C6591" w:rsidRDefault="007C6591"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أهمية بيئة العمل</w:t>
                              </w:r>
                            </w:p>
                            <w:p w:rsidR="00247375" w:rsidRDefault="00247375"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34" name="TextBox 38"/>
                        <wps:cNvSpPr txBox="1"/>
                        <wps:spPr>
                          <a:xfrm>
                            <a:off x="973811" y="817161"/>
                            <a:ext cx="4833288" cy="417195"/>
                          </a:xfrm>
                          <a:prstGeom prst="rect">
                            <a:avLst/>
                          </a:prstGeom>
                          <a:grpFill/>
                        </wps:spPr>
                        <wps:txbx>
                          <w:txbxContent>
                            <w:p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247375" w:rsidRDefault="00247375"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A88322F" id="_x0000_s2984"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">
                <v:rect id="Rectangle 132" o:spid="_x0000_s2985"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" filled="f" strokecolor="#168489" strokeweight="2.25pt"/>
                <v:shape id="TextBox 36" o:spid="_x0000_s2986"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3C29B0E4" w14:textId="77777777" w:rsidR="007C6591" w:rsidRPr="007C6591" w:rsidRDefault="007C6591"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أهمية بيئة العمل</w:t>
                        </w:r>
                      </w:p>
                      <w:p w14:paraId="4731DB6A" w14:textId="296FAC17" w:rsidR="00247375" w:rsidRDefault="00247375" w:rsidP="00247375">
                        <w:pPr>
                          <w:jc w:val="center"/>
                          <w:rPr>
                            <w:rFonts w:ascii="Adobe Arabic" w:eastAsia="Calibri" w:hAnsi="Adobe Arabic" w:cs="Adobe Arabic"/>
                            <w:b/>
                            <w:bCs/>
                            <w:color w:val="168489"/>
                            <w:kern w:val="24"/>
                            <w:sz w:val="36"/>
                            <w:szCs w:val="36"/>
                            <w:lang w:bidi="ar-SY"/>
                          </w:rPr>
                        </w:pPr>
                      </w:p>
                    </w:txbxContent>
                  </v:textbox>
                </v:shape>
                <v:shape id="TextBox 38" o:spid="_x0000_s2987"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5377194B" w14:textId="77777777"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1B12432A" w14:textId="77777777" w:rsidR="00247375" w:rsidRDefault="00247375" w:rsidP="00247375">
                        <w:pPr>
                          <w:jc w:val="center"/>
                          <w:rPr>
                            <w:rFonts w:ascii="Sakkal Majalla" w:eastAsia="Calibri" w:hAnsi="Sakkal Majalla"/>
                            <w:b/>
                            <w:bCs/>
                            <w:color w:val="000000"/>
                            <w:kern w:val="24"/>
                            <w:sz w:val="32"/>
                            <w:szCs w:val="32"/>
                          </w:rPr>
                        </w:pPr>
                      </w:p>
                    </w:txbxContent>
                  </v:textbox>
                </v:shap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0FB736C2" wp14:editId="1282D763">
                <wp:extent cx="5731510" cy="895350"/>
                <wp:effectExtent l="0" t="0" r="21590" b="19050"/>
                <wp:docPr id="13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6"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7" name="مجموعة 39"/>
                        <wpg:cNvGrpSpPr/>
                        <wpg:grpSpPr>
                          <a:xfrm>
                            <a:off x="0" y="0"/>
                            <a:ext cx="5731510" cy="895350"/>
                            <a:chOff x="0" y="0"/>
                            <a:chExt cx="5878196" cy="918845"/>
                          </a:xfrm>
                        </wpg:grpSpPr>
                        <wpg:grpSp>
                          <wpg:cNvPr id="138" name="مجموعة 40"/>
                          <wpg:cNvGrpSpPr/>
                          <wpg:grpSpPr>
                            <a:xfrm>
                              <a:off x="0" y="0"/>
                              <a:ext cx="5878196" cy="918845"/>
                              <a:chOff x="0" y="0"/>
                              <a:chExt cx="6240348" cy="919070"/>
                            </a:xfrm>
                          </wpg:grpSpPr>
                          <wpg:grpSp>
                            <wpg:cNvPr id="139" name="مجموعة 41"/>
                            <wpg:cNvGrpSpPr/>
                            <wpg:grpSpPr>
                              <a:xfrm>
                                <a:off x="0" y="169208"/>
                                <a:ext cx="5433072" cy="580613"/>
                                <a:chOff x="0" y="169208"/>
                                <a:chExt cx="5433072" cy="580613"/>
                              </a:xfrm>
                            </wpg:grpSpPr>
                            <wps:wsp>
                              <wps:cNvPr id="1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 name="مربع نص 41"/>
                          <wps:cNvSpPr txBox="1"/>
                          <wps:spPr>
                            <a:xfrm>
                              <a:off x="204484" y="256985"/>
                              <a:ext cx="4616071" cy="387740"/>
                            </a:xfrm>
                            <a:prstGeom prst="rect">
                              <a:avLst/>
                            </a:prstGeom>
                            <a:noFill/>
                          </wps:spPr>
                          <wps:txbx>
                            <w:txbxContent>
                              <w:p w:rsidR="00247375"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خصائص بيئة العمل الداعمة للصحة النفسية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FB736C2" id="_x0000_s29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9CxeQcAAIQcAAAOAAAAZHJzL2Uyb0RvYy54bWzsWduO00YYvq/Udxj5&#10;shLE50PELlqgoEqUroCK9tJxJolV2+OOJ5sst4UK8SLQqlVFW1rxJsnb9JsZ23EOS7KohV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CvQsXkHAACEHA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29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">
                  <v:imagedata r:id="rId69" o:title=""/>
                </v:shape>
                <v:group id="مجموعة 39" o:spid="_x0000_s29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مجموعة 40" o:spid="_x0000_s29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group id="مجموعة 41" o:spid="_x0000_s29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شكل حر 42" o:spid="_x0000_s29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" fillcolor="#168489" stroked="f" strokeweight="1pt">
                        <v:stroke joinstyle="miter"/>
                      </v:roundrect>
                    </v:group>
                    <v:oval id="شكل بيضاوي 44" o:spid="_x0000_s29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" filled="f" strokecolor="#a5a5a5 [2092]" strokeweight="1pt">
                      <v:stroke joinstyle="miter"/>
                    </v:oval>
                  </v:group>
                  <v:shape id="مربع نص 41" o:spid="_x0000_s2996"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textbox style="mso-fit-shape-to-text:t">
                      <w:txbxContent>
                        <w:p w14:paraId="00C6CE7A" w14:textId="091C091D" w:rsidR="00247375"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خصائص بيئة العمل الداعمة للصحة النفسية</w:t>
                          </w:r>
                        </w:p>
                      </w:txbxContent>
                    </v:textbox>
                  </v:shape>
                </v:group>
                <w10:anchorlock/>
              </v:group>
            </w:pict>
          </mc:Fallback>
        </mc:AlternateContent>
      </w:r>
    </w:p>
    <w:p w:rsidR="007C6591" w:rsidRPr="00F1502D" w:rsidRDefault="007C6591" w:rsidP="00084372">
      <w:r w:rsidRPr="00F1502D">
        <w:rPr>
          <w:rtl/>
        </w:rPr>
        <w:t>بيئة العمل لها تأثير كبير على الصحة النفسية للموظفين. البيئة الداعمة ت</w:t>
      </w:r>
      <w:r>
        <w:rPr>
          <w:rFonts w:hint="cs"/>
          <w:rtl/>
        </w:rPr>
        <w:t>ُ</w:t>
      </w:r>
      <w:r w:rsidRPr="00F1502D">
        <w:rPr>
          <w:rtl/>
        </w:rPr>
        <w:t>عزز من شعور الموظفين بالراحة والانتماء، وتساعدهم على تحقيق التوازن بين العمل والحياة الشخصية. على العكس، البيئة السلبية يمكن أن تؤدي إلى التوتر والإرهاق المه</w:t>
      </w:r>
      <w:r>
        <w:rPr>
          <w:rFonts w:hint="cs"/>
          <w:rtl/>
        </w:rPr>
        <w:t xml:space="preserve">ني، </w:t>
      </w:r>
      <w:r w:rsidRPr="00F1502D">
        <w:rPr>
          <w:rtl/>
        </w:rPr>
        <w:t>وتؤثر سلبا</w:t>
      </w:r>
      <w:r>
        <w:rPr>
          <w:rFonts w:hint="cs"/>
          <w:rtl/>
        </w:rPr>
        <w:t>ً</w:t>
      </w:r>
      <w:r w:rsidRPr="00F1502D">
        <w:rPr>
          <w:rtl/>
        </w:rPr>
        <w:t xml:space="preserve"> على الأداء والإنتاجية. لذلك، يجب على المؤسسات أن تسعى إلى خلق مكان عمل يراعي احتياجات الصحة النفسية للموظفين.</w:t>
      </w:r>
    </w:p>
    <w:p w:rsidR="007C6591" w:rsidRDefault="007C6591" w:rsidP="00084372">
      <w:pPr>
        <w:rPr>
          <w:b/>
          <w:bCs/>
          <w:color w:val="168489"/>
        </w:rPr>
      </w:pPr>
      <w:r w:rsidRPr="006A21FE">
        <w:rPr>
          <w:b/>
          <w:bCs/>
          <w:color w:val="168489"/>
          <w:rtl/>
        </w:rPr>
        <w:t xml:space="preserve"> خصائص بيئة العمل الداعمة للصحة النفسية</w:t>
      </w:r>
    </w:p>
    <w:p w:rsidR="00294AB0" w:rsidRPr="006A21FE" w:rsidRDefault="0070505C" w:rsidP="0070505C">
      <w:pPr>
        <w:ind w:left="720"/>
        <w:rPr>
          <w:b/>
          <w:bCs/>
          <w:color w:val="168489"/>
          <w:rtl/>
        </w:rPr>
      </w:pPr>
      <w:r>
        <w:rPr>
          <w:b/>
          <w:bCs/>
          <w:color w:val="168489"/>
        </w:rPr>
        <w:t xml:space="preserve">   </w:t>
      </w:r>
      <w:r w:rsidRPr="0070505C">
        <w:rPr>
          <w:b/>
          <w:bCs/>
          <w:noProof/>
          <w:color w:val="168489"/>
        </w:rPr>
        <mc:AlternateContent>
          <mc:Choice Requires="wpg">
            <w:drawing>
              <wp:inline distT="0" distB="0" distL="0" distR="0" wp14:anchorId="52F7BE90" wp14:editId="174DE01D">
                <wp:extent cx="4449477" cy="4499879"/>
                <wp:effectExtent l="0" t="0" r="27305" b="15240"/>
                <wp:docPr id="1462637172" name="Group 22"/>
                <wp:cNvGraphicFramePr/>
                <a:graphic xmlns:a="http://schemas.openxmlformats.org/drawingml/2006/main">
                  <a:graphicData uri="http://schemas.microsoft.com/office/word/2010/wordprocessingGroup">
                    <wpg:wgp>
                      <wpg:cNvGrpSpPr/>
                      <wpg:grpSpPr>
                        <a:xfrm>
                          <a:off x="0" y="0"/>
                          <a:ext cx="4449477" cy="4499879"/>
                          <a:chOff x="0" y="0"/>
                          <a:chExt cx="4449474" cy="4499879"/>
                        </a:xfrm>
                      </wpg:grpSpPr>
                      <wpg:grpSp>
                        <wpg:cNvPr id="1462637173" name="Group 1462637173"/>
                        <wpg:cNvGrpSpPr/>
                        <wpg:grpSpPr>
                          <a:xfrm>
                            <a:off x="0" y="1533440"/>
                            <a:ext cx="4449474" cy="1496294"/>
                            <a:chOff x="0" y="1533440"/>
                            <a:chExt cx="4449474" cy="1496294"/>
                          </a:xfrm>
                        </wpg:grpSpPr>
                        <wpg:grpSp>
                          <wpg:cNvPr id="1462637174" name="Group 1462637174"/>
                          <wpg:cNvGrpSpPr/>
                          <wpg:grpSpPr>
                            <a:xfrm>
                              <a:off x="0" y="1533440"/>
                              <a:ext cx="1432998" cy="1496294"/>
                              <a:chOff x="0" y="1533440"/>
                              <a:chExt cx="1432998" cy="1496294"/>
                            </a:xfrm>
                          </wpg:grpSpPr>
                          <wpg:grpSp>
                            <wpg:cNvPr id="1462637175" name="Group 1462637175"/>
                            <wpg:cNvGrpSpPr/>
                            <wpg:grpSpPr>
                              <a:xfrm>
                                <a:off x="0" y="1533440"/>
                                <a:ext cx="1432998" cy="1432999"/>
                                <a:chOff x="0" y="1533440"/>
                                <a:chExt cx="1714500" cy="1714500"/>
                              </a:xfrm>
                            </wpg:grpSpPr>
                            <wps:wsp>
                              <wps:cNvPr id="1462637176" name="Rectangle: Diagonal Corners Rounded 1462637176"/>
                              <wps:cNvSpPr/>
                              <wps:spPr>
                                <a:xfrm flipV="1">
                                  <a:off x="45971" y="155705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77" name="Oval 1462637177"/>
                              <wps:cNvSpPr/>
                              <wps:spPr>
                                <a:xfrm>
                                  <a:off x="0" y="153344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2637178" name="TextBox 58"/>
                            <wps:cNvSpPr txBox="1"/>
                            <wps:spPr>
                              <a:xfrm>
                                <a:off x="38421" y="1665754"/>
                                <a:ext cx="1354454" cy="1363980"/>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الاهتمام بالصحة النفسية والجسدية للموظفين</w:t>
                                  </w:r>
                                </w:p>
                              </w:txbxContent>
                            </wps:txbx>
                            <wps:bodyPr wrap="square" rtlCol="0">
                              <a:spAutoFit/>
                            </wps:bodyPr>
                          </wps:wsp>
                        </wpg:grpSp>
                        <wpg:grpSp>
                          <wpg:cNvPr id="1462637179" name="Group 1462637179"/>
                          <wpg:cNvGrpSpPr/>
                          <wpg:grpSpPr>
                            <a:xfrm>
                              <a:off x="1508238" y="1533440"/>
                              <a:ext cx="1432998" cy="1463018"/>
                              <a:chOff x="1508238" y="1533440"/>
                              <a:chExt cx="1432998" cy="1463018"/>
                            </a:xfrm>
                          </wpg:grpSpPr>
                          <wpg:grpSp>
                            <wpg:cNvPr id="1462637180" name="Group 1462637180"/>
                            <wpg:cNvGrpSpPr/>
                            <wpg:grpSpPr>
                              <a:xfrm>
                                <a:off x="1508238" y="1533440"/>
                                <a:ext cx="1432998" cy="1432999"/>
                                <a:chOff x="1508239" y="1533440"/>
                                <a:chExt cx="1714500" cy="1714500"/>
                              </a:xfrm>
                            </wpg:grpSpPr>
                            <wps:wsp>
                              <wps:cNvPr id="1462637181" name="Rectangle: Diagonal Corners Rounded 1462637181"/>
                              <wps:cNvSpPr/>
                              <wps:spPr>
                                <a:xfrm flipV="1">
                                  <a:off x="1554210" y="155705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82" name="Oval 1462637182"/>
                              <wps:cNvSpPr/>
                              <wps:spPr>
                                <a:xfrm>
                                  <a:off x="1508239" y="153344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2637183" name="TextBox 42"/>
                            <wps:cNvSpPr txBox="1"/>
                            <wps:spPr>
                              <a:xfrm>
                                <a:off x="1546605" y="1950613"/>
                                <a:ext cx="1355724" cy="1045845"/>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توفير فرص للتطور المهني والشخصي</w:t>
                                  </w:r>
                                </w:p>
                              </w:txbxContent>
                            </wps:txbx>
                            <wps:bodyPr wrap="square" rtlCol="0">
                              <a:spAutoFit/>
                            </wps:bodyPr>
                          </wps:wsp>
                        </wpg:grpSp>
                        <wpg:grpSp>
                          <wpg:cNvPr id="1608691328" name="Group 1608691328"/>
                          <wpg:cNvGrpSpPr/>
                          <wpg:grpSpPr>
                            <a:xfrm>
                              <a:off x="3016476" y="1533440"/>
                              <a:ext cx="1432998" cy="1432999"/>
                              <a:chOff x="3016476" y="1533440"/>
                              <a:chExt cx="1432998" cy="1432999"/>
                            </a:xfrm>
                          </wpg:grpSpPr>
                          <wpg:grpSp>
                            <wpg:cNvPr id="1608691329" name="Group 1608691329"/>
                            <wpg:cNvGrpSpPr/>
                            <wpg:grpSpPr>
                              <a:xfrm>
                                <a:off x="3016476" y="1533440"/>
                                <a:ext cx="1432998" cy="1432999"/>
                                <a:chOff x="3016478" y="1533440"/>
                                <a:chExt cx="1714500" cy="1714500"/>
                              </a:xfrm>
                            </wpg:grpSpPr>
                            <wps:wsp>
                              <wps:cNvPr id="1608691330" name="Rectangle: Diagonal Corners Rounded 1608691330"/>
                              <wps:cNvSpPr/>
                              <wps:spPr>
                                <a:xfrm flipV="1">
                                  <a:off x="3062449" y="155705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31" name="Oval 1608691331"/>
                              <wps:cNvSpPr/>
                              <wps:spPr>
                                <a:xfrm>
                                  <a:off x="3016478" y="153344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1332" name="TextBox 38"/>
                            <wps:cNvSpPr txBox="1"/>
                            <wps:spPr>
                              <a:xfrm>
                                <a:off x="3054811" y="1915105"/>
                                <a:ext cx="1355724" cy="727710"/>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الحد من التوتر والإجهاد المهني</w:t>
                                  </w:r>
                                </w:p>
                              </w:txbxContent>
                            </wps:txbx>
                            <wps:bodyPr wrap="square" rtlCol="0">
                              <a:spAutoFit/>
                            </wps:bodyPr>
                          </wps:wsp>
                        </wpg:grpSp>
                      </wpg:grpSp>
                      <wpg:grpSp>
                        <wpg:cNvPr id="1608691333" name="Group 1608691333"/>
                        <wpg:cNvGrpSpPr/>
                        <wpg:grpSpPr>
                          <a:xfrm>
                            <a:off x="0" y="3066880"/>
                            <a:ext cx="4449474" cy="1432999"/>
                            <a:chOff x="0" y="3066880"/>
                            <a:chExt cx="4449474" cy="1432999"/>
                          </a:xfrm>
                        </wpg:grpSpPr>
                        <wpg:grpSp>
                          <wpg:cNvPr id="1608691334" name="Group 1608691334"/>
                          <wpg:cNvGrpSpPr/>
                          <wpg:grpSpPr>
                            <a:xfrm>
                              <a:off x="0" y="3066880"/>
                              <a:ext cx="1432998" cy="1432999"/>
                              <a:chOff x="0" y="3066880"/>
                              <a:chExt cx="1432998" cy="1432999"/>
                            </a:xfrm>
                          </wpg:grpSpPr>
                          <wpg:grpSp>
                            <wpg:cNvPr id="1608691335" name="Group 1608691335"/>
                            <wpg:cNvGrpSpPr/>
                            <wpg:grpSpPr>
                              <a:xfrm>
                                <a:off x="0" y="3066880"/>
                                <a:ext cx="1432998" cy="1432999"/>
                                <a:chOff x="0" y="3066880"/>
                                <a:chExt cx="1714500" cy="1714500"/>
                              </a:xfrm>
                            </wpg:grpSpPr>
                            <wps:wsp>
                              <wps:cNvPr id="1608691336" name="Rectangle: Diagonal Corners Rounded 1608691336"/>
                              <wps:cNvSpPr/>
                              <wps:spPr>
                                <a:xfrm flipV="1">
                                  <a:off x="45971" y="309049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38" name="Oval 1608691338"/>
                              <wps:cNvSpPr/>
                              <wps:spPr>
                                <a:xfrm>
                                  <a:off x="0" y="306688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76" name="TextBox 91"/>
                            <wps:cNvSpPr txBox="1"/>
                            <wps:spPr>
                              <a:xfrm>
                                <a:off x="38421" y="3495625"/>
                                <a:ext cx="1355089" cy="727710"/>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تقديم الدعم عند الحاجة</w:t>
                                  </w:r>
                                </w:p>
                              </w:txbxContent>
                            </wps:txbx>
                            <wps:bodyPr wrap="square" rtlCol="0">
                              <a:spAutoFit/>
                            </wps:bodyPr>
                          </wps:wsp>
                        </wpg:grpSp>
                        <wpg:grpSp>
                          <wpg:cNvPr id="1465698177" name="Group 1465698177"/>
                          <wpg:cNvGrpSpPr/>
                          <wpg:grpSpPr>
                            <a:xfrm>
                              <a:off x="1508238" y="3066880"/>
                              <a:ext cx="1432998" cy="1432999"/>
                              <a:chOff x="1508238" y="3066880"/>
                              <a:chExt cx="1432998" cy="1432999"/>
                            </a:xfrm>
                          </wpg:grpSpPr>
                          <wpg:grpSp>
                            <wpg:cNvPr id="1465698178" name="Group 1465698178"/>
                            <wpg:cNvGrpSpPr/>
                            <wpg:grpSpPr>
                              <a:xfrm>
                                <a:off x="1508238" y="3066880"/>
                                <a:ext cx="1432998" cy="1432999"/>
                                <a:chOff x="1508239" y="3066880"/>
                                <a:chExt cx="1714500" cy="1714500"/>
                              </a:xfrm>
                            </wpg:grpSpPr>
                            <wps:wsp>
                              <wps:cNvPr id="1465698179" name="Rectangle: Diagonal Corners Rounded 1465698179"/>
                              <wps:cNvSpPr/>
                              <wps:spPr>
                                <a:xfrm flipV="1">
                                  <a:off x="1554210" y="309049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80" name="Oval 1465698180"/>
                              <wps:cNvSpPr/>
                              <wps:spPr>
                                <a:xfrm>
                                  <a:off x="1508239" y="306688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81" name="TextBox 87"/>
                            <wps:cNvSpPr txBox="1"/>
                            <wps:spPr>
                              <a:xfrm>
                                <a:off x="1546616" y="3388759"/>
                                <a:ext cx="1355724" cy="1045845"/>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الحماية من التنمر والتحرش في مكان العمل</w:t>
                                  </w:r>
                                </w:p>
                              </w:txbxContent>
                            </wps:txbx>
                            <wps:bodyPr wrap="square" rtlCol="0">
                              <a:spAutoFit/>
                            </wps:bodyPr>
                          </wps:wsp>
                        </wpg:grpSp>
                        <wpg:grpSp>
                          <wpg:cNvPr id="1465698182" name="Group 1465698182"/>
                          <wpg:cNvGrpSpPr/>
                          <wpg:grpSpPr>
                            <a:xfrm>
                              <a:off x="3016476" y="3066880"/>
                              <a:ext cx="1432998" cy="1432999"/>
                              <a:chOff x="3016476" y="3066880"/>
                              <a:chExt cx="1432998" cy="1432999"/>
                            </a:xfrm>
                          </wpg:grpSpPr>
                          <wpg:grpSp>
                            <wpg:cNvPr id="1465698183" name="Group 1465698183"/>
                            <wpg:cNvGrpSpPr/>
                            <wpg:grpSpPr>
                              <a:xfrm>
                                <a:off x="3016476" y="3066880"/>
                                <a:ext cx="1432998" cy="1432999"/>
                                <a:chOff x="3016478" y="3066880"/>
                                <a:chExt cx="1714500" cy="1714500"/>
                              </a:xfrm>
                            </wpg:grpSpPr>
                            <wps:wsp>
                              <wps:cNvPr id="1465698184" name="Rectangle: Diagonal Corners Rounded 1465698184"/>
                              <wps:cNvSpPr/>
                              <wps:spPr>
                                <a:xfrm flipV="1">
                                  <a:off x="3062449" y="309049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85" name="Oval 1465698185"/>
                              <wps:cNvSpPr/>
                              <wps:spPr>
                                <a:xfrm>
                                  <a:off x="3016478" y="306688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86" name="TextBox 82"/>
                            <wps:cNvSpPr txBox="1"/>
                            <wps:spPr>
                              <a:xfrm>
                                <a:off x="3054811" y="3507500"/>
                                <a:ext cx="1355724" cy="727710"/>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الشعور بالانتماء</w:t>
                                  </w:r>
                                </w:p>
                              </w:txbxContent>
                            </wps:txbx>
                            <wps:bodyPr wrap="square" rtlCol="0">
                              <a:spAutoFit/>
                            </wps:bodyPr>
                          </wps:wsp>
                        </wpg:grpSp>
                      </wpg:grpSp>
                      <wpg:grpSp>
                        <wpg:cNvPr id="1465698187" name="Group 1465698187"/>
                        <wpg:cNvGrpSpPr/>
                        <wpg:grpSpPr>
                          <a:xfrm>
                            <a:off x="0" y="0"/>
                            <a:ext cx="4449474" cy="1432999"/>
                            <a:chOff x="0" y="0"/>
                            <a:chExt cx="4449474" cy="1432999"/>
                          </a:xfrm>
                        </wpg:grpSpPr>
                        <wpg:grpSp>
                          <wpg:cNvPr id="1465698188" name="Group 1465698188"/>
                          <wpg:cNvGrpSpPr/>
                          <wpg:grpSpPr>
                            <a:xfrm>
                              <a:off x="0" y="0"/>
                              <a:ext cx="1432998" cy="1432999"/>
                              <a:chOff x="0" y="0"/>
                              <a:chExt cx="1432998" cy="1432999"/>
                            </a:xfrm>
                          </wpg:grpSpPr>
                          <wpg:grpSp>
                            <wpg:cNvPr id="1465698189" name="Group 1465698189"/>
                            <wpg:cNvGrpSpPr/>
                            <wpg:grpSpPr>
                              <a:xfrm>
                                <a:off x="0" y="0"/>
                                <a:ext cx="1432998" cy="1432999"/>
                                <a:chOff x="0" y="0"/>
                                <a:chExt cx="1714500" cy="1714500"/>
                              </a:xfrm>
                            </wpg:grpSpPr>
                            <wps:wsp>
                              <wps:cNvPr id="1465698190" name="Rectangle: Diagonal Corners Rounded 1465698190"/>
                              <wps:cNvSpPr/>
                              <wps:spPr>
                                <a:xfrm flipV="1">
                                  <a:off x="45971"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1" name="Oval 1465698191"/>
                              <wps:cNvSpPr/>
                              <wps:spPr>
                                <a:xfrm>
                                  <a:off x="0"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92" name="TextBox 19"/>
                            <wps:cNvSpPr txBox="1"/>
                            <wps:spPr>
                              <a:xfrm>
                                <a:off x="38421" y="298906"/>
                                <a:ext cx="1355089" cy="1045845"/>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العلاقات الإيجابية في مكان العمل</w:t>
                                  </w:r>
                                </w:p>
                              </w:txbxContent>
                            </wps:txbx>
                            <wps:bodyPr wrap="square" rtlCol="0">
                              <a:spAutoFit/>
                            </wps:bodyPr>
                          </wps:wsp>
                        </wpg:grpSp>
                        <wpg:grpSp>
                          <wpg:cNvPr id="1465698193" name="Group 1465698193"/>
                          <wpg:cNvGrpSpPr/>
                          <wpg:grpSpPr>
                            <a:xfrm>
                              <a:off x="1508238" y="0"/>
                              <a:ext cx="1432998" cy="1432999"/>
                              <a:chOff x="1508238" y="0"/>
                              <a:chExt cx="1432998" cy="1432999"/>
                            </a:xfrm>
                          </wpg:grpSpPr>
                          <wpg:grpSp>
                            <wpg:cNvPr id="1465698194" name="Group 1465698194"/>
                            <wpg:cNvGrpSpPr/>
                            <wpg:grpSpPr>
                              <a:xfrm>
                                <a:off x="1508238" y="0"/>
                                <a:ext cx="1432998" cy="1432999"/>
                                <a:chOff x="1508239" y="0"/>
                                <a:chExt cx="1714500" cy="1714500"/>
                              </a:xfrm>
                            </wpg:grpSpPr>
                            <wps:wsp>
                              <wps:cNvPr id="1465698195" name="Rectangle: Diagonal Corners Rounded 1465698195"/>
                              <wps:cNvSpPr/>
                              <wps:spPr>
                                <a:xfrm flipV="1">
                                  <a:off x="1554210" y="23618"/>
                                  <a:ext cx="1622560" cy="1667264"/>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6" name="Oval 1465698196"/>
                              <wps:cNvSpPr/>
                              <wps:spPr>
                                <a:xfrm>
                                  <a:off x="1508239" y="0"/>
                                  <a:ext cx="1714500" cy="1714500"/>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197" name="TextBox 15"/>
                            <wps:cNvSpPr txBox="1"/>
                            <wps:spPr>
                              <a:xfrm>
                                <a:off x="1546616" y="429534"/>
                                <a:ext cx="1355724" cy="727710"/>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التواصل المفتوح والشفاف</w:t>
                                  </w:r>
                                </w:p>
                              </w:txbxContent>
                            </wps:txbx>
                            <wps:bodyPr wrap="square" rtlCol="0">
                              <a:spAutoFit/>
                            </wps:bodyPr>
                          </wps:wsp>
                        </wpg:grpSp>
                        <wpg:grpSp>
                          <wpg:cNvPr id="1465698198" name="Group 1465698198"/>
                          <wpg:cNvGrpSpPr/>
                          <wpg:grpSpPr>
                            <a:xfrm>
                              <a:off x="3016476" y="0"/>
                              <a:ext cx="1432998" cy="1432999"/>
                              <a:chOff x="3016476" y="0"/>
                              <a:chExt cx="1432998" cy="1432999"/>
                            </a:xfrm>
                          </wpg:grpSpPr>
                          <wpg:grpSp>
                            <wpg:cNvPr id="1465698199" name="Group 1465698199"/>
                            <wpg:cNvGrpSpPr/>
                            <wpg:grpSpPr>
                              <a:xfrm>
                                <a:off x="3016476" y="0"/>
                                <a:ext cx="1432998" cy="1432999"/>
                                <a:chOff x="3016478" y="0"/>
                                <a:chExt cx="1714500" cy="1714500"/>
                              </a:xfrm>
                            </wpg:grpSpPr>
                            <wps:wsp>
                              <wps:cNvPr id="1465698200" name="Rectangle: Diagonal Corners Rounded 1465698200"/>
                              <wps:cNvSpPr/>
                              <wps:spPr>
                                <a:xfrm flipV="1">
                                  <a:off x="3062449"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01" name="Oval 1465698201"/>
                              <wps:cNvSpPr/>
                              <wps:spPr>
                                <a:xfrm>
                                  <a:off x="3016478"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698202" name="TextBox 11"/>
                            <wps:cNvSpPr txBox="1"/>
                            <wps:spPr>
                              <a:xfrm>
                                <a:off x="3054811" y="263279"/>
                                <a:ext cx="1355724" cy="1045845"/>
                              </a:xfrm>
                              <a:prstGeom prst="rect">
                                <a:avLst/>
                              </a:prstGeom>
                              <a:noFill/>
                            </wps:spPr>
                            <wps:txbx>
                              <w:txbxContent>
                                <w:p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دعم التوازن بين العمل والحياة الشخصية</w:t>
                                  </w:r>
                                </w:p>
                              </w:txbxContent>
                            </wps:txbx>
                            <wps:bodyPr wrap="square" rtlCol="0">
                              <a:sp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2F7BE90" id="Group 22" o:spid="_x0000_s2997" style="width:350.35pt;height:354.3pt;mso-position-horizontal-relative:char;mso-position-vertical-relative:line" coordsize="44494,44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">
                <v:group id="Group 1462637173" o:spid="_x0000_s2998" style="position:absolute;top:15334;width:44494;height:14963" coordorigin=",15334" coordsize="44494,1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">
                  <v:group id="Group 1462637174" o:spid="_x0000_s2999" style="position:absolute;top:15334;width:14329;height:14963" coordorigin=",15334" coordsize="14329,1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">
                    <v:group id="Group 1462637175" o:spid="_x0000_s3000" style="position:absolute;top:15334;width:14329;height:14330" coordorigin=",1533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">
                      <v:shape id="Rectangle: Diagonal Corners Rounded 1462637176" o:spid="_x0000_s3001" style="position:absolute;left:459;top:15570;width:16226;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462637177" o:spid="_x0000_s3002" style="position:absolute;top:1533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" fillcolor="white [3212]" strokecolor="#ffd366" strokeweight="1pt">
                        <v:stroke joinstyle="miter"/>
                      </v:oval>
                    </v:group>
                    <v:shape id="TextBox 58" o:spid="_x0000_s3003" type="#_x0000_t202" style="position:absolute;left:384;top:16657;width:13544;height:13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" filled="f" stroked="f">
                      <v:textbox style="mso-fit-shape-to-text:t">
                        <w:txbxContent>
                          <w:p w14:paraId="0D66E9C8" w14:textId="25811B93"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الاهتمام بالصحة النفسية والجسدية للموظفين</w:t>
                            </w:r>
                          </w:p>
                        </w:txbxContent>
                      </v:textbox>
                    </v:shape>
                  </v:group>
                  <v:group id="Group 1462637179" o:spid="_x0000_s3004" style="position:absolute;left:15082;top:15334;width:14330;height:14330" coordorigin="15082,1533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group id="Group 1462637180" o:spid="_x0000_s3005" style="position:absolute;left:15082;top:15334;width:14330;height:14330" coordorigin="15082,1533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">
                      <v:shape id="Rectangle: Diagonal Corners Rounded 1462637181" o:spid="_x0000_s3006" style="position:absolute;left:15542;top:15570;width:16225;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62637182" o:spid="_x0000_s3007" style="position:absolute;left:15082;top:1533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" fillcolor="white [3212]" strokecolor="#bfbfbf" strokeweight="1pt">
                        <v:stroke joinstyle="miter"/>
                      </v:oval>
                    </v:group>
                    <v:shape id="TextBox 42" o:spid="_x0000_s3008" type="#_x0000_t202" style="position:absolute;left:15466;top:19507;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" filled="f" stroked="f">
                      <v:textbox style="mso-fit-shape-to-text:t">
                        <w:txbxContent>
                          <w:p w14:paraId="402343DF" w14:textId="1EBBADD7"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توفير فرص للتطور المهني والشخصي</w:t>
                            </w:r>
                          </w:p>
                        </w:txbxContent>
                      </v:textbox>
                    </v:shape>
                  </v:group>
                  <v:group id="Group 1608691328" o:spid="_x0000_s3009" style="position:absolute;left:30164;top:15334;width:14330;height:14330" coordorigin="30164,1533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">
                    <v:group id="Group 1608691329" o:spid="_x0000_s3010" style="position:absolute;left:30164;top:15334;width:14330;height:14330" coordorigin="30164,1533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">
                      <v:shape id="Rectangle: Diagonal Corners Rounded 1608691330" o:spid="_x0000_s3011" style="position:absolute;left:30624;top:15570;width:16226;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608691331" o:spid="_x0000_s3012" style="position:absolute;left:30164;top:1533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" fillcolor="white [3212]" strokecolor="#168489" strokeweight="1pt">
                        <v:stroke joinstyle="miter"/>
                      </v:oval>
                    </v:group>
                    <v:shape id="TextBox 38" o:spid="_x0000_s3013" type="#_x0000_t202" style="position:absolute;left:30548;top:19151;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" filled="f" stroked="f">
                      <v:textbox style="mso-fit-shape-to-text:t">
                        <w:txbxContent>
                          <w:p w14:paraId="23EF8DEB" w14:textId="16B2A24B"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الحد من التوتر والإجهاد المهني</w:t>
                            </w:r>
                          </w:p>
                        </w:txbxContent>
                      </v:textbox>
                    </v:shape>
                  </v:group>
                </v:group>
                <v:group id="Group 1608691333" o:spid="_x0000_s3014" style="position:absolute;top:30668;width:44494;height:14330" coordorigin=",30668"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">
                  <v:group id="Group 1608691334" o:spid="_x0000_s3015" style="position:absolute;top:30668;width:14329;height:14330" coordorigin=",30668"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">
                    <v:group id="Group 1608691335" o:spid="_x0000_s3016" style="position:absolute;top:30668;width:14329;height:14330" coordorigin=",30668"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">
                      <v:shape id="Rectangle: Diagonal Corners Rounded 1608691336" o:spid="_x0000_s3017" style="position:absolute;left:459;top:30904;width:16226;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608691338" o:spid="_x0000_s3018" style="position:absolute;top:30668;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" fillcolor="white [3212]" strokecolor="#ffd366" strokeweight="1pt">
                        <v:stroke joinstyle="miter"/>
                      </v:oval>
                    </v:group>
                    <v:shape id="TextBox 91" o:spid="_x0000_s3019" type="#_x0000_t202" style="position:absolute;left:384;top:34956;width:1355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" filled="f" stroked="f">
                      <v:textbox style="mso-fit-shape-to-text:t">
                        <w:txbxContent>
                          <w:p w14:paraId="382423EC" w14:textId="1CAAAA29"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تقديم الدعم عند الحاجة</w:t>
                            </w:r>
                          </w:p>
                        </w:txbxContent>
                      </v:textbox>
                    </v:shape>
                  </v:group>
                  <v:group id="Group 1465698177" o:spid="_x0000_s3020" style="position:absolute;left:15082;top:30668;width:14330;height:14330" coordorigin="15082,30668"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">
                    <v:group id="Group 1465698178" o:spid="_x0000_s3021" style="position:absolute;left:15082;top:30668;width:14330;height:14330" coordorigin="15082,30668"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">
                      <v:shape id="Rectangle: Diagonal Corners Rounded 1465698179" o:spid="_x0000_s3022" style="position:absolute;left:15542;top:30904;width:16225;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65698180" o:spid="_x0000_s3023" style="position:absolute;left:15082;top:30668;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" fillcolor="white [3212]" strokecolor="#bfbfbf" strokeweight="1pt">
                        <v:stroke joinstyle="miter"/>
                      </v:oval>
                    </v:group>
                    <v:shape id="TextBox 87" o:spid="_x0000_s3024" type="#_x0000_t202" style="position:absolute;left:15466;top:33887;width:1355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" filled="f" stroked="f">
                      <v:textbox style="mso-fit-shape-to-text:t">
                        <w:txbxContent>
                          <w:p w14:paraId="5D82ED60" w14:textId="0B0F3032"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الحماية من التنمر والتحرش في مكان العمل</w:t>
                            </w:r>
                          </w:p>
                        </w:txbxContent>
                      </v:textbox>
                    </v:shape>
                  </v:group>
                  <v:group id="Group 1465698182" o:spid="_x0000_s3025" style="position:absolute;left:30164;top:30668;width:14330;height:14330" coordorigin="30164,30668"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">
                    <v:group id="Group 1465698183" o:spid="_x0000_s3026" style="position:absolute;left:30164;top:30668;width:14330;height:14330" coordorigin="30164,30668"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">
                      <v:shape id="Rectangle: Diagonal Corners Rounded 1465698184" o:spid="_x0000_s3027" style="position:absolute;left:30624;top:30904;width:16226;height:16673;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465698185" o:spid="_x0000_s3028" style="position:absolute;left:30164;top:30668;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" fillcolor="white [3212]" strokecolor="#168489" strokeweight="1pt">
                        <v:stroke joinstyle="miter"/>
                      </v:oval>
                    </v:group>
                    <v:shape id="TextBox 82" o:spid="_x0000_s3029" type="#_x0000_t202" style="position:absolute;left:30548;top:35075;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" filled="f" stroked="f">
                      <v:textbox style="mso-fit-shape-to-text:t">
                        <w:txbxContent>
                          <w:p w14:paraId="02D95126" w14:textId="1743BE59"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الشعور بالانتماء</w:t>
                            </w:r>
                          </w:p>
                        </w:txbxContent>
                      </v:textbox>
                    </v:shape>
                  </v:group>
                </v:group>
                <v:group id="Group 1465698187" o:spid="_x0000_s3030" style="position:absolute;width:44494;height:14329"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1465698188" o:spid="_x0000_s3031"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3032"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shape id="Rectangle: Diagonal Corners Rounded 1465698190" o:spid="_x0000_s3033"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465698191" o:spid="_x0000_s3034"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" fillcolor="white [3212]" strokecolor="#ffd366" strokeweight="1pt">
                        <v:stroke joinstyle="miter"/>
                      </v:oval>
                    </v:group>
                    <v:shape id="TextBox 19" o:spid="_x0000_s3035" type="#_x0000_t202" style="position:absolute;left:384;top:2989;width:13551;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" filled="f" stroked="f">
                      <v:textbox style="mso-fit-shape-to-text:t">
                        <w:txbxContent>
                          <w:p w14:paraId="660AC70A" w14:textId="7277B005"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تعزيز العلاقات الإيجابية في مكان العمل</w:t>
                            </w:r>
                          </w:p>
                        </w:txbxContent>
                      </v:textbox>
                    </v:shape>
                  </v:group>
                  <v:group id="Group 1465698193" o:spid="_x0000_s3036"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group id="Group 1465698194" o:spid="_x0000_s3037"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">
                      <v:shape id="Rectangle: Diagonal Corners Rounded 1465698195" o:spid="_x0000_s3038"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" path="m128961,l891873,v403547,,730687,327140,730687,730687l1622560,1538303v,71223,-57738,128961,-128961,128961l730687,1667264c327140,1667264,,1340124,,936577l,128961c,57738,57738,,128961,xe" fillcolor="#bfbfbf" strokecolor="#bfbfbf" strokeweight="1pt">
                        <v:stroke joinstyle="miter"/>
                        <v:path arrowok="t" o:connecttype="custom" o:connectlocs="128961,0;891873,0;1622560,730687;1622560,1538303;1493599,1667264;730687,1667264;0,936577;0,128961;128961,0" o:connectangles="0,0,0,0,0,0,0,0,0"/>
                      </v:shape>
                      <v:oval id="Oval 1465698196" o:spid="_x0000_s3039"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" fillcolor="white [3212]" strokecolor="#bfbfbf" strokeweight="1pt">
                        <v:stroke joinstyle="miter"/>
                      </v:oval>
                    </v:group>
                    <v:shape id="TextBox 15" o:spid="_x0000_s3040" type="#_x0000_t202" style="position:absolute;left:15466;top:4295;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" filled="f" stroked="f">
                      <v:textbox style="mso-fit-shape-to-text:t">
                        <w:txbxContent>
                          <w:p w14:paraId="4682B93B" w14:textId="1579F883"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التواصل المفتوح والشفاف</w:t>
                            </w:r>
                          </w:p>
                        </w:txbxContent>
                      </v:textbox>
                    </v:shape>
                  </v:group>
                  <v:group id="Group 1465698198" o:spid="_x0000_s3041"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">
                    <v:group id="Group 1465698199" o:spid="_x0000_s3042"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Rectangle: Diagonal Corners Rounded 1465698200" o:spid="_x0000_s3043"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465698201" o:spid="_x0000_s3044"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" fillcolor="white [3212]" strokecolor="#168489" strokeweight="1pt">
                        <v:stroke joinstyle="miter"/>
                      </v:oval>
                    </v:group>
                    <v:shape id="TextBox 11" o:spid="_x0000_s3045" type="#_x0000_t202" style="position:absolute;left:30548;top:2632;width:13557;height:1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2008DAD0" w14:textId="66598BA0" w:rsidR="0070505C" w:rsidRDefault="0070505C" w:rsidP="0070505C">
                            <w:pPr>
                              <w:bidi w:val="0"/>
                              <w:jc w:val="center"/>
                              <w:rPr>
                                <w:rFonts w:ascii="Adobe Arabic" w:hAnsi="Adobe Arabic" w:cs="Adobe Arabic"/>
                                <w:b/>
                                <w:bCs/>
                                <w:kern w:val="24"/>
                                <w:sz w:val="40"/>
                                <w:szCs w:val="40"/>
                                <w:lang w:bidi="ar-SY"/>
                              </w:rPr>
                            </w:pPr>
                            <w:r w:rsidRPr="0070505C">
                              <w:rPr>
                                <w:rFonts w:ascii="Adobe Arabic" w:hAnsi="Adobe Arabic" w:cs="Adobe Arabic"/>
                                <w:b/>
                                <w:bCs/>
                                <w:kern w:val="24"/>
                                <w:sz w:val="40"/>
                                <w:szCs w:val="40"/>
                                <w:rtl/>
                                <w:lang w:bidi="ar-SY"/>
                              </w:rPr>
                              <w:t>دعم التوازن بين العمل والحياة الشخصية</w:t>
                            </w:r>
                          </w:p>
                        </w:txbxContent>
                      </v:textbox>
                    </v:shape>
                  </v:group>
                </v:group>
                <w10:anchorlock/>
              </v:group>
            </w:pict>
          </mc:Fallback>
        </mc:AlternateContent>
      </w:r>
      <w:r>
        <w:rPr>
          <w:b/>
          <w:bCs/>
          <w:color w:val="168489"/>
        </w:rPr>
        <w:t xml:space="preserve">    </w:t>
      </w:r>
    </w:p>
    <w:p w:rsidR="00084372" w:rsidRPr="008C1728" w:rsidRDefault="00084372" w:rsidP="00084372">
      <w:pPr>
        <w:rPr>
          <w:b/>
          <w:bCs/>
        </w:rPr>
      </w:pPr>
      <w:r w:rsidRPr="002A078C">
        <w:rPr>
          <w:rFonts w:ascii="Sakkal Majalla" w:hAnsi="Sakkal Majalla"/>
          <w:noProof/>
          <w:sz w:val="34"/>
        </w:rPr>
        <w:lastRenderedPageBreak/>
        <mc:AlternateContent>
          <mc:Choice Requires="wpg">
            <w:drawing>
              <wp:inline distT="0" distB="0" distL="0" distR="0" wp14:anchorId="5A529B4E" wp14:editId="598C062D">
                <wp:extent cx="5731510" cy="892088"/>
                <wp:effectExtent l="0" t="0" r="2540" b="22860"/>
                <wp:docPr id="16086921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07" name="مجموعة 47"/>
                        <wpg:cNvGrpSpPr/>
                        <wpg:grpSpPr>
                          <a:xfrm>
                            <a:off x="0" y="0"/>
                            <a:ext cx="5731510" cy="895351"/>
                            <a:chOff x="0" y="0"/>
                            <a:chExt cx="5878196" cy="918845"/>
                          </a:xfrm>
                        </wpg:grpSpPr>
                        <wpg:grpSp>
                          <wpg:cNvPr id="1608692108" name="مجموعة 48"/>
                          <wpg:cNvGrpSpPr/>
                          <wpg:grpSpPr>
                            <a:xfrm>
                              <a:off x="0" y="0"/>
                              <a:ext cx="5878196" cy="918845"/>
                              <a:chOff x="0" y="0"/>
                              <a:chExt cx="6240348" cy="919070"/>
                            </a:xfrm>
                          </wpg:grpSpPr>
                          <wpg:grpSp>
                            <wpg:cNvPr id="1608692109" name="مجموعة 49"/>
                            <wpg:cNvGrpSpPr/>
                            <wpg:grpSpPr>
                              <a:xfrm>
                                <a:off x="0" y="169208"/>
                                <a:ext cx="5433072" cy="580613"/>
                                <a:chOff x="0" y="169208"/>
                                <a:chExt cx="5433072" cy="580613"/>
                              </a:xfrm>
                            </wpg:grpSpPr>
                            <wps:wsp>
                              <wps:cNvPr id="16086921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13"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دعم التوازن بين العمل والحياة الشخصية</w:t>
                                </w:r>
                              </w:p>
                            </w:txbxContent>
                          </wps:txbx>
                          <wps:bodyPr wrap="square" rtlCol="1">
                            <a:spAutoFit/>
                          </wps:bodyPr>
                        </wps:wsp>
                      </wpg:grpSp>
                      <pic:pic xmlns:pic="http://schemas.openxmlformats.org/drawingml/2006/picture">
                        <pic:nvPicPr>
                          <pic:cNvPr id="160869211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A529B4E" id="_x0000_s30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V9qNJ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0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">
                  <v:group id="مجموعة 48" o:spid="_x0000_s30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">
                    <v:group id="مجموعة 49" o:spid="_x0000_s30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">
                      <v:shape id="شكل حر 50" o:spid="_x0000_s30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" fillcolor="#a5a5a5 [2092]" stroked="f" strokeweight="1pt">
                        <v:stroke joinstyle="miter"/>
                      </v:roundrect>
                    </v:group>
                    <v:oval id="شكل بيضاوي 52" o:spid="_x0000_s30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" filled="f" strokecolor="#168489" strokeweight="1pt">
                      <v:stroke joinstyle="miter"/>
                    </v:oval>
                  </v:group>
                  <v:shape id="مربع نص 41" o:spid="_x0000_s305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" filled="f" stroked="f">
                    <v:textbox style="mso-fit-shape-to-text:t">
                      <w:txbxContent>
                        <w:p w14:paraId="5A5C5EB5" w14:textId="6D811D7A"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دعم التوازن بين العمل والحياة الشخصية</w:t>
                          </w:r>
                        </w:p>
                      </w:txbxContent>
                    </v:textbox>
                  </v:shape>
                </v:group>
                <v:shape id="صورة 54" o:spid="_x0000_s30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">
                  <v:imagedata r:id="rId78" o:title=""/>
                </v:shape>
                <w10:anchorlock/>
              </v:group>
            </w:pict>
          </mc:Fallback>
        </mc:AlternateContent>
      </w:r>
    </w:p>
    <w:p w:rsidR="007C6591" w:rsidRPr="008D3A9C" w:rsidRDefault="007C6591" w:rsidP="00084372">
      <w:pPr>
        <w:rPr>
          <w:rtl/>
        </w:rPr>
      </w:pPr>
      <w:r w:rsidRPr="008C1728">
        <w:rPr>
          <w:rtl/>
        </w:rPr>
        <w:t xml:space="preserve">مرونة العمل: </w:t>
      </w:r>
      <w:r w:rsidRPr="008D3A9C">
        <w:rPr>
          <w:rtl/>
        </w:rPr>
        <w:t>توفير خيارات مثل العمل عن بُعد أو ساعات العمل المرنة.</w:t>
      </w:r>
      <w:r>
        <w:rPr>
          <w:rFonts w:hint="cs"/>
          <w:rtl/>
        </w:rPr>
        <w:t xml:space="preserve"> و</w:t>
      </w:r>
      <w:r w:rsidRPr="008D3A9C">
        <w:rPr>
          <w:rtl/>
        </w:rPr>
        <w:t xml:space="preserve">احترام وقت الموظفين خارج ساعات العمل وعدم التواصل معهم إلا في الحالات الطارئة.  </w:t>
      </w:r>
    </w:p>
    <w:p w:rsidR="007C6591" w:rsidRDefault="007C6591" w:rsidP="00084372">
      <w:pPr>
        <w:rPr>
          <w:rtl/>
        </w:rPr>
      </w:pPr>
      <w:r w:rsidRPr="008C1728">
        <w:rPr>
          <w:rtl/>
        </w:rPr>
        <w:t>تشجيع الإجازات:</w:t>
      </w:r>
      <w:r>
        <w:rPr>
          <w:rFonts w:hint="cs"/>
          <w:rtl/>
        </w:rPr>
        <w:t xml:space="preserve"> </w:t>
      </w:r>
      <w:r w:rsidRPr="008D3A9C">
        <w:rPr>
          <w:rtl/>
        </w:rPr>
        <w:t>السماح للموظفين بأخذ إجازات منتظمة دون الشعور بالذنب.</w:t>
      </w:r>
      <w:r>
        <w:rPr>
          <w:rFonts w:hint="cs"/>
          <w:rtl/>
        </w:rPr>
        <w:t xml:space="preserve"> و</w:t>
      </w:r>
      <w:r w:rsidRPr="008D3A9C">
        <w:rPr>
          <w:rtl/>
        </w:rPr>
        <w:t xml:space="preserve">تعزيز ثقافة الاستراحة لتجديد الطاقة.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47A31C7E" wp14:editId="066BD306">
                <wp:extent cx="5731510" cy="892088"/>
                <wp:effectExtent l="0" t="0" r="2540" b="22860"/>
                <wp:docPr id="16086920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98" name="مجموعة 47"/>
                        <wpg:cNvGrpSpPr/>
                        <wpg:grpSpPr>
                          <a:xfrm>
                            <a:off x="0" y="0"/>
                            <a:ext cx="5731510" cy="895351"/>
                            <a:chOff x="0" y="0"/>
                            <a:chExt cx="5878196" cy="918845"/>
                          </a:xfrm>
                        </wpg:grpSpPr>
                        <wpg:grpSp>
                          <wpg:cNvPr id="1608692099" name="مجموعة 48"/>
                          <wpg:cNvGrpSpPr/>
                          <wpg:grpSpPr>
                            <a:xfrm>
                              <a:off x="0" y="0"/>
                              <a:ext cx="5878196" cy="918845"/>
                              <a:chOff x="0" y="0"/>
                              <a:chExt cx="6240348" cy="919070"/>
                            </a:xfrm>
                          </wpg:grpSpPr>
                          <wpg:grpSp>
                            <wpg:cNvPr id="1608692100" name="مجموعة 49"/>
                            <wpg:cNvGrpSpPr/>
                            <wpg:grpSpPr>
                              <a:xfrm>
                                <a:off x="0" y="169208"/>
                                <a:ext cx="5433072" cy="580613"/>
                                <a:chOff x="0" y="169208"/>
                                <a:chExt cx="5433072" cy="580613"/>
                              </a:xfrm>
                            </wpg:grpSpPr>
                            <wps:wsp>
                              <wps:cNvPr id="16086921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04"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المفتوح والشفاف</w:t>
                                </w:r>
                              </w:p>
                            </w:txbxContent>
                          </wps:txbx>
                          <wps:bodyPr wrap="square" rtlCol="1">
                            <a:spAutoFit/>
                          </wps:bodyPr>
                        </wps:wsp>
                      </wpg:grpSp>
                      <pic:pic xmlns:pic="http://schemas.openxmlformats.org/drawingml/2006/picture">
                        <pic:nvPicPr>
                          <pic:cNvPr id="160869210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A31C7E" id="_x0000_s30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4OLdAcAAP0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zuDi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0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">
                  <v:group id="مجموعة 48" o:spid="_x0000_s30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">
                    <v:group id="مجموعة 49" o:spid="_x0000_s30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">
                      <v:shape id="شكل حر 50" o:spid="_x0000_s30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" fillcolor="#a5a5a5 [2092]" stroked="f" strokeweight="1pt">
                        <v:stroke joinstyle="miter"/>
                      </v:roundrect>
                    </v:group>
                    <v:oval id="شكل بيضاوي 52" o:spid="_x0000_s30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" filled="f" strokecolor="#168489" strokeweight="1pt">
                      <v:stroke joinstyle="miter"/>
                    </v:oval>
                  </v:group>
                  <v:shape id="مربع نص 41" o:spid="_x0000_s306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" filled="f" stroked="f">
                    <v:textbox style="mso-fit-shape-to-text:t">
                      <w:txbxContent>
                        <w:p w14:paraId="0F98E029" w14:textId="5A859343"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المفتوح والشفاف</w:t>
                          </w:r>
                        </w:p>
                      </w:txbxContent>
                    </v:textbox>
                  </v:shape>
                </v:group>
                <v:shape id="صورة 54" o:spid="_x0000_s30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">
                  <v:imagedata r:id="rId78" o:title=""/>
                </v:shape>
                <w10:anchorlock/>
              </v:group>
            </w:pict>
          </mc:Fallback>
        </mc:AlternateContent>
      </w:r>
    </w:p>
    <w:p w:rsidR="007C6591" w:rsidRPr="008D3A9C" w:rsidRDefault="007C6591" w:rsidP="00084372">
      <w:r w:rsidRPr="008C1728">
        <w:rPr>
          <w:rFonts w:hint="cs"/>
          <w:rtl/>
        </w:rPr>
        <w:t>ال</w:t>
      </w:r>
      <w:r w:rsidRPr="008C1728">
        <w:rPr>
          <w:rtl/>
        </w:rPr>
        <w:t xml:space="preserve">إدارة </w:t>
      </w:r>
      <w:r w:rsidRPr="008C1728">
        <w:rPr>
          <w:rFonts w:hint="cs"/>
          <w:rtl/>
        </w:rPr>
        <w:t>ال</w:t>
      </w:r>
      <w:r w:rsidRPr="008C1728">
        <w:rPr>
          <w:rtl/>
        </w:rPr>
        <w:t xml:space="preserve">داعمة: </w:t>
      </w:r>
      <w:r w:rsidRPr="008D3A9C">
        <w:rPr>
          <w:rtl/>
        </w:rPr>
        <w:t xml:space="preserve">تشجيع الموظفين على التعبير عن آرائهم وملاحظاتهم دون خوف من الانتقاد. </w:t>
      </w:r>
      <w:r>
        <w:rPr>
          <w:rFonts w:hint="cs"/>
          <w:rtl/>
        </w:rPr>
        <w:t>و</w:t>
      </w:r>
      <w:r w:rsidRPr="008D3A9C">
        <w:rPr>
          <w:rtl/>
        </w:rPr>
        <w:t>توفير قنوات تواصل فع</w:t>
      </w:r>
      <w:r w:rsidRPr="008D3A9C">
        <w:rPr>
          <w:rFonts w:hint="cs"/>
          <w:rtl/>
        </w:rPr>
        <w:t>ّ</w:t>
      </w:r>
      <w:r w:rsidRPr="008D3A9C">
        <w:rPr>
          <w:rtl/>
        </w:rPr>
        <w:t>الة بين الإدارة والموظفين.</w:t>
      </w:r>
    </w:p>
    <w:p w:rsidR="007C6591" w:rsidRDefault="007C6591" w:rsidP="00084372">
      <w:pPr>
        <w:rPr>
          <w:rtl/>
        </w:rPr>
      </w:pPr>
      <w:r w:rsidRPr="008C1728">
        <w:rPr>
          <w:rtl/>
        </w:rPr>
        <w:t>الوضوح في الأدوار والمسؤوليات:</w:t>
      </w:r>
      <w:r>
        <w:rPr>
          <w:rFonts w:hint="cs"/>
          <w:rtl/>
        </w:rPr>
        <w:t xml:space="preserve"> </w:t>
      </w:r>
      <w:r w:rsidRPr="008D3A9C">
        <w:rPr>
          <w:rtl/>
        </w:rPr>
        <w:t>تقليل الالتباس حول ما هو متوقع من الموظفين لتجن</w:t>
      </w:r>
      <w:r w:rsidRPr="008D3A9C">
        <w:rPr>
          <w:rFonts w:hint="cs"/>
          <w:rtl/>
        </w:rPr>
        <w:t>ّ</w:t>
      </w:r>
      <w:r w:rsidRPr="008D3A9C">
        <w:rPr>
          <w:rtl/>
        </w:rPr>
        <w:t xml:space="preserve">ب التوتر.  </w:t>
      </w:r>
      <w:r>
        <w:rPr>
          <w:rFonts w:hint="cs"/>
          <w:rtl/>
        </w:rPr>
        <w:t xml:space="preserve"> و</w:t>
      </w:r>
      <w:r w:rsidRPr="008D3A9C">
        <w:rPr>
          <w:rtl/>
        </w:rPr>
        <w:t xml:space="preserve">تقديم التوجيه والدعم عند الحاجة.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364BEF6" wp14:editId="3C34D580">
                <wp:extent cx="5731510" cy="892088"/>
                <wp:effectExtent l="0" t="0" r="2540" b="22860"/>
                <wp:docPr id="16086920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89" name="مجموعة 47"/>
                        <wpg:cNvGrpSpPr/>
                        <wpg:grpSpPr>
                          <a:xfrm>
                            <a:off x="0" y="0"/>
                            <a:ext cx="5731510" cy="895351"/>
                            <a:chOff x="0" y="0"/>
                            <a:chExt cx="5878196" cy="918845"/>
                          </a:xfrm>
                        </wpg:grpSpPr>
                        <wpg:grpSp>
                          <wpg:cNvPr id="1608692090" name="مجموعة 48"/>
                          <wpg:cNvGrpSpPr/>
                          <wpg:grpSpPr>
                            <a:xfrm>
                              <a:off x="0" y="0"/>
                              <a:ext cx="5878196" cy="918845"/>
                              <a:chOff x="0" y="0"/>
                              <a:chExt cx="6240348" cy="919070"/>
                            </a:xfrm>
                          </wpg:grpSpPr>
                          <wpg:grpSp>
                            <wpg:cNvPr id="1608692091" name="مجموعة 49"/>
                            <wpg:cNvGrpSpPr/>
                            <wpg:grpSpPr>
                              <a:xfrm>
                                <a:off x="0" y="169208"/>
                                <a:ext cx="5433072" cy="580613"/>
                                <a:chOff x="0" y="169208"/>
                                <a:chExt cx="5433072" cy="580613"/>
                              </a:xfrm>
                            </wpg:grpSpPr>
                            <wps:wsp>
                              <wps:cNvPr id="16086920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95"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العلاقات الإيجابية في مكان العمل</w:t>
                                </w:r>
                              </w:p>
                            </w:txbxContent>
                          </wps:txbx>
                          <wps:bodyPr wrap="square" rtlCol="1">
                            <a:spAutoFit/>
                          </wps:bodyPr>
                        </wps:wsp>
                      </wpg:grpSp>
                      <pic:pic xmlns:pic="http://schemas.openxmlformats.org/drawingml/2006/picture">
                        <pic:nvPicPr>
                          <pic:cNvPr id="160869209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64BEF6" id="_x0000_s30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IYTcwcAAP0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izIYT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0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">
                  <v:group id="مجموعة 48" o:spid="_x0000_s30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">
                    <v:group id="مجموعة 49" o:spid="_x0000_s30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">
                      <v:shape id="شكل حر 50" o:spid="_x0000_s30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" fillcolor="#a5a5a5 [2092]" stroked="f" strokeweight="1pt">
                        <v:stroke joinstyle="miter"/>
                      </v:roundrect>
                    </v:group>
                    <v:oval id="شكل بيضاوي 52" o:spid="_x0000_s30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" filled="f" strokecolor="#168489" strokeweight="1pt">
                      <v:stroke joinstyle="miter"/>
                    </v:oval>
                  </v:group>
                  <v:shape id="مربع نص 41" o:spid="_x0000_s307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" filled="f" stroked="f">
                    <v:textbox style="mso-fit-shape-to-text:t">
                      <w:txbxContent>
                        <w:p w14:paraId="0C5D3282" w14:textId="79FBEEBC"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العلاقات الإيجابية في مكان العمل</w:t>
                          </w:r>
                        </w:p>
                      </w:txbxContent>
                    </v:textbox>
                  </v:shape>
                </v:group>
                <v:shape id="صورة 54" o:spid="_x0000_s30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">
                  <v:imagedata r:id="rId78" o:title=""/>
                </v:shape>
                <w10:anchorlock/>
              </v:group>
            </w:pict>
          </mc:Fallback>
        </mc:AlternateContent>
      </w:r>
    </w:p>
    <w:p w:rsidR="007C6591" w:rsidRPr="008D3A9C" w:rsidRDefault="007C6591" w:rsidP="00084372">
      <w:r w:rsidRPr="008C1728">
        <w:rPr>
          <w:rtl/>
        </w:rPr>
        <w:t>ثقافة الاحترام والتقدير:</w:t>
      </w:r>
      <w:r>
        <w:rPr>
          <w:rFonts w:hint="cs"/>
          <w:rtl/>
        </w:rPr>
        <w:t xml:space="preserve"> </w:t>
      </w:r>
      <w:r w:rsidRPr="008D3A9C">
        <w:rPr>
          <w:rtl/>
        </w:rPr>
        <w:t>التعامل مع جميع الموظفين بعدل واحترام.</w:t>
      </w:r>
      <w:r>
        <w:rPr>
          <w:rFonts w:hint="cs"/>
          <w:rtl/>
        </w:rPr>
        <w:t xml:space="preserve"> و</w:t>
      </w:r>
      <w:r w:rsidRPr="008D3A9C">
        <w:rPr>
          <w:rtl/>
        </w:rPr>
        <w:t xml:space="preserve">الاعتراف بجهود الموظفين وتقدير إنجازاتهم.  </w:t>
      </w:r>
    </w:p>
    <w:p w:rsidR="007C6591" w:rsidRDefault="007C6591" w:rsidP="00084372">
      <w:pPr>
        <w:rPr>
          <w:rtl/>
        </w:rPr>
      </w:pPr>
      <w:r w:rsidRPr="008C1728">
        <w:rPr>
          <w:rtl/>
        </w:rPr>
        <w:t>بناء فرق عمل متعاونة:</w:t>
      </w:r>
      <w:r>
        <w:rPr>
          <w:rFonts w:hint="cs"/>
          <w:rtl/>
        </w:rPr>
        <w:t xml:space="preserve"> </w:t>
      </w:r>
      <w:r w:rsidRPr="008D3A9C">
        <w:rPr>
          <w:rtl/>
        </w:rPr>
        <w:t xml:space="preserve">تعزيز التعاون بين الزملاء بدلاً من التنافس السلبي. </w:t>
      </w:r>
      <w:r>
        <w:rPr>
          <w:rFonts w:hint="cs"/>
          <w:rtl/>
        </w:rPr>
        <w:t xml:space="preserve"> و</w:t>
      </w:r>
      <w:r w:rsidRPr="008D3A9C">
        <w:rPr>
          <w:rtl/>
        </w:rPr>
        <w:t xml:space="preserve">تنظيم أنشطة لتعزيز الترابط الاجتماعي بين الموظفين.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BF61916" wp14:editId="395BC5B2">
                <wp:extent cx="5731510" cy="892088"/>
                <wp:effectExtent l="0" t="0" r="2540" b="22860"/>
                <wp:docPr id="160869207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80" name="مجموعة 47"/>
                        <wpg:cNvGrpSpPr/>
                        <wpg:grpSpPr>
                          <a:xfrm>
                            <a:off x="0" y="0"/>
                            <a:ext cx="5731510" cy="895351"/>
                            <a:chOff x="0" y="0"/>
                            <a:chExt cx="5878196" cy="918845"/>
                          </a:xfrm>
                        </wpg:grpSpPr>
                        <wpg:grpSp>
                          <wpg:cNvPr id="1608692081" name="مجموعة 48"/>
                          <wpg:cNvGrpSpPr/>
                          <wpg:grpSpPr>
                            <a:xfrm>
                              <a:off x="0" y="0"/>
                              <a:ext cx="5878196" cy="918845"/>
                              <a:chOff x="0" y="0"/>
                              <a:chExt cx="6240348" cy="919070"/>
                            </a:xfrm>
                          </wpg:grpSpPr>
                          <wpg:grpSp>
                            <wpg:cNvPr id="1608692082" name="مجموعة 49"/>
                            <wpg:cNvGrpSpPr/>
                            <wpg:grpSpPr>
                              <a:xfrm>
                                <a:off x="0" y="169208"/>
                                <a:ext cx="5433072" cy="580613"/>
                                <a:chOff x="0" y="169208"/>
                                <a:chExt cx="5433072" cy="580613"/>
                              </a:xfrm>
                            </wpg:grpSpPr>
                            <wps:wsp>
                              <wps:cNvPr id="16086920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86"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الحد من التوتر والإجهاد المهني</w:t>
                                </w:r>
                              </w:p>
                            </w:txbxContent>
                          </wps:txbx>
                          <wps:bodyPr wrap="square" rtlCol="1">
                            <a:spAutoFit/>
                          </wps:bodyPr>
                        </wps:wsp>
                      </wpg:grpSp>
                      <pic:pic xmlns:pic="http://schemas.openxmlformats.org/drawingml/2006/picture">
                        <pic:nvPicPr>
                          <pic:cNvPr id="160869208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BF61916" id="_x0000_s30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kHNhh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0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">
                  <v:group id="مجموعة 48" o:spid="_x0000_s30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">
                    <v:group id="مجموعة 49" o:spid="_x0000_s30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">
                      <v:shape id="شكل حر 50" o:spid="_x0000_s30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" fillcolor="#a5a5a5 [2092]" stroked="f" strokeweight="1pt">
                        <v:stroke joinstyle="miter"/>
                      </v:roundrect>
                    </v:group>
                    <v:oval id="شكل بيضاوي 52" o:spid="_x0000_s30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" filled="f" strokecolor="#168489" strokeweight="1pt">
                      <v:stroke joinstyle="miter"/>
                    </v:oval>
                  </v:group>
                  <v:shape id="مربع نص 41" o:spid="_x0000_s308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" filled="f" stroked="f">
                    <v:textbox style="mso-fit-shape-to-text:t">
                      <w:txbxContent>
                        <w:p w14:paraId="5946648E" w14:textId="29F9CA1F"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الحد من التوتر والإجهاد المهني</w:t>
                          </w:r>
                        </w:p>
                      </w:txbxContent>
                    </v:textbox>
                  </v:shape>
                </v:group>
                <v:shape id="صورة 54" o:spid="_x0000_s30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">
                  <v:imagedata r:id="rId78" o:title=""/>
                </v:shape>
                <w10:anchorlock/>
              </v:group>
            </w:pict>
          </mc:Fallback>
        </mc:AlternateContent>
      </w:r>
    </w:p>
    <w:p w:rsidR="007C6591" w:rsidRPr="008D3A9C" w:rsidRDefault="007C6591" w:rsidP="00084372">
      <w:r w:rsidRPr="008C1728">
        <w:rPr>
          <w:rtl/>
        </w:rPr>
        <w:t xml:space="preserve">إدارة عبء العمل: </w:t>
      </w:r>
      <w:r w:rsidRPr="008D3A9C">
        <w:rPr>
          <w:rtl/>
        </w:rPr>
        <w:t>توزيع العمل بشكل عادل لتجنب الإرهاق.</w:t>
      </w:r>
      <w:r>
        <w:rPr>
          <w:rFonts w:hint="cs"/>
          <w:rtl/>
        </w:rPr>
        <w:t xml:space="preserve"> و</w:t>
      </w:r>
      <w:r w:rsidRPr="008D3A9C">
        <w:rPr>
          <w:rtl/>
        </w:rPr>
        <w:t xml:space="preserve">وضع أهداف واقعية ومناسبة لقدرات الفريق.  </w:t>
      </w:r>
    </w:p>
    <w:p w:rsidR="007C6591" w:rsidRDefault="007C6591" w:rsidP="00084372">
      <w:pPr>
        <w:rPr>
          <w:rtl/>
        </w:rPr>
      </w:pPr>
      <w:r w:rsidRPr="008C1728">
        <w:rPr>
          <w:rtl/>
        </w:rPr>
        <w:lastRenderedPageBreak/>
        <w:t xml:space="preserve">إتاحة فترات راحة: </w:t>
      </w:r>
      <w:r w:rsidRPr="008D3A9C">
        <w:rPr>
          <w:rtl/>
        </w:rPr>
        <w:t xml:space="preserve">توفير مساحات مخصصة للاستراحة داخل مكان العمل. </w:t>
      </w:r>
      <w:r>
        <w:rPr>
          <w:rFonts w:hint="cs"/>
          <w:rtl/>
        </w:rPr>
        <w:t>و</w:t>
      </w:r>
      <w:r w:rsidRPr="008D3A9C">
        <w:rPr>
          <w:rtl/>
        </w:rPr>
        <w:t xml:space="preserve">تشجيع الموظفين على أخذ فترات قصيرة خلال اليوم.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5A6D854" wp14:editId="1FF77382">
                <wp:extent cx="5731510" cy="892088"/>
                <wp:effectExtent l="0" t="0" r="2540" b="22860"/>
                <wp:docPr id="160869207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71" name="مجموعة 47"/>
                        <wpg:cNvGrpSpPr/>
                        <wpg:grpSpPr>
                          <a:xfrm>
                            <a:off x="0" y="0"/>
                            <a:ext cx="5731510" cy="895351"/>
                            <a:chOff x="0" y="0"/>
                            <a:chExt cx="5878196" cy="918845"/>
                          </a:xfrm>
                        </wpg:grpSpPr>
                        <wpg:grpSp>
                          <wpg:cNvPr id="1608692072" name="مجموعة 48"/>
                          <wpg:cNvGrpSpPr/>
                          <wpg:grpSpPr>
                            <a:xfrm>
                              <a:off x="0" y="0"/>
                              <a:ext cx="5878196" cy="918845"/>
                              <a:chOff x="0" y="0"/>
                              <a:chExt cx="6240348" cy="919070"/>
                            </a:xfrm>
                          </wpg:grpSpPr>
                          <wpg:grpSp>
                            <wpg:cNvPr id="1608692073" name="مجموعة 49"/>
                            <wpg:cNvGrpSpPr/>
                            <wpg:grpSpPr>
                              <a:xfrm>
                                <a:off x="0" y="169208"/>
                                <a:ext cx="5433072" cy="580613"/>
                                <a:chOff x="0" y="169208"/>
                                <a:chExt cx="5433072" cy="580613"/>
                              </a:xfrm>
                            </wpg:grpSpPr>
                            <wps:wsp>
                              <wps:cNvPr id="160869207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77"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فرص للتطور المهني والشخصي</w:t>
                                </w:r>
                              </w:p>
                            </w:txbxContent>
                          </wps:txbx>
                          <wps:bodyPr wrap="square" rtlCol="1">
                            <a:spAutoFit/>
                          </wps:bodyPr>
                        </wps:wsp>
                      </wpg:grpSp>
                      <pic:pic xmlns:pic="http://schemas.openxmlformats.org/drawingml/2006/picture">
                        <pic:nvPicPr>
                          <pic:cNvPr id="160869207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5A6D854" id="_x0000_s30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4l+Fz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0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">
                  <v:group id="مجموعة 48" o:spid="_x0000_s30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">
                    <v:group id="مجموعة 49" o:spid="_x0000_s30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">
                      <v:shape id="شكل حر 50" o:spid="_x0000_s30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" fillcolor="#a5a5a5 [2092]" stroked="f" strokeweight="1pt">
                        <v:stroke joinstyle="miter"/>
                      </v:roundrect>
                    </v:group>
                    <v:oval id="شكل بيضاوي 52" o:spid="_x0000_s30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" filled="f" strokecolor="#168489" strokeweight="1pt">
                      <v:stroke joinstyle="miter"/>
                    </v:oval>
                  </v:group>
                  <v:shape id="مربع نص 41" o:spid="_x0000_s308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" filled="f" stroked="f">
                    <v:textbox style="mso-fit-shape-to-text:t">
                      <w:txbxContent>
                        <w:p w14:paraId="32F247EB" w14:textId="3098267C"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فرص للتطور المهني والشخصي</w:t>
                          </w:r>
                        </w:p>
                      </w:txbxContent>
                    </v:textbox>
                  </v:shape>
                </v:group>
                <v:shape id="صورة 54" o:spid="_x0000_s30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">
                  <v:imagedata r:id="rId78" o:title=""/>
                </v:shape>
                <w10:anchorlock/>
              </v:group>
            </w:pict>
          </mc:Fallback>
        </mc:AlternateContent>
      </w:r>
    </w:p>
    <w:p w:rsidR="007C6591" w:rsidRPr="008D3A9C" w:rsidRDefault="007C6591" w:rsidP="00084372">
      <w:r w:rsidRPr="008C1728">
        <w:rPr>
          <w:rtl/>
        </w:rPr>
        <w:t>التدريب والتطوير:</w:t>
      </w:r>
      <w:r>
        <w:rPr>
          <w:rFonts w:hint="cs"/>
          <w:rtl/>
        </w:rPr>
        <w:t xml:space="preserve"> </w:t>
      </w:r>
      <w:r w:rsidRPr="008D3A9C">
        <w:rPr>
          <w:rtl/>
        </w:rPr>
        <w:t xml:space="preserve">تقديم برامج تدريبية لتحسين مهارات الموظفين وزيادة شعورهم بالكفاءة.  </w:t>
      </w:r>
    </w:p>
    <w:p w:rsidR="007C6591" w:rsidRDefault="007C6591" w:rsidP="00084372">
      <w:pPr>
        <w:rPr>
          <w:rtl/>
        </w:rPr>
      </w:pPr>
      <w:r w:rsidRPr="008C1728">
        <w:rPr>
          <w:rtl/>
        </w:rPr>
        <w:t>خطط مهنية واضحة:</w:t>
      </w:r>
      <w:r>
        <w:rPr>
          <w:rFonts w:hint="cs"/>
          <w:rtl/>
        </w:rPr>
        <w:t xml:space="preserve"> </w:t>
      </w:r>
      <w:r w:rsidRPr="008D3A9C">
        <w:rPr>
          <w:rtl/>
        </w:rPr>
        <w:t xml:space="preserve">مساعدة الموظفين على تحديد مساراتهم المهنية داخل المؤسسة. </w:t>
      </w:r>
      <w:r>
        <w:rPr>
          <w:rFonts w:hint="cs"/>
          <w:rtl/>
        </w:rPr>
        <w:t>و</w:t>
      </w:r>
      <w:r w:rsidRPr="008D3A9C">
        <w:rPr>
          <w:rtl/>
        </w:rPr>
        <w:t xml:space="preserve">تقديم فرص للترقية أو التنقل الداخلي.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639C8637" wp14:editId="00AC51F5">
                <wp:extent cx="5731510" cy="892088"/>
                <wp:effectExtent l="0" t="0" r="2540" b="22860"/>
                <wp:docPr id="160869206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62" name="مجموعة 47"/>
                        <wpg:cNvGrpSpPr/>
                        <wpg:grpSpPr>
                          <a:xfrm>
                            <a:off x="0" y="0"/>
                            <a:ext cx="5731510" cy="895351"/>
                            <a:chOff x="0" y="0"/>
                            <a:chExt cx="5878196" cy="918845"/>
                          </a:xfrm>
                        </wpg:grpSpPr>
                        <wpg:grpSp>
                          <wpg:cNvPr id="1608692063" name="مجموعة 48"/>
                          <wpg:cNvGrpSpPr/>
                          <wpg:grpSpPr>
                            <a:xfrm>
                              <a:off x="0" y="0"/>
                              <a:ext cx="5878196" cy="918845"/>
                              <a:chOff x="0" y="0"/>
                              <a:chExt cx="6240348" cy="919070"/>
                            </a:xfrm>
                          </wpg:grpSpPr>
                          <wpg:grpSp>
                            <wpg:cNvPr id="1608692064" name="مجموعة 49"/>
                            <wpg:cNvGrpSpPr/>
                            <wpg:grpSpPr>
                              <a:xfrm>
                                <a:off x="0" y="169208"/>
                                <a:ext cx="5433072" cy="580613"/>
                                <a:chOff x="0" y="169208"/>
                                <a:chExt cx="5433072" cy="580613"/>
                              </a:xfrm>
                            </wpg:grpSpPr>
                            <wps:wsp>
                              <wps:cNvPr id="160869206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6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68"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wps:txbx>
                          <wps:bodyPr wrap="square" rtlCol="1">
                            <a:spAutoFit/>
                          </wps:bodyPr>
                        </wps:wsp>
                      </wpg:grpSp>
                      <pic:pic xmlns:pic="http://schemas.openxmlformats.org/drawingml/2006/picture">
                        <pic:nvPicPr>
                          <pic:cNvPr id="160869206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39C8637" id="_x0000_s30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B7JUZ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0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">
                  <v:group id="مجموعة 48" o:spid="_x0000_s30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9Yb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">
                    <v:group id="مجموعة 49" o:spid="_x0000_s30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">
                      <v:shape id="شكل حر 50" o:spid="_x0000_s30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0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" fillcolor="#a5a5a5 [2092]" stroked="f" strokeweight="1pt">
                        <v:stroke joinstyle="miter"/>
                      </v:roundrect>
                    </v:group>
                    <v:oval id="شكل بيضاوي 52" o:spid="_x0000_s30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" filled="f" strokecolor="#168489" strokeweight="1pt">
                      <v:stroke joinstyle="miter"/>
                    </v:oval>
                  </v:group>
                  <v:shape id="مربع نص 41" o:spid="_x0000_s30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" filled="f" stroked="f">
                    <v:textbox style="mso-fit-shape-to-text:t">
                      <w:txbxContent>
                        <w:p w14:paraId="358176C1" w14:textId="06EF6458"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v:textbox>
                  </v:shape>
                </v:group>
                <v:shape id="صورة 54" o:spid="_x0000_s30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">
                  <v:imagedata r:id="rId78" o:title=""/>
                </v:shape>
                <w10:anchorlock/>
              </v:group>
            </w:pict>
          </mc:Fallback>
        </mc:AlternateContent>
      </w:r>
    </w:p>
    <w:p w:rsidR="007C6591" w:rsidRPr="008D3A9C" w:rsidRDefault="007C6591" w:rsidP="00084372">
      <w:r w:rsidRPr="008C1728">
        <w:rPr>
          <w:rtl/>
        </w:rPr>
        <w:t>برامج دعم الصحة النفسية:</w:t>
      </w:r>
      <w:r>
        <w:rPr>
          <w:rFonts w:hint="cs"/>
          <w:rtl/>
        </w:rPr>
        <w:t xml:space="preserve"> </w:t>
      </w:r>
      <w:r w:rsidRPr="008D3A9C">
        <w:rPr>
          <w:rtl/>
        </w:rPr>
        <w:t>توفير جلسات استشارات نفسية داخل المؤسسة أو بالتعاون مع متخصصين خارجيين.</w:t>
      </w:r>
      <w:r>
        <w:rPr>
          <w:rFonts w:hint="cs"/>
          <w:rtl/>
        </w:rPr>
        <w:t xml:space="preserve"> و</w:t>
      </w:r>
      <w:r w:rsidRPr="008D3A9C">
        <w:rPr>
          <w:rtl/>
        </w:rPr>
        <w:t xml:space="preserve">تنظيم ورش عمل تتعلق بإدارة التوتر، تطوير المهارات النفسية، أو تحقيق التوازن بين الحياة والعمل.  </w:t>
      </w:r>
    </w:p>
    <w:p w:rsidR="007C6591" w:rsidRDefault="007C6591" w:rsidP="00084372">
      <w:pPr>
        <w:rPr>
          <w:rtl/>
        </w:rPr>
      </w:pPr>
      <w:r w:rsidRPr="008C1728">
        <w:rPr>
          <w:rtl/>
        </w:rPr>
        <w:t>تشجيع نمط حياة صحي:</w:t>
      </w:r>
      <w:r>
        <w:rPr>
          <w:rFonts w:hint="cs"/>
          <w:rtl/>
        </w:rPr>
        <w:t xml:space="preserve"> </w:t>
      </w:r>
      <w:r w:rsidRPr="008D3A9C">
        <w:rPr>
          <w:rtl/>
        </w:rPr>
        <w:t xml:space="preserve">توفير خيارات غذائية صحية في مكان العمل. </w:t>
      </w:r>
      <w:r>
        <w:rPr>
          <w:rFonts w:hint="cs"/>
          <w:rtl/>
        </w:rPr>
        <w:t>و</w:t>
      </w:r>
      <w:r w:rsidRPr="008D3A9C">
        <w:rPr>
          <w:rtl/>
        </w:rPr>
        <w:t xml:space="preserve">تشجيع ممارسة الرياضة من خلال الاشتراكات في صالات رياضية أو تنظيم أنشطة رياضية.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00121014" wp14:editId="66017A4D">
                <wp:extent cx="5731510" cy="892088"/>
                <wp:effectExtent l="0" t="0" r="2540" b="22860"/>
                <wp:docPr id="16086920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53" name="مجموعة 47"/>
                        <wpg:cNvGrpSpPr/>
                        <wpg:grpSpPr>
                          <a:xfrm>
                            <a:off x="0" y="0"/>
                            <a:ext cx="5731510" cy="895351"/>
                            <a:chOff x="0" y="0"/>
                            <a:chExt cx="5878196" cy="918845"/>
                          </a:xfrm>
                        </wpg:grpSpPr>
                        <wpg:grpSp>
                          <wpg:cNvPr id="1608692054" name="مجموعة 48"/>
                          <wpg:cNvGrpSpPr/>
                          <wpg:grpSpPr>
                            <a:xfrm>
                              <a:off x="0" y="0"/>
                              <a:ext cx="5878196" cy="918845"/>
                              <a:chOff x="0" y="0"/>
                              <a:chExt cx="6240348" cy="919070"/>
                            </a:xfrm>
                          </wpg:grpSpPr>
                          <wpg:grpSp>
                            <wpg:cNvPr id="1608692055" name="مجموعة 49"/>
                            <wpg:cNvGrpSpPr/>
                            <wpg:grpSpPr>
                              <a:xfrm>
                                <a:off x="0" y="169208"/>
                                <a:ext cx="5433072" cy="580613"/>
                                <a:chOff x="0" y="169208"/>
                                <a:chExt cx="5433072" cy="580613"/>
                              </a:xfrm>
                            </wpg:grpSpPr>
                            <wps:wsp>
                              <wps:cNvPr id="16086920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59"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الشعور بالانتماء</w:t>
                                </w:r>
                              </w:p>
                            </w:txbxContent>
                          </wps:txbx>
                          <wps:bodyPr wrap="square" rtlCol="1">
                            <a:spAutoFit/>
                          </wps:bodyPr>
                        </wps:wsp>
                      </wpg:grpSp>
                      <pic:pic xmlns:pic="http://schemas.openxmlformats.org/drawingml/2006/picture">
                        <pic:nvPicPr>
                          <pic:cNvPr id="160869206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0121014" id="_x0000_s31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qnZWy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">
                  <v:group id="مجموعة 48" o:spid="_x0000_s3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">
                    <v:group id="مجموعة 49" o:spid="_x0000_s3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">
                      <v:shape id="شكل حر 50" o:spid="_x0000_s3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" fillcolor="#a5a5a5 [2092]" stroked="f" strokeweight="1pt">
                        <v:stroke joinstyle="miter"/>
                      </v:roundrect>
                    </v:group>
                    <v:oval id="شكل بيضاوي 52" o:spid="_x0000_s3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" filled="f" strokecolor="#168489" strokeweight="1pt">
                      <v:stroke joinstyle="miter"/>
                    </v:oval>
                  </v:group>
                  <v:shape id="مربع نص 41" o:spid="_x0000_s31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" filled="f" stroked="f">
                    <v:textbox style="mso-fit-shape-to-text:t">
                      <w:txbxContent>
                        <w:p w14:paraId="14CD5382" w14:textId="1916D062"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الشعور بالانتماء</w:t>
                          </w:r>
                        </w:p>
                      </w:txbxContent>
                    </v:textbox>
                  </v:shape>
                </v:group>
                <v:shape id="صورة 54" o:spid="_x0000_s31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">
                  <v:imagedata r:id="rId78" o:title=""/>
                </v:shape>
                <w10:anchorlock/>
              </v:group>
            </w:pict>
          </mc:Fallback>
        </mc:AlternateContent>
      </w:r>
    </w:p>
    <w:p w:rsidR="007C6591" w:rsidRPr="008D3A9C" w:rsidRDefault="007C6591" w:rsidP="00084372">
      <w:r w:rsidRPr="008C1728">
        <w:rPr>
          <w:rtl/>
        </w:rPr>
        <w:t>إشراك الموظفين في اتخاذ القرارات:</w:t>
      </w:r>
      <w:r>
        <w:rPr>
          <w:rFonts w:hint="cs"/>
          <w:rtl/>
        </w:rPr>
        <w:t xml:space="preserve"> </w:t>
      </w:r>
      <w:r w:rsidRPr="008D3A9C">
        <w:rPr>
          <w:rtl/>
        </w:rPr>
        <w:t xml:space="preserve">إعطائهم الفرصة للمشاركة في قرارات تؤثر على عملهم أو فريقهم.  </w:t>
      </w:r>
    </w:p>
    <w:p w:rsidR="007C6591" w:rsidRDefault="007C6591" w:rsidP="00084372">
      <w:pPr>
        <w:rPr>
          <w:rtl/>
        </w:rPr>
      </w:pPr>
      <w:r w:rsidRPr="008C1728">
        <w:rPr>
          <w:rtl/>
        </w:rPr>
        <w:t>دعم التنوع والشمول:</w:t>
      </w:r>
      <w:r>
        <w:rPr>
          <w:rFonts w:hint="cs"/>
          <w:rtl/>
        </w:rPr>
        <w:t xml:space="preserve"> </w:t>
      </w:r>
      <w:r w:rsidRPr="008D3A9C">
        <w:rPr>
          <w:rtl/>
        </w:rPr>
        <w:t xml:space="preserve">احترام الخلفيات الثقافية المختلفة وتوفير بيئة عمل خالية من التمييز.  </w:t>
      </w:r>
    </w:p>
    <w:p w:rsidR="00084372" w:rsidRPr="008D3A9C" w:rsidRDefault="00084372" w:rsidP="0070505C">
      <w:pPr>
        <w:keepNext/>
      </w:pPr>
      <w:r w:rsidRPr="002A078C">
        <w:rPr>
          <w:rFonts w:ascii="Sakkal Majalla" w:hAnsi="Sakkal Majalla"/>
          <w:noProof/>
          <w:sz w:val="34"/>
        </w:rPr>
        <w:lastRenderedPageBreak/>
        <mc:AlternateContent>
          <mc:Choice Requires="wpg">
            <w:drawing>
              <wp:inline distT="0" distB="0" distL="0" distR="0" wp14:anchorId="57F1017A" wp14:editId="3D7C84BF">
                <wp:extent cx="5731510" cy="892088"/>
                <wp:effectExtent l="0" t="0" r="2540" b="22860"/>
                <wp:docPr id="16086920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44" name="مجموعة 47"/>
                        <wpg:cNvGrpSpPr/>
                        <wpg:grpSpPr>
                          <a:xfrm>
                            <a:off x="0" y="0"/>
                            <a:ext cx="5731510" cy="895351"/>
                            <a:chOff x="0" y="0"/>
                            <a:chExt cx="5878196" cy="918845"/>
                          </a:xfrm>
                        </wpg:grpSpPr>
                        <wpg:grpSp>
                          <wpg:cNvPr id="1608692045" name="مجموعة 48"/>
                          <wpg:cNvGrpSpPr/>
                          <wpg:grpSpPr>
                            <a:xfrm>
                              <a:off x="0" y="0"/>
                              <a:ext cx="5878196" cy="918845"/>
                              <a:chOff x="0" y="0"/>
                              <a:chExt cx="6240348" cy="919070"/>
                            </a:xfrm>
                          </wpg:grpSpPr>
                          <wpg:grpSp>
                            <wpg:cNvPr id="1608692046" name="مجموعة 49"/>
                            <wpg:cNvGrpSpPr/>
                            <wpg:grpSpPr>
                              <a:xfrm>
                                <a:off x="0" y="169208"/>
                                <a:ext cx="5433072" cy="580613"/>
                                <a:chOff x="0" y="169208"/>
                                <a:chExt cx="5433072" cy="580613"/>
                              </a:xfrm>
                            </wpg:grpSpPr>
                            <wps:wsp>
                              <wps:cNvPr id="1608692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50"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الحماية من التنمر والتحرش في مكان العمل</w:t>
                                </w:r>
                              </w:p>
                            </w:txbxContent>
                          </wps:txbx>
                          <wps:bodyPr wrap="square" rtlCol="1">
                            <a:spAutoFit/>
                          </wps:bodyPr>
                        </wps:wsp>
                      </wpg:grpSp>
                      <pic:pic xmlns:pic="http://schemas.openxmlformats.org/drawingml/2006/picture">
                        <pic:nvPicPr>
                          <pic:cNvPr id="160869205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7F1017A" id="_x0000_s31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Coj9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">
                  <v:group id="مجموعة 48" o:spid="_x0000_s3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">
                    <v:group id="مجموعة 49" o:spid="_x0000_s3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">
                      <v:shape id="شكل حر 50" o:spid="_x0000_s3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" fillcolor="#a5a5a5 [2092]" stroked="f" strokeweight="1pt">
                        <v:stroke joinstyle="miter"/>
                      </v:roundrect>
                    </v:group>
                    <v:oval id="شكل بيضاوي 52" o:spid="_x0000_s3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" filled="f" strokecolor="#168489" strokeweight="1pt">
                      <v:stroke joinstyle="miter"/>
                    </v:oval>
                  </v:group>
                  <v:shape id="مربع نص 41" o:spid="_x0000_s31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" filled="f" stroked="f">
                    <v:textbox style="mso-fit-shape-to-text:t">
                      <w:txbxContent>
                        <w:p w14:paraId="27230C7D" w14:textId="6C18C479"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الحماية من التنمر والتحرش في مكان العمل</w:t>
                          </w:r>
                        </w:p>
                      </w:txbxContent>
                    </v:textbox>
                  </v:shape>
                </v:group>
                <v:shape id="صورة 54" o:spid="_x0000_s31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">
                  <v:imagedata r:id="rId78" o:title=""/>
                </v:shape>
                <w10:anchorlock/>
              </v:group>
            </w:pict>
          </mc:Fallback>
        </mc:AlternateContent>
      </w:r>
    </w:p>
    <w:p w:rsidR="007C6591" w:rsidRPr="008D3A9C" w:rsidRDefault="007C6591" w:rsidP="00084372">
      <w:r>
        <w:rPr>
          <w:rFonts w:hint="cs"/>
          <w:rtl/>
        </w:rPr>
        <w:t xml:space="preserve">وضوح </w:t>
      </w:r>
      <w:r w:rsidRPr="008C1728">
        <w:rPr>
          <w:rFonts w:hint="cs"/>
          <w:rtl/>
        </w:rPr>
        <w:t>السياسات</w:t>
      </w:r>
      <w:r w:rsidRPr="008C1728">
        <w:rPr>
          <w:rtl/>
        </w:rPr>
        <w:t>:</w:t>
      </w:r>
      <w:r>
        <w:rPr>
          <w:rFonts w:hint="cs"/>
          <w:rtl/>
        </w:rPr>
        <w:t xml:space="preserve"> </w:t>
      </w:r>
      <w:r w:rsidRPr="008D3A9C">
        <w:rPr>
          <w:rtl/>
        </w:rPr>
        <w:t xml:space="preserve">وضع قوانين صارمة لمواجهة التنمر والتحرش. </w:t>
      </w:r>
      <w:r>
        <w:rPr>
          <w:rFonts w:hint="cs"/>
          <w:rtl/>
        </w:rPr>
        <w:t>و</w:t>
      </w:r>
      <w:r w:rsidRPr="008D3A9C">
        <w:rPr>
          <w:rtl/>
        </w:rPr>
        <w:t xml:space="preserve">توفير قنوات آمنة للإبلاغ عن أي سلوك غير مقبول.  </w:t>
      </w:r>
    </w:p>
    <w:p w:rsidR="007C6591" w:rsidRDefault="007C6591" w:rsidP="00084372">
      <w:pPr>
        <w:rPr>
          <w:rtl/>
        </w:rPr>
      </w:pPr>
      <w:r w:rsidRPr="008C1728">
        <w:rPr>
          <w:rtl/>
        </w:rPr>
        <w:t>ثقافة الاحترام المتبادل:</w:t>
      </w:r>
      <w:r>
        <w:rPr>
          <w:rFonts w:hint="cs"/>
          <w:rtl/>
        </w:rPr>
        <w:t xml:space="preserve"> </w:t>
      </w:r>
      <w:r w:rsidRPr="008D3A9C">
        <w:rPr>
          <w:rtl/>
        </w:rPr>
        <w:t xml:space="preserve">تعزيز قيم الاحترام والتسامح بين جميع الموظفين.  </w:t>
      </w:r>
    </w:p>
    <w:p w:rsidR="00084372" w:rsidRPr="008D3A9C" w:rsidRDefault="00084372" w:rsidP="00084372">
      <w:r w:rsidRPr="002A078C">
        <w:rPr>
          <w:rFonts w:ascii="Sakkal Majalla" w:hAnsi="Sakkal Majalla"/>
          <w:noProof/>
          <w:sz w:val="34"/>
        </w:rPr>
        <mc:AlternateContent>
          <mc:Choice Requires="wpg">
            <w:drawing>
              <wp:inline distT="0" distB="0" distL="0" distR="0" wp14:anchorId="109DFE4F" wp14:editId="5EDD6094">
                <wp:extent cx="5731510" cy="892088"/>
                <wp:effectExtent l="0" t="0" r="2540" b="22860"/>
                <wp:docPr id="16086920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035" name="مجموعة 47"/>
                        <wpg:cNvGrpSpPr/>
                        <wpg:grpSpPr>
                          <a:xfrm>
                            <a:off x="0" y="0"/>
                            <a:ext cx="5731510" cy="895351"/>
                            <a:chOff x="0" y="0"/>
                            <a:chExt cx="5878196" cy="918845"/>
                          </a:xfrm>
                        </wpg:grpSpPr>
                        <wpg:grpSp>
                          <wpg:cNvPr id="1608692036" name="مجموعة 48"/>
                          <wpg:cNvGrpSpPr/>
                          <wpg:grpSpPr>
                            <a:xfrm>
                              <a:off x="0" y="0"/>
                              <a:ext cx="5878196" cy="918845"/>
                              <a:chOff x="0" y="0"/>
                              <a:chExt cx="6240348" cy="919070"/>
                            </a:xfrm>
                          </wpg:grpSpPr>
                          <wpg:grpSp>
                            <wpg:cNvPr id="1608692037" name="مجموعة 49"/>
                            <wpg:cNvGrpSpPr/>
                            <wpg:grpSpPr>
                              <a:xfrm>
                                <a:off x="0" y="169208"/>
                                <a:ext cx="5433072" cy="580613"/>
                                <a:chOff x="0" y="169208"/>
                                <a:chExt cx="5433072" cy="580613"/>
                              </a:xfrm>
                            </wpg:grpSpPr>
                            <wps:wsp>
                              <wps:cNvPr id="1608692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041"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الدعم عند الحاجة</w:t>
                                </w:r>
                              </w:p>
                            </w:txbxContent>
                          </wps:txbx>
                          <wps:bodyPr wrap="square" rtlCol="1">
                            <a:spAutoFit/>
                          </wps:bodyPr>
                        </wps:wsp>
                      </wpg:grpSp>
                      <pic:pic xmlns:pic="http://schemas.openxmlformats.org/drawingml/2006/picture">
                        <pic:nvPicPr>
                          <pic:cNvPr id="160869204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09DFE4F" id="_x0000_s31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CoScQcAAP0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hQqEn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">
                  <v:group id="مجموعة 48" o:spid="_x0000_s3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1qe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">
                    <v:group id="مجموعة 49" o:spid="_x0000_s3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">
                      <v:shape id="شكل حر 50" o:spid="_x0000_s3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" fillcolor="#a5a5a5 [2092]" stroked="f" strokeweight="1pt">
                        <v:stroke joinstyle="miter"/>
                      </v:roundrect>
                    </v:group>
                    <v:oval id="شكل بيضاوي 52" o:spid="_x0000_s3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" filled="f" strokecolor="#168489" strokeweight="1pt">
                      <v:stroke joinstyle="miter"/>
                    </v:oval>
                  </v:group>
                  <v:shape id="مربع نص 41" o:spid="_x0000_s31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" filled="f" stroked="f">
                    <v:textbox style="mso-fit-shape-to-text:t">
                      <w:txbxContent>
                        <w:p w14:paraId="25EF0493" w14:textId="4D43D5E3"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الدعم عند الحاجة</w:t>
                          </w:r>
                        </w:p>
                      </w:txbxContent>
                    </v:textbox>
                  </v:shape>
                </v:group>
                <v:shape id="صورة 54" o:spid="_x0000_s31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">
                  <v:imagedata r:id="rId78" o:title=""/>
                </v:shape>
                <w10:anchorlock/>
              </v:group>
            </w:pict>
          </mc:Fallback>
        </mc:AlternateContent>
      </w:r>
    </w:p>
    <w:p w:rsidR="007C6591" w:rsidRPr="008D3A9C" w:rsidRDefault="007C6591" w:rsidP="00084372">
      <w:r w:rsidRPr="008C1728">
        <w:rPr>
          <w:rtl/>
        </w:rPr>
        <w:t>التعامل مع الضغوط الشخصية:</w:t>
      </w:r>
      <w:r>
        <w:rPr>
          <w:rFonts w:hint="cs"/>
          <w:rtl/>
        </w:rPr>
        <w:t xml:space="preserve"> </w:t>
      </w:r>
      <w:r w:rsidRPr="008D3A9C">
        <w:rPr>
          <w:rtl/>
        </w:rPr>
        <w:t xml:space="preserve">إظهار التعاطف مع الموظفين الذين يمرون بظروف صعبة.  </w:t>
      </w:r>
      <w:r>
        <w:rPr>
          <w:rFonts w:hint="cs"/>
          <w:rtl/>
        </w:rPr>
        <w:t xml:space="preserve"> و</w:t>
      </w:r>
      <w:r w:rsidRPr="008D3A9C">
        <w:rPr>
          <w:rtl/>
        </w:rPr>
        <w:t xml:space="preserve">توفير مرونة إضافية عند الحاجة (مثل تعديل ساعات العمل أو المهام).  </w:t>
      </w:r>
    </w:p>
    <w:p w:rsidR="007C6591" w:rsidRPr="008D3A9C" w:rsidRDefault="007C6591" w:rsidP="00084372">
      <w:r w:rsidRPr="008C1728">
        <w:rPr>
          <w:rtl/>
        </w:rPr>
        <w:t>الدعم في الأزمات:</w:t>
      </w:r>
      <w:r>
        <w:rPr>
          <w:rFonts w:hint="cs"/>
          <w:rtl/>
        </w:rPr>
        <w:t xml:space="preserve"> </w:t>
      </w:r>
      <w:r w:rsidRPr="008D3A9C">
        <w:rPr>
          <w:rtl/>
        </w:rPr>
        <w:t xml:space="preserve">تقديم المساعدة الفورية عند حدوث أزمات نفسية أو مهنية للموظفين.  </w:t>
      </w:r>
    </w:p>
    <w:p w:rsidR="007C6591" w:rsidRPr="006A21FE" w:rsidRDefault="00394CDA" w:rsidP="00084372">
      <w:pPr>
        <w:rPr>
          <w:b/>
          <w:bCs/>
          <w:color w:val="168489"/>
        </w:rPr>
      </w:pPr>
      <w:r>
        <w:rPr>
          <w:noProof/>
        </w:rPr>
        <w:drawing>
          <wp:anchor distT="0" distB="0" distL="114300" distR="114300" simplePos="0" relativeHeight="252822528" behindDoc="0" locked="0" layoutInCell="1" allowOverlap="1" wp14:anchorId="79558110" wp14:editId="143079E9">
            <wp:simplePos x="0" y="0"/>
            <wp:positionH relativeFrom="margin">
              <wp:align>left</wp:align>
            </wp:positionH>
            <wp:positionV relativeFrom="paragraph">
              <wp:posOffset>182287</wp:posOffset>
            </wp:positionV>
            <wp:extent cx="2006600" cy="2006600"/>
            <wp:effectExtent l="0" t="0" r="0" b="0"/>
            <wp:wrapSquare wrapText="bothSides"/>
            <wp:docPr id="1608692149" name="Picture 160869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09066" cy="20090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6591" w:rsidRPr="006A21FE">
        <w:rPr>
          <w:b/>
          <w:bCs/>
          <w:color w:val="168489"/>
          <w:rtl/>
        </w:rPr>
        <w:t xml:space="preserve"> فوائد بيئة العمل الداعمة للصحة النفسية</w:t>
      </w:r>
    </w:p>
    <w:p w:rsidR="007C6591" w:rsidRPr="00F1502D" w:rsidRDefault="007C6591" w:rsidP="00084372">
      <w:r w:rsidRPr="00F1502D">
        <w:rPr>
          <w:rtl/>
        </w:rPr>
        <w:t xml:space="preserve">1. زيادة الإنتاجية وتحسين الأداء.  </w:t>
      </w:r>
    </w:p>
    <w:p w:rsidR="007C6591" w:rsidRPr="00F1502D" w:rsidRDefault="007C6591" w:rsidP="00084372">
      <w:r w:rsidRPr="00F1502D">
        <w:rPr>
          <w:rtl/>
        </w:rPr>
        <w:t xml:space="preserve">2. تقليل معدلات الغياب عن العمل.  </w:t>
      </w:r>
    </w:p>
    <w:p w:rsidR="007C6591" w:rsidRPr="00F1502D" w:rsidRDefault="007C6591" w:rsidP="00084372">
      <w:r w:rsidRPr="00F1502D">
        <w:rPr>
          <w:rtl/>
        </w:rPr>
        <w:t xml:space="preserve">3. تعزيز ولاء الموظفين للمؤسسة.  </w:t>
      </w:r>
    </w:p>
    <w:p w:rsidR="007C6591" w:rsidRPr="00F1502D" w:rsidRDefault="007C6591" w:rsidP="00084372">
      <w:r w:rsidRPr="00F1502D">
        <w:rPr>
          <w:rtl/>
        </w:rPr>
        <w:t xml:space="preserve">4. تحسين العلاقات بين الزملاء.  </w:t>
      </w:r>
    </w:p>
    <w:p w:rsidR="007C6591" w:rsidRPr="00F1502D" w:rsidRDefault="007C6591" w:rsidP="00084372">
      <w:r w:rsidRPr="00F1502D">
        <w:rPr>
          <w:rtl/>
        </w:rPr>
        <w:t xml:space="preserve">5. تشجيع الإبداع والابتكار في بيئة العمل.  </w:t>
      </w:r>
    </w:p>
    <w:p w:rsidR="007C6591" w:rsidRPr="00F1502D" w:rsidRDefault="007C6591" w:rsidP="00084372">
      <w:r>
        <w:rPr>
          <w:rFonts w:hint="cs"/>
          <w:rtl/>
        </w:rPr>
        <w:t xml:space="preserve">خلاصة القول، </w:t>
      </w:r>
      <w:r w:rsidRPr="00F1502D">
        <w:rPr>
          <w:rtl/>
        </w:rPr>
        <w:t>بيئة العمل الداعمة للصحة النفسية ليست رفاهية، بل هي استثمار في رفاهية الموظفين وإنتاجية المؤسسة. عندما يشعر الموظفون بالدعم والاحترام ويعملون في بيئة خالية من التوتر المفرط، فإنهم يصبحون أكثر التزاما</w:t>
      </w:r>
      <w:r>
        <w:rPr>
          <w:rFonts w:hint="cs"/>
          <w:rtl/>
        </w:rPr>
        <w:t>ً</w:t>
      </w:r>
      <w:r w:rsidRPr="00F1502D">
        <w:rPr>
          <w:rtl/>
        </w:rPr>
        <w:t xml:space="preserve"> ورضا، مما ينعكس إيجابيا</w:t>
      </w:r>
      <w:r>
        <w:rPr>
          <w:rFonts w:hint="cs"/>
          <w:rtl/>
        </w:rPr>
        <w:t>ً</w:t>
      </w:r>
      <w:r w:rsidRPr="00F1502D">
        <w:rPr>
          <w:rtl/>
        </w:rPr>
        <w:t xml:space="preserve"> على نجاح المؤسسة ككل.</w:t>
      </w:r>
    </w:p>
    <w:p w:rsidR="007C6591" w:rsidRDefault="00084372" w:rsidP="0070505C">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3D329A19" wp14:editId="4EBF0DD7">
                <wp:extent cx="5731510" cy="895350"/>
                <wp:effectExtent l="0" t="0" r="21590" b="19050"/>
                <wp:docPr id="410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06"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07" name="مجموعة 39"/>
                        <wpg:cNvGrpSpPr/>
                        <wpg:grpSpPr>
                          <a:xfrm>
                            <a:off x="0" y="0"/>
                            <a:ext cx="5731510" cy="895350"/>
                            <a:chOff x="0" y="0"/>
                            <a:chExt cx="5878196" cy="918845"/>
                          </a:xfrm>
                        </wpg:grpSpPr>
                        <wpg:grpSp>
                          <wpg:cNvPr id="4108" name="مجموعة 40"/>
                          <wpg:cNvGrpSpPr/>
                          <wpg:grpSpPr>
                            <a:xfrm>
                              <a:off x="0" y="0"/>
                              <a:ext cx="5878196" cy="918845"/>
                              <a:chOff x="0" y="0"/>
                              <a:chExt cx="6240348" cy="919070"/>
                            </a:xfrm>
                          </wpg:grpSpPr>
                          <wpg:grpSp>
                            <wpg:cNvPr id="4109" name="مجموعة 41"/>
                            <wpg:cNvGrpSpPr/>
                            <wpg:grpSpPr>
                              <a:xfrm>
                                <a:off x="0" y="169208"/>
                                <a:ext cx="5433072" cy="580613"/>
                                <a:chOff x="0" y="169208"/>
                                <a:chExt cx="5433072" cy="580613"/>
                              </a:xfrm>
                            </wpg:grpSpPr>
                            <wps:wsp>
                              <wps:cNvPr id="411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3" name="مربع نص 41"/>
                          <wps:cNvSpPr txBox="1"/>
                          <wps:spPr>
                            <a:xfrm>
                              <a:off x="204484" y="256985"/>
                              <a:ext cx="4616071" cy="387740"/>
                            </a:xfrm>
                            <a:prstGeom prst="rect">
                              <a:avLst/>
                            </a:prstGeom>
                            <a:noFill/>
                          </wps:spPr>
                          <wps:txbx>
                            <w:txbxContent>
                              <w:p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دور القيادة في تعزيز الصحة النفسية للموظفين</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D329A19" id="_x0000_s312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sDt1dAcAAIwcAAAOAAAAZHJzL2Uyb0RvYy54bWzsWduO00YYvq/Udxj5&#10;shLE50PELlqgoEqUroCK9tJxJolV2+OOJ5sst4UK8SLQqlVFW1rxJsnb9JsZ23EOS7KohV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">
                <v:shape id="صورة 38" o:spid="_x0000_s312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">
                  <v:imagedata r:id="rId69" o:title=""/>
                </v:shape>
                <v:group id="مجموعة 39" o:spid="_x0000_s31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">
                  <v:group id="مجموعة 40" o:spid="_x0000_s31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">
                    <v:group id="مجموعة 41" o:spid="_x0000_s31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">
                      <v:shape id="شكل حر 42" o:spid="_x0000_s31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" fillcolor="#168489" stroked="f" strokeweight="1pt">
                        <v:stroke joinstyle="miter"/>
                      </v:roundrect>
                    </v:group>
                    <v:oval id="شكل بيضاوي 44" o:spid="_x0000_s31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" filled="f" strokecolor="#a5a5a5 [2092]" strokeweight="1pt">
                      <v:stroke joinstyle="miter"/>
                    </v:oval>
                  </v:group>
                  <v:shape id="مربع نص 41" o:spid="_x0000_s313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" filled="f" stroked="f">
                    <v:textbox style="mso-fit-shape-to-text:t">
                      <w:txbxContent>
                        <w:p w14:paraId="2BEC21FF" w14:textId="37486536"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دور القيادة في تعزيز الصحة النفسية للموظفين</w:t>
                          </w:r>
                        </w:p>
                      </w:txbxContent>
                    </v:textbox>
                  </v:shape>
                </v:group>
                <w10:anchorlock/>
              </v:group>
            </w:pict>
          </mc:Fallback>
        </mc:AlternateContent>
      </w:r>
    </w:p>
    <w:p w:rsidR="007C6591" w:rsidRPr="00F1502D" w:rsidRDefault="007C6591" w:rsidP="00084372">
      <w:r w:rsidRPr="00F1502D">
        <w:rPr>
          <w:rtl/>
        </w:rPr>
        <w:t>تلعب القيادة دورا</w:t>
      </w:r>
      <w:r>
        <w:rPr>
          <w:rFonts w:hint="cs"/>
          <w:rtl/>
        </w:rPr>
        <w:t>ً</w:t>
      </w:r>
      <w:r w:rsidRPr="00F1502D">
        <w:rPr>
          <w:rtl/>
        </w:rPr>
        <w:t xml:space="preserve"> محوريا</w:t>
      </w:r>
      <w:r>
        <w:rPr>
          <w:rFonts w:hint="cs"/>
          <w:rtl/>
        </w:rPr>
        <w:t>ً</w:t>
      </w:r>
      <w:r w:rsidRPr="00F1502D">
        <w:rPr>
          <w:rtl/>
        </w:rPr>
        <w:t xml:space="preserve"> في خلق بيئة عمل داعمة للصحة النفسية. القادة هم قدوة للفريق، ومن خلال أفعالهم وقراراتهم، يمكنهم التأثير بشكل مباشر على رفاهية الموظفين. القيادة الواعية بالصحة النفسية لا تقتصر على تحقيق أهداف العمل فقط، بل تشمل أيضا</w:t>
      </w:r>
      <w:r>
        <w:rPr>
          <w:rFonts w:hint="cs"/>
          <w:rtl/>
        </w:rPr>
        <w:t>ً</w:t>
      </w:r>
      <w:r w:rsidRPr="00F1502D">
        <w:rPr>
          <w:rtl/>
        </w:rPr>
        <w:t xml:space="preserve"> بناء ثقافة تحترم احتياجات الموظفين النفسية والجسدية، مما يؤدي إلى تعزيز الإنتاجية والانسجام داخل المؤسسة.</w:t>
      </w:r>
    </w:p>
    <w:p w:rsidR="007C6591" w:rsidRDefault="007C6591" w:rsidP="00084372">
      <w:pPr>
        <w:rPr>
          <w:b/>
          <w:bCs/>
          <w:color w:val="168489"/>
          <w:rtl/>
        </w:rPr>
      </w:pPr>
      <w:r w:rsidRPr="006A21FE">
        <w:rPr>
          <w:b/>
          <w:bCs/>
          <w:color w:val="168489"/>
          <w:rtl/>
        </w:rPr>
        <w:t xml:space="preserve"> أهمية دور القيادة في تعزيز الصحة النفسية</w:t>
      </w:r>
    </w:p>
    <w:p w:rsidR="0070505C" w:rsidRPr="006A21FE" w:rsidRDefault="0070505C" w:rsidP="0070505C">
      <w:pPr>
        <w:rPr>
          <w:b/>
          <w:bCs/>
          <w:color w:val="168489"/>
          <w:rtl/>
        </w:rPr>
      </w:pPr>
      <w:r w:rsidRPr="0070505C">
        <w:rPr>
          <w:b/>
          <w:bCs/>
          <w:noProof/>
          <w:color w:val="168489"/>
        </w:rPr>
        <mc:AlternateContent>
          <mc:Choice Requires="wpg">
            <w:drawing>
              <wp:inline distT="0" distB="0" distL="0" distR="0" wp14:anchorId="2C86CC23" wp14:editId="3C3CCE2F">
                <wp:extent cx="5746349" cy="1411217"/>
                <wp:effectExtent l="0" t="0" r="26035" b="17780"/>
                <wp:docPr id="1465698203" name="Group 3"/>
                <wp:cNvGraphicFramePr/>
                <a:graphic xmlns:a="http://schemas.openxmlformats.org/drawingml/2006/main">
                  <a:graphicData uri="http://schemas.microsoft.com/office/word/2010/wordprocessingGroup">
                    <wpg:wgp>
                      <wpg:cNvGrpSpPr/>
                      <wpg:grpSpPr>
                        <a:xfrm>
                          <a:off x="0" y="0"/>
                          <a:ext cx="5746349" cy="1411217"/>
                          <a:chOff x="0" y="0"/>
                          <a:chExt cx="5746349" cy="1411217"/>
                        </a:xfrm>
                      </wpg:grpSpPr>
                      <wpg:grpSp>
                        <wpg:cNvPr id="1465698225" name="Group 1465698225"/>
                        <wpg:cNvGrpSpPr/>
                        <wpg:grpSpPr>
                          <a:xfrm>
                            <a:off x="0" y="0"/>
                            <a:ext cx="1390536" cy="1390535"/>
                            <a:chOff x="0" y="0"/>
                            <a:chExt cx="1722784" cy="1722784"/>
                          </a:xfrm>
                        </wpg:grpSpPr>
                        <wps:wsp>
                          <wps:cNvPr id="1465698226" name="Oval 1465698226"/>
                          <wps:cNvSpPr/>
                          <wps:spPr>
                            <a:xfrm>
                              <a:off x="0" y="0"/>
                              <a:ext cx="1722784" cy="1722784"/>
                            </a:xfrm>
                            <a:prstGeom prst="ellipse">
                              <a:avLst/>
                            </a:prstGeom>
                            <a:noFill/>
                            <a:ln>
                              <a:solidFill>
                                <a:srgbClr val="A0C9CA"/>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27" name="Oval 1465698227"/>
                          <wps:cNvSpPr/>
                          <wps:spPr>
                            <a:xfrm>
                              <a:off x="92766" y="92766"/>
                              <a:ext cx="1537252" cy="1537252"/>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28" name="Oval 1465698228"/>
                          <wps:cNvSpPr/>
                          <wps:spPr>
                            <a:xfrm>
                              <a:off x="172553" y="172553"/>
                              <a:ext cx="1377676" cy="1377675"/>
                            </a:xfrm>
                            <a:prstGeom prst="ellipse">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29" name="TextBox 9237"/>
                          <wps:cNvSpPr txBox="1">
                            <a:spLocks noChangeArrowheads="1"/>
                          </wps:cNvSpPr>
                          <wps:spPr bwMode="auto">
                            <a:xfrm flipV="1">
                              <a:off x="92763" y="210951"/>
                              <a:ext cx="1537252" cy="921932"/>
                            </a:xfrm>
                            <a:prstGeom prst="rect">
                              <a:avLst/>
                            </a:prstGeom>
                          </wps:spPr>
                          <wps:txbx>
                            <w:txbxContent>
                              <w:p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زيادة الإنتاجية</w:t>
                                </w:r>
                              </w:p>
                            </w:txbxContent>
                          </wps:txbx>
                          <wps:bodyPr rot="0" vert="horz" wrap="square" lIns="0" tIns="45720" rIns="0" bIns="45720" anchor="b" anchorCtr="0" upright="1">
                            <a:noAutofit/>
                          </wps:bodyPr>
                        </wps:wsp>
                      </wpg:grpSp>
                      <wpg:grpSp>
                        <wpg:cNvPr id="1465698230" name="Group 1465698230"/>
                        <wpg:cNvGrpSpPr/>
                        <wpg:grpSpPr>
                          <a:xfrm>
                            <a:off x="1465411" y="20682"/>
                            <a:ext cx="4280938" cy="1390535"/>
                            <a:chOff x="1465411" y="20682"/>
                            <a:chExt cx="3418467" cy="1110387"/>
                          </a:xfrm>
                        </wpg:grpSpPr>
                        <wpg:grpSp>
                          <wpg:cNvPr id="1465698232" name="Group 1465698232"/>
                          <wpg:cNvGrpSpPr/>
                          <wpg:grpSpPr>
                            <a:xfrm>
                              <a:off x="1465411" y="20682"/>
                              <a:ext cx="1110388" cy="1110387"/>
                              <a:chOff x="1465411" y="20682"/>
                              <a:chExt cx="1722784" cy="1722784"/>
                            </a:xfrm>
                          </wpg:grpSpPr>
                          <wps:wsp>
                            <wps:cNvPr id="1465698233" name="Oval 1465698233"/>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4" name="Oval 1465698234"/>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5" name="Oval 1465698235"/>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6" name="TextBox 9233"/>
                            <wps:cNvSpPr txBox="1">
                              <a:spLocks noChangeArrowheads="1"/>
                            </wps:cNvSpPr>
                            <wps:spPr bwMode="auto">
                              <a:xfrm flipV="1">
                                <a:off x="1716492" y="167424"/>
                                <a:ext cx="1299144" cy="1234444"/>
                              </a:xfrm>
                              <a:prstGeom prst="rect">
                                <a:avLst/>
                              </a:prstGeom>
                            </wps:spPr>
                            <wps:txbx>
                              <w:txbxContent>
                                <w:p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تعزيز الولاء والرضا الوظيفي</w:t>
                                  </w:r>
                                </w:p>
                              </w:txbxContent>
                            </wps:txbx>
                            <wps:bodyPr rot="0" vert="horz" wrap="square" lIns="0" tIns="45720" rIns="0" bIns="45720" anchor="b" anchorCtr="0" upright="1">
                              <a:noAutofit/>
                            </wps:bodyPr>
                          </wps:wsp>
                        </wpg:grpSp>
                        <wpg:grpSp>
                          <wpg:cNvPr id="1465698237" name="Group 1465698237"/>
                          <wpg:cNvGrpSpPr/>
                          <wpg:grpSpPr>
                            <a:xfrm>
                              <a:off x="2616305" y="20682"/>
                              <a:ext cx="1110388" cy="1110387"/>
                              <a:chOff x="2616305" y="20682"/>
                              <a:chExt cx="1722784" cy="1722784"/>
                            </a:xfrm>
                          </wpg:grpSpPr>
                          <wps:wsp>
                            <wps:cNvPr id="1465698238" name="Oval 1465698238"/>
                            <wps:cNvSpPr/>
                            <wps:spPr>
                              <a:xfrm>
                                <a:off x="2616305" y="2068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239" name="Oval 1465698239"/>
                            <wps:cNvSpPr/>
                            <wps:spPr>
                              <a:xfrm>
                                <a:off x="2709071" y="11344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2" name="Oval 1608692142"/>
                            <wps:cNvSpPr/>
                            <wps:spPr>
                              <a:xfrm>
                                <a:off x="2788859" y="19323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3" name="TextBox 9229"/>
                            <wps:cNvSpPr txBox="1">
                              <a:spLocks noChangeArrowheads="1"/>
                            </wps:cNvSpPr>
                            <wps:spPr bwMode="auto">
                              <a:xfrm flipV="1">
                                <a:off x="2702314" y="128681"/>
                                <a:ext cx="1537252" cy="1234444"/>
                              </a:xfrm>
                              <a:prstGeom prst="rect">
                                <a:avLst/>
                              </a:prstGeom>
                            </wps:spPr>
                            <wps:txbx>
                              <w:txbxContent>
                                <w:p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التقليل من التوتر والإرهاق المهني</w:t>
                                  </w:r>
                                </w:p>
                              </w:txbxContent>
                            </wps:txbx>
                            <wps:bodyPr rot="0" vert="horz" wrap="square" lIns="0" tIns="45720" rIns="0" bIns="45720" anchor="b" anchorCtr="0" upright="1">
                              <a:noAutofit/>
                            </wps:bodyPr>
                          </wps:wsp>
                        </wpg:grpSp>
                        <wpg:grpSp>
                          <wpg:cNvPr id="1608692144" name="Group 1608692144"/>
                          <wpg:cNvGrpSpPr/>
                          <wpg:grpSpPr>
                            <a:xfrm>
                              <a:off x="3773490" y="20682"/>
                              <a:ext cx="1110388" cy="1110387"/>
                              <a:chOff x="3773490" y="20682"/>
                              <a:chExt cx="1722784" cy="1722784"/>
                            </a:xfrm>
                          </wpg:grpSpPr>
                          <wps:wsp>
                            <wps:cNvPr id="1608692145" name="Oval 1608692145"/>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6" name="Oval 1608692146"/>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7" name="Oval 1608692147"/>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2148" name="TextBox 9225"/>
                            <wps:cNvSpPr txBox="1">
                              <a:spLocks noChangeArrowheads="1"/>
                            </wps:cNvSpPr>
                            <wps:spPr bwMode="auto">
                              <a:xfrm flipV="1">
                                <a:off x="3986109" y="193257"/>
                                <a:ext cx="1337606" cy="1154653"/>
                              </a:xfrm>
                              <a:prstGeom prst="rect">
                                <a:avLst/>
                              </a:prstGeom>
                            </wps:spPr>
                            <wps:txbx>
                              <w:txbxContent>
                                <w:p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التأثير المباشر على بيئة العمل</w:t>
                                  </w:r>
                                </w:p>
                              </w:txbxContent>
                            </wps:txbx>
                            <wps:bodyPr rot="0" vert="horz" wrap="square" lIns="0" tIns="45720" rIns="0" bIns="45720" anchor="b" anchorCtr="0" upright="1">
                              <a:noAutofit/>
                            </wps:bodyPr>
                          </wps:w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86CC23" id="_x0000_s3136" style="width:452.45pt;height:111.1pt;mso-position-horizontal-relative:char;mso-position-vertical-relative:line" coordsize="57463,1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">
                <v:group id="Group 1465698225" o:spid="_x0000_s3137" style="position:absolute;width:13905;height:13905"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">
                  <v:oval id="Oval 1465698226" o:spid="_x0000_s3138"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" filled="f" strokecolor="#a0c9ca" strokeweight="1pt">
                    <v:stroke dashstyle="1 1" joinstyle="miter"/>
                  </v:oval>
                  <v:oval id="Oval 1465698227" o:spid="_x0000_s3139"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" fillcolor="#a0c9ca" strokecolor="#a0c9ca" strokeweight="1pt">
                    <v:stroke joinstyle="miter"/>
                  </v:oval>
                  <v:oval id="Oval 1465698228" o:spid="_x0000_s3140"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" fillcolor="white [3212]" strokecolor="#a0c9ca" strokeweight="1pt">
                    <v:stroke joinstyle="miter"/>
                  </v:oval>
                  <v:shape id="TextBox 9237" o:spid="_x0000_s3141" type="#_x0000_t202" style="position:absolute;left:927;top:2109;width:15373;height:9219;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" filled="f" stroked="f">
                    <v:textbox inset="0,,0">
                      <w:txbxContent>
                        <w:p w14:paraId="5DE1C780" w14:textId="5F2BA4A6"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زيادة الإنتاجية</w:t>
                          </w:r>
                        </w:p>
                      </w:txbxContent>
                    </v:textbox>
                  </v:shape>
                </v:group>
                <v:group id="Group 1465698230" o:spid="_x0000_s3142" style="position:absolute;left:14654;top:206;width:42809;height:13906" coordorigin="14654,206"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">
                  <v:group id="Group 1465698232" o:spid="_x0000_s3143" style="position:absolute;left:14654;top:206;width:11103;height:11104" coordorigin="1465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">
                    <v:oval id="Oval 1465698233" o:spid="_x0000_s3144" style="position:absolute;left:14654;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" filled="f" strokecolor="#ffd366" strokeweight="1pt">
                      <v:stroke dashstyle="1 1" joinstyle="miter"/>
                    </v:oval>
                    <v:oval id="Oval 1465698234" o:spid="_x0000_s3145" style="position:absolute;left:15581;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" fillcolor="#ffd366" strokecolor="#ffd366" strokeweight="1pt">
                      <v:stroke joinstyle="miter"/>
                    </v:oval>
                    <v:oval id="Oval 1465698235" o:spid="_x0000_s3146" style="position:absolute;left:16379;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" fillcolor="white [3212]" strokecolor="#ffd366" strokeweight="1pt">
                      <v:stroke joinstyle="miter"/>
                    </v:oval>
                    <v:shape id="TextBox 9233" o:spid="_x0000_s3147" type="#_x0000_t202" style="position:absolute;left:17164;top:1674;width:12992;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" filled="f" stroked="f">
                      <v:textbox inset="0,,0">
                        <w:txbxContent>
                          <w:p w14:paraId="39AF5F67" w14:textId="31423AF3"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تعزيز الولاء والرضا الوظيفي</w:t>
                            </w:r>
                          </w:p>
                        </w:txbxContent>
                      </v:textbox>
                    </v:shape>
                  </v:group>
                  <v:group id="Group 1465698237" o:spid="_x0000_s3148" style="position:absolute;left:26163;top:206;width:11103;height:11104" coordorigin="26163,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">
                    <v:oval id="Oval 1465698238" o:spid="_x0000_s3149" style="position:absolute;left:26163;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" filled="f" strokecolor="#bfbfbf" strokeweight="1pt">
                      <v:stroke dashstyle="1 1" joinstyle="miter"/>
                    </v:oval>
                    <v:oval id="Oval 1465698239" o:spid="_x0000_s3150" style="position:absolute;left:27090;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" fillcolor="#bfbfbf" strokecolor="#bfbfbf" strokeweight="1pt">
                      <v:stroke joinstyle="miter"/>
                    </v:oval>
                    <v:oval id="Oval 1608692142" o:spid="_x0000_s3151" style="position:absolute;left:27888;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" fillcolor="white [3212]" strokecolor="#bfbfbf" strokeweight="1pt">
                      <v:stroke joinstyle="miter"/>
                    </v:oval>
                    <v:shape id="TextBox 9229" o:spid="_x0000_s3152" type="#_x0000_t202" style="position:absolute;left:27023;top:1286;width:15372;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" filled="f" stroked="f">
                      <v:textbox inset="0,,0">
                        <w:txbxContent>
                          <w:p w14:paraId="17EBCD75" w14:textId="1A1AF50D"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التقليل من التوتر والإرهاق المهني</w:t>
                            </w:r>
                          </w:p>
                        </w:txbxContent>
                      </v:textbox>
                    </v:shape>
                  </v:group>
                  <v:group id="Group 1608692144" o:spid="_x0000_s3153" style="position:absolute;left:37734;top:206;width:11104;height:11104" coordorigin="3773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">
                    <v:oval id="Oval 1608692145" o:spid="_x0000_s3154" style="position:absolute;left:37734;top:206;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" filled="f" strokecolor="#168489" strokeweight="1pt">
                      <v:stroke dashstyle="1 1" joinstyle="miter"/>
                    </v:oval>
                    <v:oval id="Oval 1608692146" o:spid="_x0000_s3155" style="position:absolute;left:38662;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" fillcolor="#168489" strokecolor="#168489" strokeweight="1pt">
                      <v:stroke joinstyle="miter"/>
                    </v:oval>
                    <v:oval id="Oval 1608692147" o:spid="_x0000_s3156" style="position:absolute;left:39460;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" fillcolor="white [3212]" strokecolor="#168489" strokeweight="1pt">
                      <v:stroke joinstyle="miter"/>
                    </v:oval>
                    <v:shape id="TextBox 9225" o:spid="_x0000_s3157" type="#_x0000_t202" style="position:absolute;left:39861;top:1932;width:13376;height:1154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" filled="f" stroked="f">
                      <v:textbox inset="0,,0">
                        <w:txbxContent>
                          <w:p w14:paraId="4C35CF94" w14:textId="646D974F" w:rsidR="0070505C" w:rsidRDefault="0070505C" w:rsidP="0070505C">
                            <w:pPr>
                              <w:bidi w:val="0"/>
                              <w:jc w:val="center"/>
                              <w:rPr>
                                <w:rFonts w:ascii="Adobe Arabic" w:hAnsi="Adobe Arabic" w:cs="Adobe Arabic"/>
                                <w:b/>
                                <w:bCs/>
                                <w:color w:val="000000"/>
                                <w:kern w:val="24"/>
                                <w:sz w:val="32"/>
                                <w:szCs w:val="32"/>
                                <w:lang w:bidi="ar-SY"/>
                              </w:rPr>
                            </w:pPr>
                            <w:r w:rsidRPr="0070505C">
                              <w:rPr>
                                <w:rFonts w:ascii="Adobe Arabic" w:hAnsi="Adobe Arabic" w:cs="Adobe Arabic"/>
                                <w:b/>
                                <w:bCs/>
                                <w:color w:val="000000"/>
                                <w:kern w:val="24"/>
                                <w:sz w:val="32"/>
                                <w:szCs w:val="32"/>
                                <w:rtl/>
                                <w:lang w:bidi="ar-SY"/>
                              </w:rPr>
                              <w:t>التأثير المباشر على بيئة العمل</w:t>
                            </w:r>
                          </w:p>
                        </w:txbxContent>
                      </v:textbox>
                    </v:shape>
                  </v:group>
                </v:group>
                <w10:anchorlock/>
              </v:group>
            </w:pict>
          </mc:Fallback>
        </mc:AlternateContent>
      </w:r>
    </w:p>
    <w:p w:rsidR="00084372" w:rsidRPr="00306105" w:rsidRDefault="00084372" w:rsidP="00084372">
      <w:pPr>
        <w:rPr>
          <w:b/>
          <w:bCs/>
        </w:rPr>
      </w:pPr>
      <w:r w:rsidRPr="002A078C">
        <w:rPr>
          <w:rFonts w:ascii="Sakkal Majalla" w:hAnsi="Sakkal Majalla"/>
          <w:noProof/>
          <w:sz w:val="34"/>
        </w:rPr>
        <mc:AlternateContent>
          <mc:Choice Requires="wpg">
            <w:drawing>
              <wp:inline distT="0" distB="0" distL="0" distR="0" wp14:anchorId="4BEB5783" wp14:editId="72180136">
                <wp:extent cx="5731510" cy="892088"/>
                <wp:effectExtent l="0" t="0" r="2540" b="22860"/>
                <wp:docPr id="16086921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16" name="مجموعة 47"/>
                        <wpg:cNvGrpSpPr/>
                        <wpg:grpSpPr>
                          <a:xfrm>
                            <a:off x="0" y="0"/>
                            <a:ext cx="5731510" cy="895351"/>
                            <a:chOff x="0" y="0"/>
                            <a:chExt cx="5878196" cy="918845"/>
                          </a:xfrm>
                        </wpg:grpSpPr>
                        <wpg:grpSp>
                          <wpg:cNvPr id="1608692117" name="مجموعة 48"/>
                          <wpg:cNvGrpSpPr/>
                          <wpg:grpSpPr>
                            <a:xfrm>
                              <a:off x="0" y="0"/>
                              <a:ext cx="5878196" cy="918845"/>
                              <a:chOff x="0" y="0"/>
                              <a:chExt cx="6240348" cy="919070"/>
                            </a:xfrm>
                          </wpg:grpSpPr>
                          <wpg:grpSp>
                            <wpg:cNvPr id="1608692118" name="مجموعة 49"/>
                            <wpg:cNvGrpSpPr/>
                            <wpg:grpSpPr>
                              <a:xfrm>
                                <a:off x="0" y="169208"/>
                                <a:ext cx="5433072" cy="580613"/>
                                <a:chOff x="0" y="169208"/>
                                <a:chExt cx="5433072" cy="580613"/>
                              </a:xfrm>
                            </wpg:grpSpPr>
                            <wps:wsp>
                              <wps:cNvPr id="16086921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22"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التأثير المباشر على بيئة العمل:</w:t>
                                </w:r>
                              </w:p>
                            </w:txbxContent>
                          </wps:txbx>
                          <wps:bodyPr wrap="square" rtlCol="1">
                            <a:spAutoFit/>
                          </wps:bodyPr>
                        </wps:wsp>
                      </wpg:grpSp>
                      <pic:pic xmlns:pic="http://schemas.openxmlformats.org/drawingml/2006/picture">
                        <pic:nvPicPr>
                          <pic:cNvPr id="160869212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BEB5783" id="_x0000_s31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v9qbQ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&#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S+v9q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31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">
                  <v:group id="مجموعة 48" o:spid="_x0000_s31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">
                    <v:group id="مجموعة 49" o:spid="_x0000_s31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">
                      <v:shape id="شكل حر 50" o:spid="_x0000_s31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" fillcolor="#a5a5a5 [2092]" stroked="f" strokeweight="1pt">
                        <v:stroke joinstyle="miter"/>
                      </v:roundrect>
                    </v:group>
                    <v:oval id="شكل بيضاوي 52" o:spid="_x0000_s31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" filled="f" strokecolor="#168489" strokeweight="1pt">
                      <v:stroke joinstyle="miter"/>
                    </v:oval>
                  </v:group>
                  <v:shape id="مربع نص 41" o:spid="_x0000_s316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" filled="f" stroked="f">
                    <v:textbox style="mso-fit-shape-to-text:t">
                      <w:txbxContent>
                        <w:p w14:paraId="37AE88AA" w14:textId="488BA8B4"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التأثير المباشر على بيئة العمل:</w:t>
                          </w:r>
                        </w:p>
                      </w:txbxContent>
                    </v:textbox>
                  </v:shape>
                </v:group>
                <v:shape id="صورة 54" o:spid="_x0000_s31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">
                  <v:imagedata r:id="rId78" o:title=""/>
                </v:shape>
                <w10:anchorlock/>
              </v:group>
            </w:pict>
          </mc:Fallback>
        </mc:AlternateContent>
      </w:r>
    </w:p>
    <w:p w:rsidR="007C6591" w:rsidRDefault="007C6591" w:rsidP="006A21FE">
      <w:pPr>
        <w:rPr>
          <w:rtl/>
        </w:rPr>
      </w:pPr>
      <w:r w:rsidRPr="00F1502D">
        <w:rPr>
          <w:rtl/>
        </w:rPr>
        <w:t>القادة يحددون نبرة وثقافة العمل، سوا</w:t>
      </w:r>
      <w:r>
        <w:rPr>
          <w:rFonts w:hint="cs"/>
          <w:rtl/>
        </w:rPr>
        <w:t>ءً</w:t>
      </w:r>
      <w:r w:rsidRPr="00F1502D">
        <w:rPr>
          <w:rtl/>
        </w:rPr>
        <w:t xml:space="preserve"> كانت داعمة أو مرهقة.  </w:t>
      </w:r>
      <w:r>
        <w:rPr>
          <w:rFonts w:hint="cs"/>
          <w:rtl/>
        </w:rPr>
        <w:t>ف</w:t>
      </w:r>
      <w:r w:rsidRPr="00F1502D">
        <w:rPr>
          <w:rtl/>
        </w:rPr>
        <w:t>قراراتهم تؤثر على توازن الموظفين بين العمل والحياة الشخصية.</w:t>
      </w:r>
    </w:p>
    <w:p w:rsidR="00084372" w:rsidRPr="00F1502D" w:rsidRDefault="00084372" w:rsidP="00084372">
      <w:r w:rsidRPr="002A078C">
        <w:rPr>
          <w:rFonts w:ascii="Sakkal Majalla" w:hAnsi="Sakkal Majalla"/>
          <w:noProof/>
          <w:sz w:val="34"/>
        </w:rPr>
        <mc:AlternateContent>
          <mc:Choice Requires="wpg">
            <w:drawing>
              <wp:inline distT="0" distB="0" distL="0" distR="0" wp14:anchorId="55B48444" wp14:editId="66DCFFDF">
                <wp:extent cx="5731510" cy="892088"/>
                <wp:effectExtent l="0" t="0" r="2540" b="22860"/>
                <wp:docPr id="16086921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25" name="مجموعة 47"/>
                        <wpg:cNvGrpSpPr/>
                        <wpg:grpSpPr>
                          <a:xfrm>
                            <a:off x="0" y="0"/>
                            <a:ext cx="5731510" cy="895351"/>
                            <a:chOff x="0" y="0"/>
                            <a:chExt cx="5878196" cy="918845"/>
                          </a:xfrm>
                        </wpg:grpSpPr>
                        <wpg:grpSp>
                          <wpg:cNvPr id="1608692126" name="مجموعة 48"/>
                          <wpg:cNvGrpSpPr/>
                          <wpg:grpSpPr>
                            <a:xfrm>
                              <a:off x="0" y="0"/>
                              <a:ext cx="5878196" cy="918845"/>
                              <a:chOff x="0" y="0"/>
                              <a:chExt cx="6240348" cy="919070"/>
                            </a:xfrm>
                          </wpg:grpSpPr>
                          <wpg:grpSp>
                            <wpg:cNvPr id="1608692127" name="مجموعة 49"/>
                            <wpg:cNvGrpSpPr/>
                            <wpg:grpSpPr>
                              <a:xfrm>
                                <a:off x="0" y="169208"/>
                                <a:ext cx="5433072" cy="580613"/>
                                <a:chOff x="0" y="169208"/>
                                <a:chExt cx="5433072" cy="580613"/>
                              </a:xfrm>
                            </wpg:grpSpPr>
                            <wps:wsp>
                              <wps:cNvPr id="16086921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31"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التقليل من التوتر والإرهاق المهني:</w:t>
                                </w:r>
                              </w:p>
                            </w:txbxContent>
                          </wps:txbx>
                          <wps:bodyPr wrap="square" rtlCol="1">
                            <a:spAutoFit/>
                          </wps:bodyPr>
                        </wps:wsp>
                      </wpg:grpSp>
                      <pic:pic xmlns:pic="http://schemas.openxmlformats.org/drawingml/2006/picture">
                        <pic:nvPicPr>
                          <pic:cNvPr id="160869213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5B48444" id="_x0000_s31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21YndAcAAP0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2dtWJ3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1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V2p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">
                  <v:group id="مجموعة 48" o:spid="_x0000_s31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">
                    <v:group id="مجموعة 49" o:spid="_x0000_s31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2ZF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">
                      <v:shape id="شكل حر 50" o:spid="_x0000_s31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" fillcolor="#a5a5a5 [2092]" stroked="f" strokeweight="1pt">
                        <v:stroke joinstyle="miter"/>
                      </v:roundrect>
                    </v:group>
                    <v:oval id="شكل بيضاوي 52" o:spid="_x0000_s31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" filled="f" strokecolor="#168489" strokeweight="1pt">
                      <v:stroke joinstyle="miter"/>
                    </v:oval>
                  </v:group>
                  <v:shape id="مربع نص 41" o:spid="_x0000_s317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" filled="f" stroked="f">
                    <v:textbox style="mso-fit-shape-to-text:t">
                      <w:txbxContent>
                        <w:p w14:paraId="7D55213D" w14:textId="25A3CB47"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التقليل من التوتر والإرهاق المهني:</w:t>
                          </w:r>
                        </w:p>
                      </w:txbxContent>
                    </v:textbox>
                  </v:shape>
                </v:group>
                <v:shape id="صورة 54" o:spid="_x0000_s31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">
                  <v:imagedata r:id="rId78" o:title=""/>
                </v:shape>
                <w10:anchorlock/>
              </v:group>
            </w:pict>
          </mc:Fallback>
        </mc:AlternateContent>
      </w:r>
    </w:p>
    <w:p w:rsidR="007C6591" w:rsidRDefault="007C6591" w:rsidP="006A21FE">
      <w:pPr>
        <w:rPr>
          <w:rtl/>
        </w:rPr>
      </w:pPr>
      <w:r w:rsidRPr="00F1502D">
        <w:rPr>
          <w:rtl/>
        </w:rPr>
        <w:t xml:space="preserve">من خلال توزيع المهام بشكل عادل ووضع أهداف واقعية، يمكن للقادة تقليل مستويات الإجهاد.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C09C995" wp14:editId="6D9B6EBB">
                <wp:extent cx="5731510" cy="892088"/>
                <wp:effectExtent l="0" t="0" r="2540" b="22860"/>
                <wp:docPr id="16086921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52" name="مجموعة 47"/>
                        <wpg:cNvGrpSpPr/>
                        <wpg:grpSpPr>
                          <a:xfrm>
                            <a:off x="0" y="0"/>
                            <a:ext cx="5731510" cy="895351"/>
                            <a:chOff x="0" y="0"/>
                            <a:chExt cx="5878196" cy="918845"/>
                          </a:xfrm>
                        </wpg:grpSpPr>
                        <wpg:grpSp>
                          <wpg:cNvPr id="1608692153" name="مجموعة 48"/>
                          <wpg:cNvGrpSpPr/>
                          <wpg:grpSpPr>
                            <a:xfrm>
                              <a:off x="0" y="0"/>
                              <a:ext cx="5878196" cy="918845"/>
                              <a:chOff x="0" y="0"/>
                              <a:chExt cx="6240348" cy="919070"/>
                            </a:xfrm>
                          </wpg:grpSpPr>
                          <wpg:grpSp>
                            <wpg:cNvPr id="1608692154" name="مجموعة 49"/>
                            <wpg:cNvGrpSpPr/>
                            <wpg:grpSpPr>
                              <a:xfrm>
                                <a:off x="0" y="169208"/>
                                <a:ext cx="5433072" cy="580613"/>
                                <a:chOff x="0" y="169208"/>
                                <a:chExt cx="5433072" cy="580613"/>
                              </a:xfrm>
                            </wpg:grpSpPr>
                            <wps:wsp>
                              <wps:cNvPr id="16086921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58"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الولاء والرضا الوظيفي:</w:t>
                                </w:r>
                              </w:p>
                            </w:txbxContent>
                          </wps:txbx>
                          <wps:bodyPr wrap="square" rtlCol="1">
                            <a:spAutoFit/>
                          </wps:bodyPr>
                        </wps:wsp>
                      </wpg:grpSp>
                      <pic:pic xmlns:pic="http://schemas.openxmlformats.org/drawingml/2006/picture">
                        <pic:nvPicPr>
                          <pic:cNvPr id="160869215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C09C995" id="_x0000_s31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sluMo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1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rag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">
                  <v:group id="مجموعة 48" o:spid="_x0000_s31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hM7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">
                    <v:group id="مجموعة 49" o:spid="_x0000_s31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">
                      <v:shape id="شكل حر 50" o:spid="_x0000_s31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" fillcolor="#a5a5a5 [2092]" stroked="f" strokeweight="1pt">
                        <v:stroke joinstyle="miter"/>
                      </v:roundrect>
                    </v:group>
                    <v:oval id="شكل بيضاوي 52" o:spid="_x0000_s31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" filled="f" strokecolor="#168489" strokeweight="1pt">
                      <v:stroke joinstyle="miter"/>
                    </v:oval>
                  </v:group>
                  <v:shape id="مربع نص 41" o:spid="_x0000_s318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" filled="f" stroked="f">
                    <v:textbox style="mso-fit-shape-to-text:t">
                      <w:txbxContent>
                        <w:p w14:paraId="3183E3B7" w14:textId="696D16EA"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الولاء والرضا الوظيفي:</w:t>
                          </w:r>
                        </w:p>
                      </w:txbxContent>
                    </v:textbox>
                  </v:shape>
                </v:group>
                <v:shape id="صورة 54" o:spid="_x0000_s31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1i4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">
                  <v:imagedata r:id="rId78" o:title=""/>
                </v:shape>
                <w10:anchorlock/>
              </v:group>
            </w:pict>
          </mc:Fallback>
        </mc:AlternateContent>
      </w:r>
    </w:p>
    <w:p w:rsidR="007C6591" w:rsidRDefault="007C6591" w:rsidP="00084372">
      <w:pPr>
        <w:rPr>
          <w:rtl/>
        </w:rPr>
      </w:pPr>
      <w:r w:rsidRPr="00F1502D">
        <w:rPr>
          <w:rtl/>
        </w:rPr>
        <w:t>الموظفون الذين يشعرون بالدعم من قادتهم يكونون أكثر ولاءً وانخراط</w:t>
      </w:r>
      <w:r>
        <w:rPr>
          <w:rFonts w:hint="cs"/>
          <w:rtl/>
        </w:rPr>
        <w:t>اً</w:t>
      </w:r>
      <w:r w:rsidRPr="00F1502D">
        <w:rPr>
          <w:rtl/>
        </w:rPr>
        <w:t xml:space="preserve"> في العمل.  </w:t>
      </w:r>
    </w:p>
    <w:p w:rsidR="00084372" w:rsidRPr="00F1502D" w:rsidRDefault="00084372" w:rsidP="00084372">
      <w:r w:rsidRPr="002A078C">
        <w:rPr>
          <w:rFonts w:ascii="Sakkal Majalla" w:hAnsi="Sakkal Majalla"/>
          <w:noProof/>
          <w:sz w:val="34"/>
        </w:rPr>
        <w:lastRenderedPageBreak/>
        <mc:AlternateContent>
          <mc:Choice Requires="wpg">
            <w:drawing>
              <wp:inline distT="0" distB="0" distL="0" distR="0" wp14:anchorId="445EA2A7" wp14:editId="6CEEA202">
                <wp:extent cx="5731510" cy="892088"/>
                <wp:effectExtent l="0" t="0" r="2540" b="22860"/>
                <wp:docPr id="16086921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34" name="مجموعة 47"/>
                        <wpg:cNvGrpSpPr/>
                        <wpg:grpSpPr>
                          <a:xfrm>
                            <a:off x="0" y="0"/>
                            <a:ext cx="5731510" cy="895351"/>
                            <a:chOff x="0" y="0"/>
                            <a:chExt cx="5878196" cy="918845"/>
                          </a:xfrm>
                        </wpg:grpSpPr>
                        <wpg:grpSp>
                          <wpg:cNvPr id="1608692135" name="مجموعة 48"/>
                          <wpg:cNvGrpSpPr/>
                          <wpg:grpSpPr>
                            <a:xfrm>
                              <a:off x="0" y="0"/>
                              <a:ext cx="5878196" cy="918845"/>
                              <a:chOff x="0" y="0"/>
                              <a:chExt cx="6240348" cy="919070"/>
                            </a:xfrm>
                          </wpg:grpSpPr>
                          <wpg:grpSp>
                            <wpg:cNvPr id="1608692136" name="مجموعة 49"/>
                            <wpg:cNvGrpSpPr/>
                            <wpg:grpSpPr>
                              <a:xfrm>
                                <a:off x="0" y="169208"/>
                                <a:ext cx="5433072" cy="580613"/>
                                <a:chOff x="0" y="169208"/>
                                <a:chExt cx="5433072" cy="580613"/>
                              </a:xfrm>
                            </wpg:grpSpPr>
                            <wps:wsp>
                              <wps:cNvPr id="16086921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40"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w:t>
                                </w:r>
                              </w:p>
                            </w:txbxContent>
                          </wps:txbx>
                          <wps:bodyPr wrap="square" rtlCol="1">
                            <a:spAutoFit/>
                          </wps:bodyPr>
                        </wps:wsp>
                      </wpg:grpSp>
                      <pic:pic xmlns:pic="http://schemas.openxmlformats.org/drawingml/2006/picture">
                        <pic:nvPicPr>
                          <pic:cNvPr id="160869214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5EA2A7" id="_x0000_s31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omxSd4BwAA/Rw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3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">
                  <v:group id="مجموعة 48" o:spid="_x0000_s3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Mt0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">
                    <v:group id="مجموعة 49" o:spid="_x0000_s3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">
                      <v:shape id="شكل حر 50" o:spid="_x0000_s3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" fillcolor="#a5a5a5 [2092]" stroked="f" strokeweight="1pt">
                        <v:stroke joinstyle="miter"/>
                      </v:roundrect>
                    </v:group>
                    <v:oval id="شكل بيضاوي 52" o:spid="_x0000_s3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" filled="f" strokecolor="#168489" strokeweight="1pt">
                      <v:stroke joinstyle="miter"/>
                    </v:oval>
                  </v:group>
                  <v:shape id="مربع نص 41" o:spid="_x0000_s319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" filled="f" stroked="f">
                    <v:textbox style="mso-fit-shape-to-text:t">
                      <w:txbxContent>
                        <w:p w14:paraId="645C9120" w14:textId="44BDAB82"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w:t>
                          </w:r>
                        </w:p>
                      </w:txbxContent>
                    </v:textbox>
                  </v:shape>
                </v:group>
                <v:shape id="صورة 54" o:spid="_x0000_s31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">
                  <v:imagedata r:id="rId78" o:title=""/>
                </v:shape>
                <w10:anchorlock/>
              </v:group>
            </w:pict>
          </mc:Fallback>
        </mc:AlternateContent>
      </w:r>
    </w:p>
    <w:p w:rsidR="007C6591" w:rsidRPr="00F1502D" w:rsidRDefault="007C6591" w:rsidP="006A21FE">
      <w:r w:rsidRPr="00F1502D">
        <w:rPr>
          <w:rtl/>
        </w:rPr>
        <w:t xml:space="preserve">الصحة النفسية الجيدة تؤدي إلى تحسين الأداء والإبداع في العمل.  </w:t>
      </w:r>
    </w:p>
    <w:p w:rsidR="007C6591" w:rsidRDefault="007C6591" w:rsidP="00084372">
      <w:pPr>
        <w:rPr>
          <w:b/>
          <w:bCs/>
          <w:color w:val="168489"/>
          <w:rtl/>
        </w:rPr>
      </w:pPr>
      <w:r w:rsidRPr="006A21FE">
        <w:rPr>
          <w:b/>
          <w:bCs/>
          <w:color w:val="168489"/>
          <w:rtl/>
        </w:rPr>
        <w:t xml:space="preserve"> أدوار القادة في تعزيز الصحة النفسية للموظفين</w:t>
      </w:r>
    </w:p>
    <w:p w:rsidR="00394CDA" w:rsidRPr="006A21FE" w:rsidRDefault="00394CDA" w:rsidP="00394CDA">
      <w:pPr>
        <w:rPr>
          <w:b/>
          <w:bCs/>
          <w:color w:val="168489"/>
          <w:rtl/>
        </w:rPr>
      </w:pPr>
      <w:r w:rsidRPr="00394CDA">
        <w:rPr>
          <w:b/>
          <w:bCs/>
          <w:noProof/>
          <w:color w:val="168489"/>
        </w:rPr>
        <mc:AlternateContent>
          <mc:Choice Requires="wpg">
            <w:drawing>
              <wp:inline distT="0" distB="0" distL="0" distR="0" wp14:anchorId="333FC160" wp14:editId="2CEFBF03">
                <wp:extent cx="5873751" cy="3167380"/>
                <wp:effectExtent l="19050" t="0" r="0" b="0"/>
                <wp:docPr id="1608692150" name="Group 20"/>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388507711" name="Group 388507711"/>
                        <wpg:cNvGrpSpPr/>
                        <wpg:grpSpPr>
                          <a:xfrm>
                            <a:off x="0" y="0"/>
                            <a:ext cx="5873751" cy="3167380"/>
                            <a:chOff x="0" y="0"/>
                            <a:chExt cx="5873751" cy="3167380"/>
                          </a:xfrm>
                        </wpg:grpSpPr>
                        <wpg:grpSp>
                          <wpg:cNvPr id="1608692358" name="Group 1608692358"/>
                          <wpg:cNvGrpSpPr/>
                          <wpg:grpSpPr>
                            <a:xfrm>
                              <a:off x="0" y="0"/>
                              <a:ext cx="5873751" cy="1808966"/>
                              <a:chOff x="0" y="0"/>
                              <a:chExt cx="5873751" cy="1808966"/>
                            </a:xfrm>
                          </wpg:grpSpPr>
                          <wps:wsp>
                            <wps:cNvPr id="1608692359" name="Shape"/>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A0C9CA"/>
                              </a:solidFill>
                              <a:ln w="12700">
                                <a:miter lim="400000"/>
                              </a:ln>
                            </wps:spPr>
                            <wps:bodyPr lIns="38100" tIns="38100" rIns="38100" bIns="38100" anchor="ctr"/>
                          </wps:wsp>
                          <wps:wsp>
                            <wps:cNvPr id="1608692360" name="Shape"/>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BFBFBF"/>
                              </a:solidFill>
                              <a:ln w="12700">
                                <a:miter lim="400000"/>
                              </a:ln>
                            </wps:spPr>
                            <wps:bodyPr lIns="38100" tIns="38100" rIns="38100" bIns="38100" anchor="ctr"/>
                          </wps:wsp>
                          <wps:wsp>
                            <wps:cNvPr id="1608692361" name="Shape"/>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608692362" name="Shape"/>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FFD366"/>
                              </a:solidFill>
                              <a:ln w="12700">
                                <a:miter lim="400000"/>
                              </a:ln>
                            </wps:spPr>
                            <wps:bodyPr lIns="38100" tIns="38100" rIns="38100" bIns="38100" anchor="ctr"/>
                          </wps:wsp>
                          <wps:wsp>
                            <wps:cNvPr id="1608692363" name="Shape"/>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2364" name="Shape"/>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365" name="Shape"/>
                            <wps:cNvSpPr/>
                            <wps:spPr>
                              <a:xfrm>
                                <a:off x="2759353" y="424874"/>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2366" name="Shape"/>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2412" name="TextBox 13"/>
                            <wps:cNvSpPr txBox="1"/>
                            <wps:spPr>
                              <a:xfrm>
                                <a:off x="165194" y="695627"/>
                                <a:ext cx="1210582" cy="762293"/>
                              </a:xfrm>
                              <a:prstGeom prst="rect">
                                <a:avLst/>
                              </a:prstGeom>
                              <a:noFill/>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عبء العمل بشكل فعّال</w:t>
                                  </w:r>
                                </w:p>
                              </w:txbxContent>
                            </wps:txbx>
                            <wps:bodyPr wrap="square" lIns="0" rIns="0" rtlCol="0" anchor="t">
                              <a:noAutofit/>
                            </wps:bodyPr>
                          </wps:wsp>
                          <wps:wsp>
                            <wps:cNvPr id="1608692413" name="TextBox 69"/>
                            <wps:cNvSpPr txBox="1"/>
                            <wps:spPr>
                              <a:xfrm>
                                <a:off x="1664181" y="590111"/>
                                <a:ext cx="1141722" cy="1136004"/>
                              </a:xfrm>
                              <a:prstGeom prst="rect">
                                <a:avLst/>
                              </a:prstGeom>
                              <a:noFill/>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تشجيع التوازن بين العمل والحياة الشخصية</w:t>
                                  </w:r>
                                </w:p>
                              </w:txbxContent>
                            </wps:txbx>
                            <wps:bodyPr wrap="square" lIns="0" rIns="0" rtlCol="0" anchor="t">
                              <a:noAutofit/>
                            </wps:bodyPr>
                          </wps:wsp>
                          <wps:wsp>
                            <wps:cNvPr id="1608692414" name="TextBox 19"/>
                            <wps:cNvSpPr txBox="1"/>
                            <wps:spPr>
                              <a:xfrm>
                                <a:off x="3136342" y="702603"/>
                                <a:ext cx="945088" cy="839648"/>
                              </a:xfrm>
                              <a:prstGeom prst="rect">
                                <a:avLst/>
                              </a:prstGeom>
                              <a:noFill/>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ثقافة الاحترام والدعم</w:t>
                                  </w:r>
                                </w:p>
                              </w:txbxContent>
                            </wps:txbx>
                            <wps:bodyPr wrap="square" lIns="0" rIns="0" rtlCol="0" anchor="t">
                              <a:noAutofit/>
                            </wps:bodyPr>
                          </wps:wsp>
                          <wps:wsp>
                            <wps:cNvPr id="1608692415" name="TextBox 22"/>
                            <wps:cNvSpPr txBox="1"/>
                            <wps:spPr>
                              <a:xfrm>
                                <a:off x="4549345" y="729256"/>
                                <a:ext cx="1039107" cy="704709"/>
                              </a:xfrm>
                              <a:prstGeom prst="rect">
                                <a:avLst/>
                              </a:prstGeom>
                              <a:noFill/>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الفعّال والداعم</w:t>
                                  </w:r>
                                </w:p>
                              </w:txbxContent>
                            </wps:txbx>
                            <wps:bodyPr wrap="square" lIns="0" rIns="0" rtlCol="0" anchor="t">
                              <a:noAutofit/>
                            </wps:bodyPr>
                          </wps:wsp>
                        </wpg:grpSp>
                        <wpg:grpSp>
                          <wpg:cNvPr id="1452062388" name="Group 1452062388"/>
                          <wpg:cNvGrpSpPr/>
                          <wpg:grpSpPr>
                            <a:xfrm>
                              <a:off x="710341" y="1371628"/>
                              <a:ext cx="4475024" cy="1795752"/>
                              <a:chOff x="710341" y="1371628"/>
                              <a:chExt cx="4475024" cy="1795752"/>
                            </a:xfrm>
                          </wpg:grpSpPr>
                          <wpg:grpSp>
                            <wpg:cNvPr id="1452062389" name="Group 1452062389"/>
                            <wpg:cNvGrpSpPr/>
                            <wpg:grpSpPr>
                              <a:xfrm>
                                <a:off x="710341" y="1371628"/>
                                <a:ext cx="3071752" cy="1795752"/>
                                <a:chOff x="710341" y="1371628"/>
                                <a:chExt cx="3071752" cy="1795752"/>
                              </a:xfrm>
                            </wpg:grpSpPr>
                            <wps:wsp>
                              <wps:cNvPr id="1452062390" name="Shape"/>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FFD366"/>
                                </a:solidFill>
                                <a:ln w="12700">
                                  <a:miter lim="400000"/>
                                </a:ln>
                              </wps:spPr>
                              <wps:bodyPr lIns="38100" tIns="38100" rIns="38100" bIns="38100" anchor="ctr"/>
                            </wps:wsp>
                            <wps:wsp>
                              <wps:cNvPr id="1452062391" name="Shape"/>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452062392" name="TextBox 13"/>
                              <wps:cNvSpPr txBox="1"/>
                              <wps:spPr>
                                <a:xfrm>
                                  <a:off x="1055911" y="2073768"/>
                                  <a:ext cx="917972" cy="797888"/>
                                </a:xfrm>
                                <a:prstGeom prst="rect">
                                  <a:avLst/>
                                </a:prstGeom>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إظهار التعاطف والإنسانية</w:t>
                                    </w:r>
                                  </w:p>
                                </w:txbxContent>
                              </wps:txbx>
                              <wps:bodyPr wrap="square" lIns="0" rIns="0" rtlCol="0" anchor="t">
                                <a:noAutofit/>
                              </wps:bodyPr>
                            </wps:wsp>
                            <wps:wsp>
                              <wps:cNvPr id="1452062393" name="Shape"/>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BFBFBF"/>
                                </a:solidFill>
                                <a:ln w="12700">
                                  <a:miter lim="400000"/>
                                </a:ln>
                              </wps:spPr>
                              <wps:bodyPr lIns="38100" tIns="38100" rIns="38100" bIns="38100" anchor="ctr"/>
                            </wps:wsp>
                            <wps:wsp>
                              <wps:cNvPr id="1452062394" name="Shape"/>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452062395" name="TextBox 77"/>
                              <wps:cNvSpPr txBox="1"/>
                              <wps:spPr>
                                <a:xfrm>
                                  <a:off x="2396206" y="1945198"/>
                                  <a:ext cx="1107488" cy="1028542"/>
                                </a:xfrm>
                                <a:prstGeom prst="rect">
                                  <a:avLst/>
                                </a:prstGeom>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مهارات الموظفين وتطويرهم</w:t>
                                    </w:r>
                                  </w:p>
                                </w:txbxContent>
                              </wps:txbx>
                              <wps:bodyPr wrap="square" lIns="0" rIns="0" rtlCol="0" anchor="t">
                                <a:noAutofit/>
                              </wps:bodyPr>
                            </wps:wsp>
                          </wpg:grpSp>
                          <wps:wsp>
                            <wps:cNvPr id="1452062396" name="Shape"/>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452062397" name="Shape"/>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52062398" name="TextBox 19"/>
                            <wps:cNvSpPr txBox="1"/>
                            <wps:spPr>
                              <a:xfrm>
                                <a:off x="3719760" y="1941281"/>
                                <a:ext cx="1271586" cy="1180809"/>
                              </a:xfrm>
                              <a:prstGeom prst="rect">
                                <a:avLst/>
                              </a:prstGeom>
                            </wps:spPr>
                            <wps:txbx>
                              <w:txbxContent>
                                <w:p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الاهتمام بالصحة النفسية والجسدية للموظفين</w:t>
                                  </w:r>
                                </w:p>
                              </w:txbxContent>
                            </wps:txbx>
                            <wps:bodyPr wrap="square" lIns="0" rIns="0" rtlCol="0" anchor="t">
                              <a:noAutofit/>
                            </wps:bodyPr>
                          </wps:wsp>
                        </wpg:grpSp>
                      </wpg:grpSp>
                      <pic:pic xmlns:pic="http://schemas.openxmlformats.org/drawingml/2006/picture">
                        <pic:nvPicPr>
                          <pic:cNvPr id="1452062399" name="Graphic 186" descr="Brain in head with solid fill"/>
                          <pic:cNvPicPr>
                            <a:picLocks noChangeAspect="1"/>
                          </pic:cNvPicPr>
                        </pic:nvPicPr>
                        <pic:blipFill>
                          <a:blip r:embed="rId17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6"/>
                              </a:ext>
                            </a:extLst>
                          </a:blip>
                          <a:stretch>
                            <a:fillRect/>
                          </a:stretch>
                        </pic:blipFill>
                        <pic:spPr>
                          <a:xfrm>
                            <a:off x="4160130" y="1442032"/>
                            <a:ext cx="399085" cy="399085"/>
                          </a:xfrm>
                          <a:prstGeom prst="rect">
                            <a:avLst/>
                          </a:prstGeom>
                        </pic:spPr>
                      </pic:pic>
                      <pic:pic xmlns:pic="http://schemas.openxmlformats.org/drawingml/2006/picture">
                        <pic:nvPicPr>
                          <pic:cNvPr id="1608692416" name="Graphic 81" descr="Boardroom with solid fill"/>
                          <pic:cNvPicPr>
                            <a:picLocks noChangeAspect="1"/>
                          </pic:cNvPicPr>
                        </pic:nvPicPr>
                        <pic:blipFill>
                          <a:blip r:embed="rId1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8"/>
                              </a:ext>
                            </a:extLst>
                          </a:blip>
                          <a:stretch>
                            <a:fillRect/>
                          </a:stretch>
                        </pic:blipFill>
                        <pic:spPr>
                          <a:xfrm>
                            <a:off x="2035018" y="81105"/>
                            <a:ext cx="387974" cy="387974"/>
                          </a:xfrm>
                          <a:prstGeom prst="roundRect">
                            <a:avLst/>
                          </a:prstGeom>
                        </pic:spPr>
                      </pic:pic>
                      <pic:pic xmlns:pic="http://schemas.openxmlformats.org/drawingml/2006/picture">
                        <pic:nvPicPr>
                          <pic:cNvPr id="1608692417" name="Graphic 48" descr="Handshake with solid fill"/>
                          <pic:cNvPicPr>
                            <a:picLocks noChangeAspect="1"/>
                          </pic:cNvPicPr>
                        </pic:nvPicPr>
                        <pic:blipFill>
                          <a:blip r:embed="rId17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7"/>
                              </a:ext>
                            </a:extLst>
                          </a:blip>
                          <a:stretch>
                            <a:fillRect/>
                          </a:stretch>
                        </pic:blipFill>
                        <pic:spPr>
                          <a:xfrm>
                            <a:off x="3427190" y="118477"/>
                            <a:ext cx="369743" cy="369777"/>
                          </a:xfrm>
                          <a:prstGeom prst="rect">
                            <a:avLst/>
                          </a:prstGeom>
                        </pic:spPr>
                      </pic:pic>
                      <pic:pic xmlns:pic="http://schemas.openxmlformats.org/drawingml/2006/picture">
                        <pic:nvPicPr>
                          <pic:cNvPr id="1608692418" name="Graphic 18" descr="Heart with solid fill"/>
                          <pic:cNvPicPr>
                            <a:picLocks noChangeAspect="1"/>
                          </pic:cNvPicPr>
                        </pic:nvPicPr>
                        <pic:blipFill>
                          <a:blip r:embed="rId178">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9"/>
                              </a:ext>
                            </a:extLst>
                          </a:blip>
                          <a:stretch>
                            <a:fillRect/>
                          </a:stretch>
                        </pic:blipFill>
                        <pic:spPr>
                          <a:xfrm>
                            <a:off x="1334137" y="1460299"/>
                            <a:ext cx="444267" cy="444267"/>
                          </a:xfrm>
                          <a:prstGeom prst="rect">
                            <a:avLst/>
                          </a:prstGeom>
                        </pic:spPr>
                      </pic:pic>
                      <pic:pic xmlns:pic="http://schemas.openxmlformats.org/drawingml/2006/picture">
                        <pic:nvPicPr>
                          <pic:cNvPr id="1608692419" name="Graphic 44" descr="Customer review with solid fill"/>
                          <pic:cNvPicPr>
                            <a:picLocks noChangeAspect="1"/>
                          </pic:cNvPicPr>
                        </pic:nvPicPr>
                        <pic:blipFill>
                          <a:blip r:embed="rId18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1"/>
                              </a:ext>
                            </a:extLst>
                          </a:blip>
                          <a:stretch>
                            <a:fillRect/>
                          </a:stretch>
                        </pic:blipFill>
                        <pic:spPr>
                          <a:xfrm>
                            <a:off x="2754318" y="1467527"/>
                            <a:ext cx="357502" cy="357501"/>
                          </a:xfrm>
                          <a:prstGeom prst="rect">
                            <a:avLst/>
                          </a:prstGeom>
                        </pic:spPr>
                      </pic:pic>
                      <pic:pic xmlns:pic="http://schemas.openxmlformats.org/drawingml/2006/picture">
                        <pic:nvPicPr>
                          <pic:cNvPr id="1608692420" name="Graphic 21" descr="Group brainstorm with solid fill"/>
                          <pic:cNvPicPr>
                            <a:picLocks noChangeAspect="1"/>
                          </pic:cNvPicPr>
                        </pic:nvPicPr>
                        <pic:blipFill>
                          <a:blip r:embed="rId18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8"/>
                              </a:ext>
                            </a:extLst>
                          </a:blip>
                          <a:stretch>
                            <a:fillRect/>
                          </a:stretch>
                        </pic:blipFill>
                        <pic:spPr>
                          <a:xfrm>
                            <a:off x="644368" y="47250"/>
                            <a:ext cx="403257" cy="403007"/>
                          </a:xfrm>
                          <a:prstGeom prst="rect">
                            <a:avLst/>
                          </a:prstGeom>
                        </pic:spPr>
                      </pic:pic>
                      <pic:pic xmlns:pic="http://schemas.openxmlformats.org/drawingml/2006/picture">
                        <pic:nvPicPr>
                          <pic:cNvPr id="1608692421" name="Graphic 48" descr="Handshake with solid fill"/>
                          <pic:cNvPicPr>
                            <a:picLocks noChangeAspect="1"/>
                          </pic:cNvPicPr>
                        </pic:nvPicPr>
                        <pic:blipFill>
                          <a:blip r:embed="rId17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7"/>
                              </a:ext>
                            </a:extLst>
                          </a:blip>
                          <a:stretch>
                            <a:fillRect/>
                          </a:stretch>
                        </pic:blipFill>
                        <pic:spPr>
                          <a:xfrm>
                            <a:off x="4842571" y="131942"/>
                            <a:ext cx="369743" cy="369777"/>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3FC160" id="Group 20" o:spid="_x0000_s3194" style="width:462.5pt;height:249.4pt;mso-position-horizontal-relative:char;mso-position-vertical-relative:line" coordsize="58737,316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">
                <v:group id="Group 388507711" o:spid="_x0000_s3195" style="position:absolute;width:58737;height:31673" coordsize="58737,3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">
                  <v:group id="Group 1608692358" o:spid="_x0000_s3196" style="position:absolute;width:58737;height:18089" coordsize="58737,18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">
                    <v:shape id="Shape" o:spid="_x0000_s3197" style="position:absolute;left:5691;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" path="m7744,19739l1116,13112c-372,11624,-372,9232,1116,7743l7744,1116v1488,-1488,3880,-1488,5368,l19740,7743v1488,1489,1488,3881,,5369l13112,19739v-1488,1489,-3880,1489,-5368,xe" fillcolor="#a0c9ca" stroked="f" strokeweight="1pt">
                      <v:stroke miterlimit="4" joinstyle="miter"/>
                      <v:path arrowok="t" o:extrusionok="f" o:connecttype="custom" o:connectlocs="267257,269180;267257,269180;267257,269180;267257,269180" o:connectangles="0,90,180,270"/>
                    </v:shape>
                    <v:shape id="Shape" o:spid="_x0000_s3198" style="position:absolute;left:3371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" path="m7744,19739l1116,13112c-372,11624,-372,9232,1116,7743l7744,1116v1488,-1488,3880,-1488,5368,l19740,7743v1488,1489,1488,3881,,5369l13112,19739v-1488,1489,-3880,1489,-5368,xe" fillcolor="#bfbfbf" stroked="f" strokeweight="1pt">
                      <v:stroke miterlimit="4" joinstyle="miter"/>
                      <v:path arrowok="t" o:extrusionok="f" o:connecttype="custom" o:connectlocs="267257,269180;267257,269180;267257,269180;267257,269180" o:connectangles="0,90,180,270"/>
                    </v:shape>
                    <v:shape id="Shape" o:spid="_x0000_s3199" style="position:absolute;left:4769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3200" style="position:absolute;left:19679;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" path="m7744,19739l1116,13112c-372,11624,-372,9232,1116,7743l7744,1116v1488,-1488,3880,-1488,5368,l19740,7743v1488,1489,1488,3881,,5369l13112,19739v-1470,1489,-3880,1489,-5368,xe" fillcolor="#ffd366" stroked="f" strokeweight="1pt">
                      <v:stroke miterlimit="4" joinstyle="miter"/>
                      <v:path arrowok="t" o:extrusionok="f" o:connecttype="custom" o:connectlocs="267257,269180;267257,269180;267257,269180;267257,269180" o:connectangles="0,90,180,270"/>
                    </v:shape>
                    <v:shape id="Shape" o:spid="_x0000_s3201" style="position:absolute;top:4116;width:16727;height:13836;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3202" style="position:absolute;left:1398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3203" style="position:absolute;left:27593;top:4248;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3204" style="position:absolute;left:42007;top:4116;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3205" type="#_x0000_t202" style="position:absolute;left:1651;top:6956;width:12106;height:7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" filled="f" stroked="f">
                      <v:textbox inset="0,,0">
                        <w:txbxContent>
                          <w:p w14:paraId="20D27400"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إدارة عبء العمل بشكل فعّال</w:t>
                            </w:r>
                          </w:p>
                        </w:txbxContent>
                      </v:textbox>
                    </v:shape>
                    <v:shape id="TextBox 69" o:spid="_x0000_s3206" type="#_x0000_t202" style="position:absolute;left:16641;top:5901;width:11418;height:11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" filled="f" stroked="f">
                      <v:textbox inset="0,,0">
                        <w:txbxContent>
                          <w:p w14:paraId="44B8F97E"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تشجيع التوازن بين العمل والحياة الشخصية</w:t>
                            </w:r>
                          </w:p>
                        </w:txbxContent>
                      </v:textbox>
                    </v:shape>
                    <v:shape id="TextBox 19" o:spid="_x0000_s3207" type="#_x0000_t202" style="position:absolute;left:31363;top:7026;width:9451;height:8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" filled="f" stroked="f">
                      <v:textbox inset="0,,0">
                        <w:txbxContent>
                          <w:p w14:paraId="07483A48"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بناء ثقافة الاحترام والدعم</w:t>
                            </w:r>
                          </w:p>
                        </w:txbxContent>
                      </v:textbox>
                    </v:shape>
                    <v:shape id="TextBox 22" o:spid="_x0000_s3208" type="#_x0000_t202" style="position:absolute;left:45493;top:7292;width:10391;height:7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" filled="f" stroked="f">
                      <v:textbox inset="0,,0">
                        <w:txbxContent>
                          <w:p w14:paraId="78F09805"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التواصل الفعّال والداعم</w:t>
                            </w:r>
                          </w:p>
                        </w:txbxContent>
                      </v:textbox>
                    </v:shape>
                  </v:group>
                  <v:group id="Group 1452062388" o:spid="_x0000_s3209" style="position:absolute;left:7103;top:13716;width:44750;height:17957" coordorigin="7103,13716" coordsize="4475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">
                    <v:group id="Group 1452062389" o:spid="_x0000_s3210" style="position:absolute;left:7103;top:13716;width:30717;height:17957" coordorigin="7103,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">
                      <v:shape id="Shape" o:spid="_x0000_s3211" style="position:absolute;left:12794;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" path="m7744,19739l1116,13112c-372,11624,-372,9232,1116,7743l7744,1116v1488,-1488,3880,-1488,5368,l19740,7743v1488,1489,1488,3881,,5369l13112,19739v-1488,1489,-3880,1489,-5368,xe" fillcolor="#ffd366" stroked="f" strokeweight="1pt">
                        <v:stroke miterlimit="4" joinstyle="miter"/>
                        <v:path arrowok="t" o:extrusionok="f" o:connecttype="custom" o:connectlocs="267257,269180;267257,269180;267257,269180;267257,269180" o:connectangles="0,90,180,270"/>
                      </v:shape>
                      <v:shape id="Shape" o:spid="_x0000_s3212" style="position:absolute;left:7103;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3213" type="#_x0000_t202" style="position:absolute;left:10559;top:20737;width:9179;height:7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" filled="f" stroked="f">
                        <v:textbox inset="0,,0">
                          <w:txbxContent>
                            <w:p w14:paraId="4104FD0A"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إظهار التعاطف والإنسانية</w:t>
                              </w:r>
                            </w:p>
                          </w:txbxContent>
                        </v:textbox>
                      </v:shape>
                      <v:shape id="Shape" o:spid="_x0000_s3214" style="position:absolute;left:26783;top:1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" path="m7744,19739l1116,13112c-372,11624,-372,9232,1116,7743l7744,1116v1488,-1488,3880,-1488,5368,l19740,7743v1488,1489,1488,3881,,5369l13112,19739v-1470,1489,-3880,1489,-5368,xe" fillcolor="#bfbfbf" stroked="f" strokeweight="1pt">
                        <v:stroke miterlimit="4" joinstyle="miter"/>
                        <v:path arrowok="t" o:extrusionok="f" o:connecttype="custom" o:connectlocs="267257,269180;267257,269180;267257,269180;267257,269180" o:connectangles="0,90,180,270"/>
                      </v:shape>
                      <v:shape id="Shape" o:spid="_x0000_s3215" style="position:absolute;left:21090;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3216" type="#_x0000_t202" style="position:absolute;left:23962;top:19451;width:11074;height:10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" filled="f" stroked="f">
                        <v:textbox inset="0,,0">
                          <w:txbxContent>
                            <w:p w14:paraId="776C40F8"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مهارات الموظفين وتطويرهم</w:t>
                              </w:r>
                            </w:p>
                          </w:txbxContent>
                        </v:textbox>
                      </v:shape>
                    </v:group>
                    <v:shape id="Shape" o:spid="_x0000_s3217" style="position:absolute;left:40815;top:13716;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3218" style="position:absolute;left:35123;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3219" type="#_x0000_t202" style="position:absolute;left:37197;top:19412;width:12716;height:11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" filled="f" stroked="f">
                      <v:textbox inset="0,,0">
                        <w:txbxContent>
                          <w:p w14:paraId="5EAECD36" w14:textId="77777777" w:rsidR="00394CDA" w:rsidRDefault="00394CDA" w:rsidP="00394CDA">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الاهتمام بالصحة النفسية والجسدية للموظفين</w:t>
                            </w:r>
                          </w:p>
                        </w:txbxContent>
                      </v:textbox>
                    </v:shape>
                  </v:group>
                </v:group>
                <v:shape id="Graphic 186" o:spid="_x0000_s3220" type="#_x0000_t75" alt="Brain in head with solid fill" style="position:absolute;left:41601;top:14420;width:3991;height:3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">
                  <v:imagedata r:id="rId102" o:title="Brain in head with solid fill"/>
                </v:shape>
                <v:shape id="Graphic 81" o:spid="_x0000_s3221" type="#_x0000_t75" alt="Boardroom with solid fill" style="position:absolute;left:20350;top:811;width:3879;height:3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" adj="3600">
                  <v:imagedata r:id="rId103" o:title="Boardroom with solid fill"/>
                </v:shape>
                <v:shape id="Graphic 48" o:spid="_x0000_s3222" type="#_x0000_t75" alt="Handshake with solid fill" style="position:absolute;left:34271;top:1184;width:3698;height:3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">
                  <v:imagedata r:id="rId183" o:title="Handshake with solid fill"/>
                </v:shape>
                <v:shape id="Graphic 18" o:spid="_x0000_s3223" type="#_x0000_t75" alt="Heart with solid fill" style="position:absolute;left:13341;top:14602;width:4443;height:4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">
                  <v:imagedata r:id="rId184" o:title="Heart with solid fill"/>
                </v:shape>
                <v:shape id="Graphic 44" o:spid="_x0000_s3224" type="#_x0000_t75" alt="Customer review with solid fill" style="position:absolute;left:27543;top:14675;width:3575;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">
                  <v:imagedata r:id="rId185" o:title="Customer review with solid fill"/>
                </v:shape>
                <v:shape id="Graphic 21" o:spid="_x0000_s3225" type="#_x0000_t75" alt="Group brainstorm with solid fill" style="position:absolute;left:6443;top:472;width:4033;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">
                  <v:imagedata r:id="rId108" o:title="Group brainstorm with solid fill"/>
                </v:shape>
                <v:shape id="Graphic 48" o:spid="_x0000_s3226" type="#_x0000_t75" alt="Handshake with solid fill" style="position:absolute;left:48425;top:1319;width:3698;height:3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">
                  <v:imagedata r:id="rId183" o:title="Handshake with solid fill"/>
                </v:shape>
                <w10:anchorlock/>
              </v:group>
            </w:pict>
          </mc:Fallback>
        </mc:AlternateContent>
      </w:r>
    </w:p>
    <w:p w:rsidR="00084372" w:rsidRPr="00F44CF0" w:rsidRDefault="00084372" w:rsidP="00084372">
      <w:pPr>
        <w:rPr>
          <w:b/>
          <w:bCs/>
        </w:rPr>
      </w:pPr>
      <w:r w:rsidRPr="002A078C">
        <w:rPr>
          <w:rFonts w:ascii="Sakkal Majalla" w:hAnsi="Sakkal Majalla"/>
          <w:noProof/>
          <w:sz w:val="34"/>
        </w:rPr>
        <mc:AlternateContent>
          <mc:Choice Requires="wpg">
            <w:drawing>
              <wp:inline distT="0" distB="0" distL="0" distR="0" wp14:anchorId="12F5C3D3" wp14:editId="2518AA32">
                <wp:extent cx="5731510" cy="892088"/>
                <wp:effectExtent l="0" t="0" r="2540" b="22860"/>
                <wp:docPr id="16086921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61" name="مجموعة 47"/>
                        <wpg:cNvGrpSpPr/>
                        <wpg:grpSpPr>
                          <a:xfrm>
                            <a:off x="0" y="0"/>
                            <a:ext cx="5731510" cy="895351"/>
                            <a:chOff x="0" y="0"/>
                            <a:chExt cx="5878196" cy="918845"/>
                          </a:xfrm>
                        </wpg:grpSpPr>
                        <wpg:grpSp>
                          <wpg:cNvPr id="1608692162" name="مجموعة 48"/>
                          <wpg:cNvGrpSpPr/>
                          <wpg:grpSpPr>
                            <a:xfrm>
                              <a:off x="0" y="0"/>
                              <a:ext cx="5878196" cy="918845"/>
                              <a:chOff x="0" y="0"/>
                              <a:chExt cx="6240348" cy="919070"/>
                            </a:xfrm>
                          </wpg:grpSpPr>
                          <wpg:grpSp>
                            <wpg:cNvPr id="1608692163" name="مجموعة 49"/>
                            <wpg:cNvGrpSpPr/>
                            <wpg:grpSpPr>
                              <a:xfrm>
                                <a:off x="0" y="169208"/>
                                <a:ext cx="5433072" cy="580613"/>
                                <a:chOff x="0" y="169208"/>
                                <a:chExt cx="5433072" cy="580613"/>
                              </a:xfrm>
                            </wpg:grpSpPr>
                            <wps:wsp>
                              <wps:cNvPr id="16086921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67"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الفعّال والداعم</w:t>
                                </w:r>
                              </w:p>
                            </w:txbxContent>
                          </wps:txbx>
                          <wps:bodyPr wrap="square" rtlCol="1">
                            <a:spAutoFit/>
                          </wps:bodyPr>
                        </wps:wsp>
                      </wpg:grpSp>
                      <pic:pic xmlns:pic="http://schemas.openxmlformats.org/drawingml/2006/picture">
                        <pic:nvPicPr>
                          <pic:cNvPr id="160869216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F5C3D3" id="_x0000_s32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AmmcdA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AJpn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2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">
                  <v:group id="مجموعة 48" o:spid="_x0000_s32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">
                    <v:group id="مجموعة 49" o:spid="_x0000_s32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">
                      <v:shape id="شكل حر 50" o:spid="_x0000_s32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" fillcolor="#a5a5a5 [2092]" stroked="f" strokeweight="1pt">
                        <v:stroke joinstyle="miter"/>
                      </v:roundrect>
                    </v:group>
                    <v:oval id="شكل بيضاوي 52" o:spid="_x0000_s32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" filled="f" strokecolor="#168489" strokeweight="1pt">
                      <v:stroke joinstyle="miter"/>
                    </v:oval>
                  </v:group>
                  <v:shape id="مربع نص 41" o:spid="_x0000_s323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" filled="f" stroked="f">
                    <v:textbox style="mso-fit-shape-to-text:t">
                      <w:txbxContent>
                        <w:p w14:paraId="34859166" w14:textId="28557D33"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التواصل الفعّال والداعم</w:t>
                          </w:r>
                        </w:p>
                      </w:txbxContent>
                    </v:textbox>
                  </v:shape>
                </v:group>
                <v:shape id="صورة 54" o:spid="_x0000_s32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">
                  <v:imagedata r:id="rId78" o:title=""/>
                </v:shape>
                <w10:anchorlock/>
              </v:group>
            </w:pict>
          </mc:Fallback>
        </mc:AlternateContent>
      </w:r>
    </w:p>
    <w:p w:rsidR="007C6591" w:rsidRPr="00F44CF0" w:rsidRDefault="007C6591" w:rsidP="00084372">
      <w:r w:rsidRPr="00F44CF0">
        <w:rPr>
          <w:rtl/>
        </w:rPr>
        <w:t>الاستماع الفعّال:</w:t>
      </w:r>
      <w:r>
        <w:rPr>
          <w:rFonts w:hint="cs"/>
          <w:rtl/>
        </w:rPr>
        <w:t xml:space="preserve"> </w:t>
      </w:r>
      <w:r w:rsidRPr="00F44CF0">
        <w:rPr>
          <w:rtl/>
        </w:rPr>
        <w:t>يُظهر القائد اهتماما</w:t>
      </w:r>
      <w:r w:rsidRPr="00F44CF0">
        <w:rPr>
          <w:rFonts w:hint="cs"/>
          <w:rtl/>
        </w:rPr>
        <w:t>ً</w:t>
      </w:r>
      <w:r w:rsidRPr="00F44CF0">
        <w:rPr>
          <w:rtl/>
        </w:rPr>
        <w:t xml:space="preserve"> صادقا</w:t>
      </w:r>
      <w:r w:rsidRPr="00F44CF0">
        <w:rPr>
          <w:rFonts w:hint="cs"/>
          <w:rtl/>
        </w:rPr>
        <w:t>ً</w:t>
      </w:r>
      <w:r w:rsidRPr="00F44CF0">
        <w:rPr>
          <w:rtl/>
        </w:rPr>
        <w:t xml:space="preserve"> بمخاوف الموظفين من خلال الاستماع إلى مشكلاتهم دون إصدار أحكام.  </w:t>
      </w:r>
    </w:p>
    <w:p w:rsidR="007C6591" w:rsidRDefault="007C6591" w:rsidP="00084372">
      <w:pPr>
        <w:rPr>
          <w:rtl/>
        </w:rPr>
      </w:pPr>
      <w:r w:rsidRPr="00F44CF0">
        <w:rPr>
          <w:rtl/>
        </w:rPr>
        <w:t>الشفافية في التواصل:</w:t>
      </w:r>
      <w:r>
        <w:rPr>
          <w:rFonts w:hint="cs"/>
          <w:rtl/>
        </w:rPr>
        <w:t xml:space="preserve"> </w:t>
      </w:r>
      <w:r w:rsidRPr="00F44CF0">
        <w:rPr>
          <w:rtl/>
        </w:rPr>
        <w:t xml:space="preserve">تقديم توجيهات واضحة حول الأهداف والتوقعات، مما يقلل من القلق الناتج عن الغموض. </w:t>
      </w:r>
      <w:r>
        <w:rPr>
          <w:rFonts w:hint="cs"/>
          <w:rtl/>
        </w:rPr>
        <w:t>و</w:t>
      </w:r>
      <w:r w:rsidRPr="00F44CF0">
        <w:rPr>
          <w:rtl/>
        </w:rPr>
        <w:t xml:space="preserve">مشاركة التحديات التي تواجه المؤسسة بطريقة إيجابية تُحفّز الفريق بدلاً من إحباطه.  </w:t>
      </w:r>
    </w:p>
    <w:p w:rsidR="00084372" w:rsidRPr="00F44CF0" w:rsidRDefault="00084372" w:rsidP="00394CDA">
      <w:pPr>
        <w:keepNext/>
      </w:pPr>
      <w:r w:rsidRPr="002A078C">
        <w:rPr>
          <w:rFonts w:ascii="Sakkal Majalla" w:hAnsi="Sakkal Majalla"/>
          <w:noProof/>
          <w:sz w:val="34"/>
        </w:rPr>
        <w:lastRenderedPageBreak/>
        <mc:AlternateContent>
          <mc:Choice Requires="wpg">
            <w:drawing>
              <wp:inline distT="0" distB="0" distL="0" distR="0" wp14:anchorId="3E5F9920" wp14:editId="20390BF8">
                <wp:extent cx="5731510" cy="892088"/>
                <wp:effectExtent l="0" t="0" r="2540" b="22860"/>
                <wp:docPr id="16086921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70" name="مجموعة 47"/>
                        <wpg:cNvGrpSpPr/>
                        <wpg:grpSpPr>
                          <a:xfrm>
                            <a:off x="0" y="0"/>
                            <a:ext cx="5731510" cy="895351"/>
                            <a:chOff x="0" y="0"/>
                            <a:chExt cx="5878196" cy="918845"/>
                          </a:xfrm>
                        </wpg:grpSpPr>
                        <wpg:grpSp>
                          <wpg:cNvPr id="1608692171" name="مجموعة 48"/>
                          <wpg:cNvGrpSpPr/>
                          <wpg:grpSpPr>
                            <a:xfrm>
                              <a:off x="0" y="0"/>
                              <a:ext cx="5878196" cy="918845"/>
                              <a:chOff x="0" y="0"/>
                              <a:chExt cx="6240348" cy="919070"/>
                            </a:xfrm>
                          </wpg:grpSpPr>
                          <wpg:grpSp>
                            <wpg:cNvPr id="1608692172" name="مجموعة 49"/>
                            <wpg:cNvGrpSpPr/>
                            <wpg:grpSpPr>
                              <a:xfrm>
                                <a:off x="0" y="169208"/>
                                <a:ext cx="5433072" cy="580613"/>
                                <a:chOff x="0" y="169208"/>
                                <a:chExt cx="5433072" cy="580613"/>
                              </a:xfrm>
                            </wpg:grpSpPr>
                            <wps:wsp>
                              <wps:cNvPr id="16086921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76"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ثقافة الاحترام والدعم</w:t>
                                </w:r>
                              </w:p>
                            </w:txbxContent>
                          </wps:txbx>
                          <wps:bodyPr wrap="square" rtlCol="1">
                            <a:spAutoFit/>
                          </wps:bodyPr>
                        </wps:wsp>
                      </wpg:grpSp>
                      <pic:pic xmlns:pic="http://schemas.openxmlformats.org/drawingml/2006/picture">
                        <pic:nvPicPr>
                          <pic:cNvPr id="160869217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E5F9920" id="_x0000_s32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bJNYZ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2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dEs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">
                  <v:group id="مجموعة 48" o:spid="_x0000_s32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">
                    <v:group id="مجموعة 49" o:spid="_x0000_s32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rA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">
                      <v:shape id="شكل حر 50" o:spid="_x0000_s32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" fillcolor="#a5a5a5 [2092]" stroked="f" strokeweight="1pt">
                        <v:stroke joinstyle="miter"/>
                      </v:roundrect>
                    </v:group>
                    <v:oval id="شكل بيضاوي 52" o:spid="_x0000_s32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" filled="f" strokecolor="#168489" strokeweight="1pt">
                      <v:stroke joinstyle="miter"/>
                    </v:oval>
                  </v:group>
                  <v:shape id="مربع نص 41" o:spid="_x0000_s324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" filled="f" stroked="f">
                    <v:textbox style="mso-fit-shape-to-text:t">
                      <w:txbxContent>
                        <w:p w14:paraId="332066C2" w14:textId="01A64E54"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ثقافة الاحترام والدعم</w:t>
                          </w:r>
                        </w:p>
                      </w:txbxContent>
                    </v:textbox>
                  </v:shape>
                </v:group>
                <v:shape id="صورة 54" o:spid="_x0000_s32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">
                  <v:imagedata r:id="rId78" o:title=""/>
                </v:shape>
                <w10:anchorlock/>
              </v:group>
            </w:pict>
          </mc:Fallback>
        </mc:AlternateContent>
      </w:r>
    </w:p>
    <w:p w:rsidR="007C6591" w:rsidRPr="00F44CF0" w:rsidRDefault="007C6591" w:rsidP="00084372">
      <w:r w:rsidRPr="00F44CF0">
        <w:rPr>
          <w:rtl/>
        </w:rPr>
        <w:t>احترام التنوع:</w:t>
      </w:r>
      <w:r>
        <w:rPr>
          <w:rFonts w:hint="cs"/>
          <w:rtl/>
        </w:rPr>
        <w:t xml:space="preserve"> </w:t>
      </w:r>
      <w:r w:rsidRPr="00F44CF0">
        <w:rPr>
          <w:rtl/>
        </w:rPr>
        <w:t xml:space="preserve">تعزيز ثقافة الشمول والتنوع داخل الفريق، مما يساعد الموظفين على الشعور بالتقدير والانتماء.  </w:t>
      </w:r>
    </w:p>
    <w:p w:rsidR="007C6591" w:rsidRPr="00F44CF0" w:rsidRDefault="007C6591" w:rsidP="00084372">
      <w:r w:rsidRPr="00F44CF0">
        <w:rPr>
          <w:rtl/>
        </w:rPr>
        <w:t>خلق بيئة خالية من التمييز والتنمر:</w:t>
      </w:r>
      <w:r>
        <w:rPr>
          <w:rFonts w:hint="cs"/>
          <w:rtl/>
        </w:rPr>
        <w:t xml:space="preserve"> </w:t>
      </w:r>
      <w:r w:rsidRPr="00F44CF0">
        <w:rPr>
          <w:rtl/>
        </w:rPr>
        <w:t xml:space="preserve">وضع سياسات واضحة لمكافحة التنمر والتحرش، وضمان تطبيقها بحزم.  </w:t>
      </w:r>
    </w:p>
    <w:p w:rsidR="007C6591" w:rsidRDefault="007C6591" w:rsidP="00084372">
      <w:pPr>
        <w:rPr>
          <w:rtl/>
        </w:rPr>
      </w:pPr>
      <w:r w:rsidRPr="00F44CF0">
        <w:rPr>
          <w:rtl/>
        </w:rPr>
        <w:t>الاعتراف بالجهود:</w:t>
      </w:r>
      <w:r>
        <w:rPr>
          <w:rFonts w:hint="cs"/>
          <w:rtl/>
        </w:rPr>
        <w:t xml:space="preserve"> </w:t>
      </w:r>
      <w:r w:rsidRPr="00F44CF0">
        <w:rPr>
          <w:rtl/>
        </w:rPr>
        <w:t xml:space="preserve">تقدير إنجازات الموظفين بانتظام، سواء من خلال كلمات الشكر أو المكافآت، لتعزيز معنوياتهم.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43C8C505" wp14:editId="1428C4C9">
                <wp:extent cx="5731510" cy="892088"/>
                <wp:effectExtent l="0" t="0" r="2540" b="22860"/>
                <wp:docPr id="16086921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79" name="مجموعة 47"/>
                        <wpg:cNvGrpSpPr/>
                        <wpg:grpSpPr>
                          <a:xfrm>
                            <a:off x="0" y="0"/>
                            <a:ext cx="5731510" cy="895351"/>
                            <a:chOff x="0" y="0"/>
                            <a:chExt cx="5878196" cy="918845"/>
                          </a:xfrm>
                        </wpg:grpSpPr>
                        <wpg:grpSp>
                          <wpg:cNvPr id="1608692180" name="مجموعة 48"/>
                          <wpg:cNvGrpSpPr/>
                          <wpg:grpSpPr>
                            <a:xfrm>
                              <a:off x="0" y="0"/>
                              <a:ext cx="5878196" cy="918845"/>
                              <a:chOff x="0" y="0"/>
                              <a:chExt cx="6240348" cy="919070"/>
                            </a:xfrm>
                          </wpg:grpSpPr>
                          <wpg:grpSp>
                            <wpg:cNvPr id="1608692181" name="مجموعة 49"/>
                            <wpg:cNvGrpSpPr/>
                            <wpg:grpSpPr>
                              <a:xfrm>
                                <a:off x="0" y="169208"/>
                                <a:ext cx="5433072" cy="580613"/>
                                <a:chOff x="0" y="169208"/>
                                <a:chExt cx="5433072" cy="580613"/>
                              </a:xfrm>
                            </wpg:grpSpPr>
                            <wps:wsp>
                              <wps:cNvPr id="16086921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85"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التوازن بين العمل والحياة الشخصية</w:t>
                                </w:r>
                              </w:p>
                            </w:txbxContent>
                          </wps:txbx>
                          <wps:bodyPr wrap="square" rtlCol="1">
                            <a:spAutoFit/>
                          </wps:bodyPr>
                        </wps:wsp>
                      </wpg:grpSp>
                      <pic:pic xmlns:pic="http://schemas.openxmlformats.org/drawingml/2006/picture">
                        <pic:nvPicPr>
                          <pic:cNvPr id="160869218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3C8C505" id="_x0000_s32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9uoal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2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">
                  <v:group id="مجموعة 48" o:spid="_x0000_s32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">
                    <v:group id="مجموعة 49" o:spid="_x0000_s32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">
                      <v:shape id="شكل حر 50" o:spid="_x0000_s32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" fillcolor="#a5a5a5 [2092]" stroked="f" strokeweight="1pt">
                        <v:stroke joinstyle="miter"/>
                      </v:roundrect>
                    </v:group>
                    <v:oval id="شكل بيضاوي 52" o:spid="_x0000_s32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" filled="f" strokecolor="#168489" strokeweight="1pt">
                      <v:stroke joinstyle="miter"/>
                    </v:oval>
                  </v:group>
                  <v:shape id="مربع نص 41" o:spid="_x0000_s325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" filled="f" stroked="f">
                    <v:textbox style="mso-fit-shape-to-text:t">
                      <w:txbxContent>
                        <w:p w14:paraId="27987F9A" w14:textId="5B699700"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التوازن بين العمل والحياة الشخصية</w:t>
                          </w:r>
                        </w:p>
                      </w:txbxContent>
                    </v:textbox>
                  </v:shape>
                </v:group>
                <v:shape id="صورة 54" o:spid="_x0000_s32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">
                  <v:imagedata r:id="rId78" o:title=""/>
                </v:shape>
                <w10:anchorlock/>
              </v:group>
            </w:pict>
          </mc:Fallback>
        </mc:AlternateContent>
      </w:r>
    </w:p>
    <w:p w:rsidR="007C6591" w:rsidRPr="00F44CF0" w:rsidRDefault="007C6591" w:rsidP="00084372">
      <w:r w:rsidRPr="00F44CF0">
        <w:rPr>
          <w:rtl/>
        </w:rPr>
        <w:t>المرونة في العمل:</w:t>
      </w:r>
      <w:r>
        <w:rPr>
          <w:rFonts w:hint="cs"/>
          <w:rtl/>
        </w:rPr>
        <w:t xml:space="preserve"> </w:t>
      </w:r>
      <w:r w:rsidRPr="00F44CF0">
        <w:rPr>
          <w:rtl/>
        </w:rPr>
        <w:t xml:space="preserve">توفير خيارات مثل ساعات العمل المرنة أو العمل عن بُعد عند الحاجة.  </w:t>
      </w:r>
    </w:p>
    <w:p w:rsidR="007C6591" w:rsidRDefault="007C6591" w:rsidP="00084372">
      <w:pPr>
        <w:rPr>
          <w:rtl/>
        </w:rPr>
      </w:pPr>
      <w:r w:rsidRPr="00F44CF0">
        <w:rPr>
          <w:rtl/>
        </w:rPr>
        <w:t>احترام أوقات الراحة:</w:t>
      </w:r>
      <w:r>
        <w:rPr>
          <w:rFonts w:hint="cs"/>
          <w:rtl/>
        </w:rPr>
        <w:t xml:space="preserve"> </w:t>
      </w:r>
      <w:r w:rsidRPr="00F44CF0">
        <w:rPr>
          <w:rtl/>
        </w:rPr>
        <w:t>الامتناع عن التواصل مع الموظفين خارج ساعات العمل إلا في الحالات الطارئة.</w:t>
      </w:r>
      <w:r>
        <w:rPr>
          <w:rFonts w:hint="cs"/>
          <w:rtl/>
        </w:rPr>
        <w:t xml:space="preserve"> و</w:t>
      </w:r>
      <w:r w:rsidRPr="00F44CF0">
        <w:rPr>
          <w:rtl/>
        </w:rPr>
        <w:t xml:space="preserve">تشجيع الموظفين على أخذ إجازاتهم السنوية دون الشعور بالذنب.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6773EDA9" wp14:editId="0B65E16A">
                <wp:extent cx="5731510" cy="892088"/>
                <wp:effectExtent l="0" t="0" r="2540" b="22860"/>
                <wp:docPr id="16086921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88" name="مجموعة 47"/>
                        <wpg:cNvGrpSpPr/>
                        <wpg:grpSpPr>
                          <a:xfrm>
                            <a:off x="0" y="0"/>
                            <a:ext cx="5731510" cy="895351"/>
                            <a:chOff x="0" y="0"/>
                            <a:chExt cx="5878196" cy="918845"/>
                          </a:xfrm>
                        </wpg:grpSpPr>
                        <wpg:grpSp>
                          <wpg:cNvPr id="1608692189" name="مجموعة 48"/>
                          <wpg:cNvGrpSpPr/>
                          <wpg:grpSpPr>
                            <a:xfrm>
                              <a:off x="0" y="0"/>
                              <a:ext cx="5878196" cy="918845"/>
                              <a:chOff x="0" y="0"/>
                              <a:chExt cx="6240348" cy="919070"/>
                            </a:xfrm>
                          </wpg:grpSpPr>
                          <wpg:grpSp>
                            <wpg:cNvPr id="1608692190" name="مجموعة 49"/>
                            <wpg:cNvGrpSpPr/>
                            <wpg:grpSpPr>
                              <a:xfrm>
                                <a:off x="0" y="169208"/>
                                <a:ext cx="5433072" cy="580613"/>
                                <a:chOff x="0" y="169208"/>
                                <a:chExt cx="5433072" cy="580613"/>
                              </a:xfrm>
                            </wpg:grpSpPr>
                            <wps:wsp>
                              <wps:cNvPr id="16086921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1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194"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إدارة عبء العمل بشكل فعّال</w:t>
                                </w:r>
                              </w:p>
                            </w:txbxContent>
                          </wps:txbx>
                          <wps:bodyPr wrap="square" rtlCol="1">
                            <a:spAutoFit/>
                          </wps:bodyPr>
                        </wps:wsp>
                      </wpg:grpSp>
                      <pic:pic xmlns:pic="http://schemas.openxmlformats.org/drawingml/2006/picture">
                        <pic:nvPicPr>
                          <pic:cNvPr id="160869219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773EDA9" id="_x0000_s32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LUVbwcAAP0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lktRV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2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">
                  <v:group id="مجموعة 48" o:spid="_x0000_s32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">
                    <v:group id="مجموعة 49" o:spid="_x0000_s32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">
                      <v:shape id="شكل حر 50" o:spid="_x0000_s32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" fillcolor="#a5a5a5 [2092]" stroked="f" strokeweight="1pt">
                        <v:stroke joinstyle="miter"/>
                      </v:roundrect>
                    </v:group>
                    <v:oval id="شكل بيضاوي 52" o:spid="_x0000_s32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" filled="f" strokecolor="#168489" strokeweight="1pt">
                      <v:stroke joinstyle="miter"/>
                    </v:oval>
                  </v:group>
                  <v:shape id="مربع نص 41" o:spid="_x0000_s326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" filled="f" stroked="f">
                    <v:textbox style="mso-fit-shape-to-text:t">
                      <w:txbxContent>
                        <w:p w14:paraId="30F6ABF7" w14:textId="085104FD"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إدارة عبء العمل بشكل فعّال</w:t>
                          </w:r>
                        </w:p>
                      </w:txbxContent>
                    </v:textbox>
                  </v:shape>
                </v:group>
                <v:shape id="صورة 54" o:spid="_x0000_s32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gn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">
                  <v:imagedata r:id="rId78" o:title=""/>
                </v:shape>
                <w10:anchorlock/>
              </v:group>
            </w:pict>
          </mc:Fallback>
        </mc:AlternateContent>
      </w:r>
    </w:p>
    <w:p w:rsidR="007C6591" w:rsidRPr="00F44CF0" w:rsidRDefault="007C6591" w:rsidP="00084372">
      <w:r w:rsidRPr="00F44CF0">
        <w:rPr>
          <w:rtl/>
        </w:rPr>
        <w:t>توزيع المهام بعدالة:</w:t>
      </w:r>
      <w:r>
        <w:rPr>
          <w:rFonts w:hint="cs"/>
          <w:rtl/>
        </w:rPr>
        <w:t xml:space="preserve"> </w:t>
      </w:r>
      <w:r w:rsidRPr="00F44CF0">
        <w:rPr>
          <w:rtl/>
        </w:rPr>
        <w:t xml:space="preserve">التأكد من أن عبء العمل موزع بإنصاف بين أعضاء الفريق لتجنب إرهاق بعض الموظفين.  </w:t>
      </w:r>
    </w:p>
    <w:p w:rsidR="007C6591" w:rsidRPr="00F44CF0" w:rsidRDefault="007C6591" w:rsidP="00084372">
      <w:r w:rsidRPr="00F44CF0">
        <w:rPr>
          <w:rtl/>
        </w:rPr>
        <w:t>وضع أهداف واقعية:</w:t>
      </w:r>
      <w:r>
        <w:rPr>
          <w:rFonts w:hint="cs"/>
          <w:rtl/>
        </w:rPr>
        <w:t xml:space="preserve"> </w:t>
      </w:r>
      <w:r w:rsidRPr="00F44CF0">
        <w:rPr>
          <w:rtl/>
        </w:rPr>
        <w:t xml:space="preserve">تحديد أهداف يمكن تحقيقها ضمن الإطار الزمني والموارد المتاحة.  </w:t>
      </w:r>
    </w:p>
    <w:p w:rsidR="007C6591" w:rsidRDefault="007C6591" w:rsidP="00084372">
      <w:pPr>
        <w:rPr>
          <w:rtl/>
        </w:rPr>
      </w:pPr>
      <w:r w:rsidRPr="00F44CF0">
        <w:rPr>
          <w:rtl/>
        </w:rPr>
        <w:t>التعامل مع الأزمات:</w:t>
      </w:r>
      <w:r>
        <w:rPr>
          <w:rFonts w:hint="cs"/>
          <w:rtl/>
        </w:rPr>
        <w:t xml:space="preserve"> </w:t>
      </w:r>
      <w:r w:rsidRPr="00F44CF0">
        <w:rPr>
          <w:rtl/>
        </w:rPr>
        <w:t xml:space="preserve">عند وجود ضغوط أو أزمات مهنية، يُظهر القائد دعمًا من خلال مساعدتهم في تنظيم الأولويات أو تقديم المساعدة.  </w:t>
      </w:r>
    </w:p>
    <w:p w:rsidR="00084372" w:rsidRPr="00F44CF0" w:rsidRDefault="00084372" w:rsidP="00394CDA">
      <w:pPr>
        <w:keepNext/>
      </w:pPr>
      <w:r w:rsidRPr="002A078C">
        <w:rPr>
          <w:rFonts w:ascii="Sakkal Majalla" w:hAnsi="Sakkal Majalla"/>
          <w:noProof/>
          <w:sz w:val="34"/>
        </w:rPr>
        <w:lastRenderedPageBreak/>
        <mc:AlternateContent>
          <mc:Choice Requires="wpg">
            <w:drawing>
              <wp:inline distT="0" distB="0" distL="0" distR="0" wp14:anchorId="505D2A6B" wp14:editId="2202E757">
                <wp:extent cx="5731510" cy="892088"/>
                <wp:effectExtent l="0" t="0" r="2540" b="22860"/>
                <wp:docPr id="160869219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197" name="مجموعة 47"/>
                        <wpg:cNvGrpSpPr/>
                        <wpg:grpSpPr>
                          <a:xfrm>
                            <a:off x="0" y="0"/>
                            <a:ext cx="5731510" cy="895351"/>
                            <a:chOff x="0" y="0"/>
                            <a:chExt cx="5878196" cy="918845"/>
                          </a:xfrm>
                        </wpg:grpSpPr>
                        <wpg:grpSp>
                          <wpg:cNvPr id="1608692198" name="مجموعة 48"/>
                          <wpg:cNvGrpSpPr/>
                          <wpg:grpSpPr>
                            <a:xfrm>
                              <a:off x="0" y="0"/>
                              <a:ext cx="5878196" cy="918845"/>
                              <a:chOff x="0" y="0"/>
                              <a:chExt cx="6240348" cy="919070"/>
                            </a:xfrm>
                          </wpg:grpSpPr>
                          <wpg:grpSp>
                            <wpg:cNvPr id="1608692199" name="مجموعة 49"/>
                            <wpg:cNvGrpSpPr/>
                            <wpg:grpSpPr>
                              <a:xfrm>
                                <a:off x="0" y="169208"/>
                                <a:ext cx="5433072" cy="580613"/>
                                <a:chOff x="0" y="169208"/>
                                <a:chExt cx="5433072" cy="580613"/>
                              </a:xfrm>
                            </wpg:grpSpPr>
                            <wps:wsp>
                              <wps:cNvPr id="1608692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03"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wps:txbx>
                          <wps:bodyPr wrap="square" rtlCol="1">
                            <a:spAutoFit/>
                          </wps:bodyPr>
                        </wps:wsp>
                      </wpg:grpSp>
                      <pic:pic xmlns:pic="http://schemas.openxmlformats.org/drawingml/2006/picture">
                        <pic:nvPicPr>
                          <pic:cNvPr id="160869220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05D2A6B" id="_x0000_s32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hfgu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2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">
                  <v:group id="مجموعة 48" o:spid="_x0000_s32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">
                    <v:group id="مجموعة 49" o:spid="_x0000_s32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55L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">
                      <v:shape id="شكل حر 50" o:spid="_x0000_s32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" fillcolor="#a5a5a5 [2092]" stroked="f" strokeweight="1pt">
                        <v:stroke joinstyle="miter"/>
                      </v:roundrect>
                    </v:group>
                    <v:oval id="شكل بيضاوي 52" o:spid="_x0000_s32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" filled="f" strokecolor="#168489" strokeweight="1pt">
                      <v:stroke joinstyle="miter"/>
                    </v:oval>
                  </v:group>
                  <v:shape id="مربع نص 41" o:spid="_x0000_s327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" filled="f" stroked="f">
                    <v:textbox style="mso-fit-shape-to-text:t">
                      <w:txbxContent>
                        <w:p w14:paraId="32DE98C1" w14:textId="15EAD950"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الاهتمام بالصحة النفسية والجسدية للموظفين</w:t>
                          </w:r>
                        </w:p>
                      </w:txbxContent>
                    </v:textbox>
                  </v:shape>
                </v:group>
                <v:shape id="صورة 54" o:spid="_x0000_s32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">
                  <v:imagedata r:id="rId78" o:title=""/>
                </v:shape>
                <w10:anchorlock/>
              </v:group>
            </w:pict>
          </mc:Fallback>
        </mc:AlternateContent>
      </w:r>
    </w:p>
    <w:p w:rsidR="007C6591" w:rsidRPr="00F44CF0" w:rsidRDefault="007C6591" w:rsidP="00084372">
      <w:r w:rsidRPr="00F44CF0">
        <w:rPr>
          <w:rtl/>
        </w:rPr>
        <w:t>توفير برامج دعم نفسي:</w:t>
      </w:r>
      <w:r>
        <w:rPr>
          <w:rFonts w:hint="cs"/>
          <w:rtl/>
        </w:rPr>
        <w:t xml:space="preserve"> </w:t>
      </w:r>
      <w:r w:rsidRPr="00F44CF0">
        <w:rPr>
          <w:rtl/>
        </w:rPr>
        <w:t>إتاحة خدمات استشارية لموظفي المؤسسة.</w:t>
      </w:r>
      <w:r>
        <w:rPr>
          <w:rFonts w:hint="cs"/>
          <w:rtl/>
        </w:rPr>
        <w:t xml:space="preserve"> و</w:t>
      </w:r>
      <w:r w:rsidRPr="00F44CF0">
        <w:rPr>
          <w:rtl/>
        </w:rPr>
        <w:t xml:space="preserve">تنظيم ورش عمل لتعزيز الصحة النفسية، مثل إدارة التوتر أو تعزيز الرفاهية.  </w:t>
      </w:r>
    </w:p>
    <w:p w:rsidR="007C6591" w:rsidRDefault="007C6591" w:rsidP="00084372">
      <w:pPr>
        <w:rPr>
          <w:rtl/>
        </w:rPr>
      </w:pPr>
      <w:r w:rsidRPr="00F44CF0">
        <w:rPr>
          <w:rtl/>
        </w:rPr>
        <w:t>تشجيع نمط حياة صحي:</w:t>
      </w:r>
      <w:r>
        <w:rPr>
          <w:rFonts w:hint="cs"/>
          <w:rtl/>
        </w:rPr>
        <w:t xml:space="preserve"> </w:t>
      </w:r>
      <w:r w:rsidRPr="00F44CF0">
        <w:rPr>
          <w:rtl/>
        </w:rPr>
        <w:t>توفير خيارات غذائية صحية في مكان العمل.</w:t>
      </w:r>
      <w:r>
        <w:rPr>
          <w:rFonts w:hint="cs"/>
          <w:rtl/>
        </w:rPr>
        <w:t xml:space="preserve"> و</w:t>
      </w:r>
      <w:r w:rsidRPr="00F44CF0">
        <w:rPr>
          <w:rtl/>
        </w:rPr>
        <w:t xml:space="preserve">دعم الأنشطة الرياضية من خلال الاشتراكات في صالات رياضية أو تنظيم فعاليات رياضية.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241A5F3E" wp14:editId="285A72D6">
                <wp:extent cx="5731510" cy="892088"/>
                <wp:effectExtent l="0" t="0" r="2540" b="22860"/>
                <wp:docPr id="160869220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06" name="مجموعة 47"/>
                        <wpg:cNvGrpSpPr/>
                        <wpg:grpSpPr>
                          <a:xfrm>
                            <a:off x="0" y="0"/>
                            <a:ext cx="5731510" cy="895351"/>
                            <a:chOff x="0" y="0"/>
                            <a:chExt cx="5878196" cy="918845"/>
                          </a:xfrm>
                        </wpg:grpSpPr>
                        <wpg:grpSp>
                          <wpg:cNvPr id="1608692207" name="مجموعة 48"/>
                          <wpg:cNvGrpSpPr/>
                          <wpg:grpSpPr>
                            <a:xfrm>
                              <a:off x="0" y="0"/>
                              <a:ext cx="5878196" cy="918845"/>
                              <a:chOff x="0" y="0"/>
                              <a:chExt cx="6240348" cy="919070"/>
                            </a:xfrm>
                          </wpg:grpSpPr>
                          <wpg:grpSp>
                            <wpg:cNvPr id="1608692208" name="مجموعة 49"/>
                            <wpg:cNvGrpSpPr/>
                            <wpg:grpSpPr>
                              <a:xfrm>
                                <a:off x="0" y="169208"/>
                                <a:ext cx="5433072" cy="580613"/>
                                <a:chOff x="0" y="169208"/>
                                <a:chExt cx="5433072" cy="580613"/>
                              </a:xfrm>
                            </wpg:grpSpPr>
                            <wps:wsp>
                              <wps:cNvPr id="16086922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12"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مهارات الموظفين وتطويرهم</w:t>
                                </w:r>
                              </w:p>
                            </w:txbxContent>
                          </wps:txbx>
                          <wps:bodyPr wrap="square" rtlCol="1">
                            <a:spAutoFit/>
                          </wps:bodyPr>
                        </wps:wsp>
                      </wpg:grpSp>
                      <pic:pic xmlns:pic="http://schemas.openxmlformats.org/drawingml/2006/picture">
                        <pic:nvPicPr>
                          <pic:cNvPr id="160869221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41A5F3E" id="_x0000_s32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6Nwsbw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Ho3Cx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2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">
                  <v:group id="مجموعة 48" o:spid="_x0000_s32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">
                    <v:group id="مجموعة 49" o:spid="_x0000_s32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">
                      <v:shape id="شكل حر 50" o:spid="_x0000_s32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" fillcolor="#a5a5a5 [2092]" stroked="f" strokeweight="1pt">
                        <v:stroke joinstyle="miter"/>
                      </v:roundrect>
                    </v:group>
                    <v:oval id="شكل بيضاوي 52" o:spid="_x0000_s32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" filled="f" strokecolor="#168489" strokeweight="1pt">
                      <v:stroke joinstyle="miter"/>
                    </v:oval>
                  </v:group>
                  <v:shape id="مربع نص 41" o:spid="_x0000_s327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" filled="f" stroked="f">
                    <v:textbox style="mso-fit-shape-to-text:t">
                      <w:txbxContent>
                        <w:p w14:paraId="0D6765AA" w14:textId="79DF8526"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مهارات الموظفين وتطويرهم</w:t>
                          </w:r>
                        </w:p>
                      </w:txbxContent>
                    </v:textbox>
                  </v:shape>
                </v:group>
                <v:shape id="صورة 54" o:spid="_x0000_s32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">
                  <v:imagedata r:id="rId78" o:title=""/>
                </v:shape>
                <w10:anchorlock/>
              </v:group>
            </w:pict>
          </mc:Fallback>
        </mc:AlternateContent>
      </w:r>
    </w:p>
    <w:p w:rsidR="007C6591" w:rsidRPr="00F44CF0" w:rsidRDefault="007C6591" w:rsidP="00084372">
      <w:r w:rsidRPr="00F44CF0">
        <w:rPr>
          <w:rtl/>
        </w:rPr>
        <w:t>التدريب والتطوير:</w:t>
      </w:r>
      <w:r>
        <w:rPr>
          <w:rFonts w:hint="cs"/>
          <w:rtl/>
        </w:rPr>
        <w:t xml:space="preserve"> </w:t>
      </w:r>
      <w:r w:rsidRPr="00F44CF0">
        <w:rPr>
          <w:rtl/>
        </w:rPr>
        <w:t xml:space="preserve">تقديم فرص تدريب لتحسين مهارات الموظفين، مما يعزز ثقتهم بأنفسهم ويقلل من القلق بشأن الأداء.  </w:t>
      </w:r>
    </w:p>
    <w:p w:rsidR="007C6591" w:rsidRDefault="007C6591" w:rsidP="00084372">
      <w:pPr>
        <w:rPr>
          <w:rtl/>
        </w:rPr>
      </w:pPr>
      <w:r w:rsidRPr="00F44CF0">
        <w:rPr>
          <w:rtl/>
        </w:rPr>
        <w:t>التوجيه والإرشاد</w:t>
      </w:r>
      <w:r>
        <w:rPr>
          <w:rFonts w:hint="cs"/>
          <w:rtl/>
        </w:rPr>
        <w:t xml:space="preserve">: </w:t>
      </w:r>
      <w:r w:rsidRPr="00F44CF0">
        <w:rPr>
          <w:rtl/>
        </w:rPr>
        <w:t xml:space="preserve">تقديم دعم مهني من خلال الإرشاد أو توفير خطط مهنية واضحة تساعد الموظفين على تحقيق أهدافهم.  </w:t>
      </w:r>
    </w:p>
    <w:p w:rsidR="00084372" w:rsidRPr="00F44CF0" w:rsidRDefault="00084372" w:rsidP="00084372">
      <w:r w:rsidRPr="002A078C">
        <w:rPr>
          <w:rFonts w:ascii="Sakkal Majalla" w:hAnsi="Sakkal Majalla"/>
          <w:noProof/>
          <w:sz w:val="34"/>
        </w:rPr>
        <mc:AlternateContent>
          <mc:Choice Requires="wpg">
            <w:drawing>
              <wp:inline distT="0" distB="0" distL="0" distR="0" wp14:anchorId="6555575B" wp14:editId="5C5C4AD7">
                <wp:extent cx="5731510" cy="892088"/>
                <wp:effectExtent l="0" t="0" r="2540" b="22860"/>
                <wp:docPr id="160869221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15" name="مجموعة 47"/>
                        <wpg:cNvGrpSpPr/>
                        <wpg:grpSpPr>
                          <a:xfrm>
                            <a:off x="0" y="0"/>
                            <a:ext cx="5731510" cy="895351"/>
                            <a:chOff x="0" y="0"/>
                            <a:chExt cx="5878196" cy="918845"/>
                          </a:xfrm>
                        </wpg:grpSpPr>
                        <wpg:grpSp>
                          <wpg:cNvPr id="1608692216" name="مجموعة 48"/>
                          <wpg:cNvGrpSpPr/>
                          <wpg:grpSpPr>
                            <a:xfrm>
                              <a:off x="0" y="0"/>
                              <a:ext cx="5878196" cy="918845"/>
                              <a:chOff x="0" y="0"/>
                              <a:chExt cx="6240348" cy="919070"/>
                            </a:xfrm>
                          </wpg:grpSpPr>
                          <wpg:grpSp>
                            <wpg:cNvPr id="1608692217" name="مجموعة 49"/>
                            <wpg:cNvGrpSpPr/>
                            <wpg:grpSpPr>
                              <a:xfrm>
                                <a:off x="0" y="169208"/>
                                <a:ext cx="5433072" cy="580613"/>
                                <a:chOff x="0" y="169208"/>
                                <a:chExt cx="5433072" cy="580613"/>
                              </a:xfrm>
                            </wpg:grpSpPr>
                            <wps:wsp>
                              <wps:cNvPr id="16086922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21"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إظهار التعاطف والإنسانية</w:t>
                                </w:r>
                              </w:p>
                            </w:txbxContent>
                          </wps:txbx>
                          <wps:bodyPr wrap="square" rtlCol="1">
                            <a:spAutoFit/>
                          </wps:bodyPr>
                        </wps:wsp>
                      </wpg:grpSp>
                      <pic:pic xmlns:pic="http://schemas.openxmlformats.org/drawingml/2006/picture">
                        <pic:nvPicPr>
                          <pic:cNvPr id="160869222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55575B" id="_x0000_s32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rsJcwcAAP0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IfrsJ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2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PZo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">
                  <v:group id="مجموعة 48" o:spid="_x0000_s32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">
                    <v:group id="مجموعة 49" o:spid="_x0000_s32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s2E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">
                      <v:shape id="شكل حر 50" o:spid="_x0000_s32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2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" fillcolor="#a5a5a5 [2092]" stroked="f" strokeweight="1pt">
                        <v:stroke joinstyle="miter"/>
                      </v:roundrect>
                    </v:group>
                    <v:oval id="شكل بيضاوي 52" o:spid="_x0000_s32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" filled="f" strokecolor="#168489" strokeweight="1pt">
                      <v:stroke joinstyle="miter"/>
                    </v:oval>
                  </v:group>
                  <v:shape id="مربع نص 41" o:spid="_x0000_s328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" filled="f" stroked="f">
                    <v:textbox style="mso-fit-shape-to-text:t">
                      <w:txbxContent>
                        <w:p w14:paraId="0C65D299" w14:textId="65A27AD0"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إظهار التعاطف والإنسانية</w:t>
                          </w:r>
                        </w:p>
                      </w:txbxContent>
                    </v:textbox>
                  </v:shape>
                </v:group>
                <v:shape id="صورة 54" o:spid="_x0000_s32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">
                  <v:imagedata r:id="rId78" o:title=""/>
                </v:shape>
                <w10:anchorlock/>
              </v:group>
            </w:pict>
          </mc:Fallback>
        </mc:AlternateContent>
      </w:r>
    </w:p>
    <w:p w:rsidR="007C6591" w:rsidRPr="00F44CF0" w:rsidRDefault="007C6591" w:rsidP="00084372">
      <w:r w:rsidRPr="00F44CF0">
        <w:rPr>
          <w:rtl/>
        </w:rPr>
        <w:t>تفهم الظروف الشخصية للموظفين:</w:t>
      </w:r>
      <w:r>
        <w:rPr>
          <w:rFonts w:hint="cs"/>
          <w:rtl/>
        </w:rPr>
        <w:t xml:space="preserve"> </w:t>
      </w:r>
      <w:r w:rsidRPr="00F44CF0">
        <w:rPr>
          <w:rtl/>
        </w:rPr>
        <w:t xml:space="preserve">إظهار مرونة ودعم للموظفين الذين يمرون بظروف صعبة، مثل مشكلات أسرية أو صحية.  </w:t>
      </w:r>
    </w:p>
    <w:p w:rsidR="007C6591" w:rsidRPr="00F1502D" w:rsidRDefault="007C6591" w:rsidP="006A21FE">
      <w:r w:rsidRPr="00F44CF0">
        <w:rPr>
          <w:rtl/>
        </w:rPr>
        <w:t>التعامل مع الأزمات النفسية:</w:t>
      </w:r>
      <w:r>
        <w:rPr>
          <w:rFonts w:hint="cs"/>
          <w:rtl/>
        </w:rPr>
        <w:t xml:space="preserve"> </w:t>
      </w:r>
      <w:r w:rsidRPr="00F44CF0">
        <w:rPr>
          <w:rtl/>
        </w:rPr>
        <w:t xml:space="preserve">تدريب القادة على التعرف على علامات التوتر أو الإرهاق لدى الموظفين والتدخل لدعمهم عند الحاجة.  </w:t>
      </w:r>
    </w:p>
    <w:p w:rsidR="007C6591" w:rsidRDefault="007C6591" w:rsidP="00084372">
      <w:pPr>
        <w:rPr>
          <w:b/>
          <w:bCs/>
          <w:color w:val="168489"/>
          <w:rtl/>
        </w:rPr>
      </w:pPr>
      <w:r w:rsidRPr="006A21FE">
        <w:rPr>
          <w:b/>
          <w:bCs/>
          <w:color w:val="168489"/>
          <w:rtl/>
        </w:rPr>
        <w:t xml:space="preserve"> أدوات وممارسات لتعزيز الصحة النفسية من خلال القيادة</w:t>
      </w:r>
    </w:p>
    <w:p w:rsidR="00394CDA" w:rsidRPr="006A21FE" w:rsidRDefault="00394CDA" w:rsidP="00394CDA">
      <w:pPr>
        <w:bidi w:val="0"/>
        <w:rPr>
          <w:b/>
          <w:bCs/>
          <w:color w:val="168489"/>
        </w:rPr>
      </w:pPr>
      <w:r w:rsidRPr="00394CDA">
        <w:rPr>
          <w:b/>
          <w:bCs/>
          <w:noProof/>
          <w:color w:val="168489"/>
        </w:rPr>
        <mc:AlternateContent>
          <mc:Choice Requires="wpg">
            <w:drawing>
              <wp:inline distT="0" distB="0" distL="0" distR="0" wp14:anchorId="5FE31CE4" wp14:editId="34DC96E6">
                <wp:extent cx="5683911" cy="1470752"/>
                <wp:effectExtent l="0" t="0" r="0" b="0"/>
                <wp:docPr id="1608692422" name="Group 77"/>
                <wp:cNvGraphicFramePr/>
                <a:graphic xmlns:a="http://schemas.openxmlformats.org/drawingml/2006/main">
                  <a:graphicData uri="http://schemas.microsoft.com/office/word/2010/wordprocessingGroup">
                    <wpg:wgp>
                      <wpg:cNvGrpSpPr/>
                      <wpg:grpSpPr>
                        <a:xfrm>
                          <a:off x="0" y="0"/>
                          <a:ext cx="5683911" cy="1470752"/>
                          <a:chOff x="-190444" y="0"/>
                          <a:chExt cx="5683911" cy="1470752"/>
                        </a:xfrm>
                      </wpg:grpSpPr>
                      <wpg:grpSp>
                        <wpg:cNvPr id="1608692423" name="Group 1608692423"/>
                        <wpg:cNvGrpSpPr/>
                        <wpg:grpSpPr>
                          <a:xfrm>
                            <a:off x="2812188" y="0"/>
                            <a:ext cx="1270240" cy="1470752"/>
                            <a:chOff x="2812188" y="0"/>
                            <a:chExt cx="1270240" cy="1470752"/>
                          </a:xfrm>
                        </wpg:grpSpPr>
                        <wps:wsp>
                          <wps:cNvPr id="1608692424" name="شكل بيضاوي 64"/>
                          <wps:cNvSpPr/>
                          <wps:spPr>
                            <a:xfrm>
                              <a:off x="3139177"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425" name="مربع نص 18"/>
                          <wps:cNvSpPr txBox="1"/>
                          <wps:spPr>
                            <a:xfrm>
                              <a:off x="2812188" y="678998"/>
                              <a:ext cx="1270240" cy="791754"/>
                            </a:xfrm>
                            <a:prstGeom prst="rect">
                              <a:avLst/>
                            </a:prstGeom>
                            <a:noFill/>
                          </wps:spPr>
                          <wps:txbx>
                            <w:txbxContent>
                              <w:p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إجراء استطلاعات دورية</w:t>
                                </w:r>
                              </w:p>
                            </w:txbxContent>
                          </wps:txbx>
                          <wps:bodyPr wrap="square" rtlCol="1">
                            <a:noAutofit/>
                          </wps:bodyPr>
                        </wps:wsp>
                        <wps:wsp>
                          <wps:cNvPr id="1608692426" name="TextBox 6"/>
                          <wps:cNvSpPr txBox="1"/>
                          <wps:spPr>
                            <a:xfrm>
                              <a:off x="3112044" y="62928"/>
                              <a:ext cx="723900" cy="519430"/>
                            </a:xfrm>
                            <a:prstGeom prst="rect">
                              <a:avLst/>
                            </a:prstGeom>
                            <a:noFill/>
                          </wps:spPr>
                          <wps:txbx>
                            <w:txbxContent>
                              <w:p w:rsidR="00394CDA" w:rsidRDefault="00394CDA"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wps:txbx>
                          <wps:bodyPr wrap="square" rtlCol="0">
                            <a:spAutoFit/>
                          </wps:bodyPr>
                        </wps:wsp>
                      </wpg:grpSp>
                      <wpg:grpSp>
                        <wpg:cNvPr id="1608692427" name="Group 1608692427"/>
                        <wpg:cNvGrpSpPr/>
                        <wpg:grpSpPr>
                          <a:xfrm>
                            <a:off x="-190444" y="0"/>
                            <a:ext cx="5683911" cy="1470752"/>
                            <a:chOff x="-190444" y="0"/>
                            <a:chExt cx="5683911" cy="1470752"/>
                          </a:xfrm>
                        </wpg:grpSpPr>
                        <wpg:grpSp>
                          <wpg:cNvPr id="1608692428" name="Group 1608692428"/>
                          <wpg:cNvGrpSpPr/>
                          <wpg:grpSpPr>
                            <a:xfrm>
                              <a:off x="-190444" y="0"/>
                              <a:ext cx="1651110" cy="1470614"/>
                              <a:chOff x="-190444" y="0"/>
                              <a:chExt cx="1651110" cy="1470614"/>
                            </a:xfrm>
                          </wpg:grpSpPr>
                          <wps:wsp>
                            <wps:cNvPr id="1608692429" name="مربع نص 18"/>
                            <wps:cNvSpPr txBox="1"/>
                            <wps:spPr>
                              <a:xfrm>
                                <a:off x="-190444" y="712474"/>
                                <a:ext cx="1651110" cy="758140"/>
                              </a:xfrm>
                              <a:prstGeom prst="rect">
                                <a:avLst/>
                              </a:prstGeom>
                              <a:noFill/>
                            </wps:spPr>
                            <wps:txbx>
                              <w:txbxContent>
                                <w:p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التدريب على القيادة الواعية بالصحة النفسية</w:t>
                                  </w:r>
                                </w:p>
                              </w:txbxContent>
                            </wps:txbx>
                            <wps:bodyPr wrap="square" rtlCol="1">
                              <a:noAutofit/>
                            </wps:bodyPr>
                          </wps:wsp>
                          <wps:wsp>
                            <wps:cNvPr id="1608692430" name="شكل بيضاوي 64"/>
                            <wps:cNvSpPr/>
                            <wps:spPr>
                              <a:xfrm>
                                <a:off x="326989"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431" name="TextBox 6"/>
                            <wps:cNvSpPr txBox="1"/>
                            <wps:spPr>
                              <a:xfrm>
                                <a:off x="299898" y="62928"/>
                                <a:ext cx="723900" cy="519430"/>
                              </a:xfrm>
                              <a:prstGeom prst="rect">
                                <a:avLst/>
                              </a:prstGeom>
                              <a:noFill/>
                            </wps:spPr>
                            <wps:txbx>
                              <w:txbxContent>
                                <w:p w:rsidR="00394CDA" w:rsidRDefault="00394CDA" w:rsidP="00394CD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wps:txbx>
                            <wps:bodyPr wrap="square" rtlCol="0">
                              <a:spAutoFit/>
                            </wps:bodyPr>
                          </wps:wsp>
                        </wpg:grpSp>
                        <wpg:grpSp>
                          <wpg:cNvPr id="1608692432" name="Group 1608692432"/>
                          <wpg:cNvGrpSpPr/>
                          <wpg:grpSpPr>
                            <a:xfrm>
                              <a:off x="1411039" y="0"/>
                              <a:ext cx="4082428" cy="1470752"/>
                              <a:chOff x="1411039" y="0"/>
                              <a:chExt cx="4082428" cy="1470752"/>
                            </a:xfrm>
                          </wpg:grpSpPr>
                          <wpg:grpSp>
                            <wpg:cNvPr id="1608692433" name="Group 1608692433"/>
                            <wpg:cNvGrpSpPr/>
                            <wpg:grpSpPr>
                              <a:xfrm>
                                <a:off x="4223227" y="0"/>
                                <a:ext cx="1270240" cy="1470752"/>
                                <a:chOff x="4223227" y="0"/>
                                <a:chExt cx="1270240" cy="1470752"/>
                              </a:xfrm>
                            </wpg:grpSpPr>
                            <wps:wsp>
                              <wps:cNvPr id="1608692434" name="شكل بيضاوي 64"/>
                              <wps:cNvSpPr/>
                              <wps:spPr>
                                <a:xfrm>
                                  <a:off x="4550216"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435" name="مربع نص 18"/>
                              <wps:cNvSpPr txBox="1"/>
                              <wps:spPr>
                                <a:xfrm>
                                  <a:off x="4223227" y="678998"/>
                                  <a:ext cx="1270240" cy="791754"/>
                                </a:xfrm>
                                <a:prstGeom prst="rect">
                                  <a:avLst/>
                                </a:prstGeom>
                                <a:noFill/>
                              </wps:spPr>
                              <wps:txbx>
                                <w:txbxContent>
                                  <w:p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عقد اجتماعات منتظمة</w:t>
                                    </w:r>
                                  </w:p>
                                </w:txbxContent>
                              </wps:txbx>
                              <wps:bodyPr wrap="square" rtlCol="1">
                                <a:noAutofit/>
                              </wps:bodyPr>
                            </wps:wsp>
                            <wps:wsp>
                              <wps:cNvPr id="1608692436" name="TextBox 6"/>
                              <wps:cNvSpPr txBox="1"/>
                              <wps:spPr>
                                <a:xfrm>
                                  <a:off x="4523061" y="62928"/>
                                  <a:ext cx="723900" cy="519430"/>
                                </a:xfrm>
                                <a:prstGeom prst="rect">
                                  <a:avLst/>
                                </a:prstGeom>
                                <a:noFill/>
                              </wps:spPr>
                              <wps:txbx>
                                <w:txbxContent>
                                  <w:p w:rsidR="00394CDA" w:rsidRDefault="00394CDA"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g:grpSp>
                          <wpg:grpSp>
                            <wpg:cNvPr id="1608692437" name="Group 1608692437"/>
                            <wpg:cNvGrpSpPr/>
                            <wpg:grpSpPr>
                              <a:xfrm>
                                <a:off x="1411039" y="0"/>
                                <a:ext cx="1270240" cy="1470752"/>
                                <a:chOff x="1411039" y="0"/>
                                <a:chExt cx="1270240" cy="1470752"/>
                              </a:xfrm>
                            </wpg:grpSpPr>
                            <wps:wsp>
                              <wps:cNvPr id="1608692438" name="شكل بيضاوي 64"/>
                              <wps:cNvSpPr/>
                              <wps:spPr>
                                <a:xfrm>
                                  <a:off x="1738028" y="0"/>
                                  <a:ext cx="616263" cy="616065"/>
                                </a:xfrm>
                                <a:prstGeom prst="ellipse">
                                  <a:avLst/>
                                </a:prstGeom>
                                <a:solidFill>
                                  <a:schemeClr val="bg1"/>
                                </a:solidFill>
                                <a:ln w="9525">
                                  <a:solidFill>
                                    <a:srgbClr val="1C3963"/>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27658432" name="مربع نص 18"/>
                              <wps:cNvSpPr txBox="1"/>
                              <wps:spPr>
                                <a:xfrm>
                                  <a:off x="1411039" y="678998"/>
                                  <a:ext cx="1270240" cy="791754"/>
                                </a:xfrm>
                                <a:prstGeom prst="rect">
                                  <a:avLst/>
                                </a:prstGeom>
                                <a:noFill/>
                              </wps:spPr>
                              <wps:txbx>
                                <w:txbxContent>
                                  <w:p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الاحتفال بالإنجازات</w:t>
                                    </w:r>
                                  </w:p>
                                </w:txbxContent>
                              </wps:txbx>
                              <wps:bodyPr wrap="square" rtlCol="1">
                                <a:noAutofit/>
                              </wps:bodyPr>
                            </wps:wsp>
                            <wps:wsp>
                              <wps:cNvPr id="827658433" name="TextBox 6"/>
                              <wps:cNvSpPr txBox="1"/>
                              <wps:spPr>
                                <a:xfrm>
                                  <a:off x="1710915" y="62928"/>
                                  <a:ext cx="723900" cy="519430"/>
                                </a:xfrm>
                                <a:prstGeom prst="rect">
                                  <a:avLst/>
                                </a:prstGeom>
                                <a:noFill/>
                              </wps:spPr>
                              <wps:txbx>
                                <w:txbxContent>
                                  <w:p w:rsidR="00394CDA" w:rsidRDefault="00394CDA"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wps:txbx>
                              <wps:bodyPr wrap="square" rtlCol="0">
                                <a:spAutoFit/>
                              </wps:bodyPr>
                            </wps:wsp>
                          </wpg:grpSp>
                        </wpg:grp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FE31CE4" id="Group 77" o:spid="_x0000_s3290" style="width:447.55pt;height:115.8pt;mso-position-horizontal-relative:char;mso-position-vertical-relative:line" coordorigin="-1904" coordsize="56839,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">
                <v:group id="Group 1608692423" o:spid="_x0000_s3291" style="position:absolute;left:28121;width:12703;height:14707" coordorigin="28121"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">
                  <v:oval id="شكل بيضاوي 64" o:spid="_x0000_s3292" style="position:absolute;left:31391;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" fillcolor="white [3212]" strokecolor="#1c3963">
                    <v:stroke joinstyle="miter"/>
                  </v:oval>
                  <v:shape id="مربع نص 18" o:spid="_x0000_s3293" type="#_x0000_t202" style="position:absolute;left:28121;top:6789;width:12703;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" filled="f" stroked="f">
                    <v:textbox>
                      <w:txbxContent>
                        <w:p w14:paraId="0DCA466C" w14:textId="0338A237"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إجراء استطلاعات دورية</w:t>
                          </w:r>
                        </w:p>
                      </w:txbxContent>
                    </v:textbox>
                  </v:shape>
                  <v:shape id="TextBox 6" o:spid="_x0000_s3294" type="#_x0000_t202" style="position:absolute;left:3112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" filled="f" stroked="f">
                    <v:textbox style="mso-fit-shape-to-text:t">
                      <w:txbxContent>
                        <w:p w14:paraId="232C96B8" w14:textId="77777777" w:rsidR="00394CDA" w:rsidRDefault="00394CDA"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02</w:t>
                          </w:r>
                        </w:p>
                      </w:txbxContent>
                    </v:textbox>
                  </v:shape>
                </v:group>
                <v:group id="Group 1608692427" o:spid="_x0000_s3295" style="position:absolute;left:-1904;width:56838;height:14707" coordorigin="-1904" coordsize="56839,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">
                  <v:group id="Group 1608692428" o:spid="_x0000_s3296" style="position:absolute;left:-1904;width:16510;height:14706" coordorigin="-1904" coordsize="16511,14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">
                    <v:shape id="مربع نص 18" o:spid="_x0000_s3297" type="#_x0000_t202" style="position:absolute;left:-1904;top:7124;width:16510;height:7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" filled="f" stroked="f">
                      <v:textbox>
                        <w:txbxContent>
                          <w:p w14:paraId="6A8459EB" w14:textId="3C2F68D1"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التدريب على القيادة الواعية بالصحة النفسية</w:t>
                            </w:r>
                          </w:p>
                        </w:txbxContent>
                      </v:textbox>
                    </v:shape>
                    <v:oval id="شكل بيضاوي 64" o:spid="_x0000_s3298" style="position:absolute;left:3269;width:6163;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" fillcolor="white [3212]" strokecolor="#1c3963">
                      <v:stroke joinstyle="miter"/>
                    </v:oval>
                    <v:shape id="TextBox 6" o:spid="_x0000_s3299" type="#_x0000_t202" style="position:absolute;left:2998;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" filled="f" stroked="f">
                      <v:textbox style="mso-fit-shape-to-text:t">
                        <w:txbxContent>
                          <w:p w14:paraId="5FA6E09C" w14:textId="77777777" w:rsidR="00394CDA" w:rsidRDefault="00394CDA" w:rsidP="00394CDA">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04</w:t>
                            </w:r>
                          </w:p>
                        </w:txbxContent>
                      </v:textbox>
                    </v:shape>
                  </v:group>
                  <v:group id="Group 1608692432" o:spid="_x0000_s3300" style="position:absolute;left:14110;width:40824;height:14707" coordorigin="14110" coordsize="40824,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">
                    <v:group id="Group 1608692433" o:spid="_x0000_s3301" style="position:absolute;left:42232;width:12702;height:14707" coordorigin="42232"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">
                      <v:oval id="شكل بيضاوي 64" o:spid="_x0000_s3302" style="position:absolute;left:45502;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" fillcolor="white [3212]" strokecolor="#1c3963">
                        <v:stroke joinstyle="miter"/>
                      </v:oval>
                      <v:shape id="مربع نص 18" o:spid="_x0000_s3303" type="#_x0000_t202" style="position:absolute;left:42232;top:6789;width:12702;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" filled="f" stroked="f">
                        <v:textbox>
                          <w:txbxContent>
                            <w:p w14:paraId="47B84954" w14:textId="4F63FA5C"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عقد اجتماعات منتظمة</w:t>
                              </w:r>
                            </w:p>
                          </w:txbxContent>
                        </v:textbox>
                      </v:shape>
                      <v:shape id="TextBox 6" o:spid="_x0000_s3304" type="#_x0000_t202" style="position:absolute;left:45230;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" filled="f" stroked="f">
                        <v:textbox style="mso-fit-shape-to-text:t">
                          <w:txbxContent>
                            <w:p w14:paraId="0D5243F6" w14:textId="77777777" w:rsidR="00394CDA" w:rsidRDefault="00394CDA"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group>
                    <v:group id="Group 1608692437" o:spid="_x0000_s3305" style="position:absolute;left:14110;width:12702;height:14707" coordorigin="14110" coordsize="12702,14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">
                      <v:oval id="شكل بيضاوي 64" o:spid="_x0000_s3306" style="position:absolute;left:17380;width:6162;height:6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" fillcolor="white [3212]" strokecolor="#1c3963">
                        <v:stroke joinstyle="miter"/>
                      </v:oval>
                      <v:shape id="مربع نص 18" o:spid="_x0000_s3307" type="#_x0000_t202" style="position:absolute;left:14110;top:6789;width:12702;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" filled="f" stroked="f">
                        <v:textbox>
                          <w:txbxContent>
                            <w:p w14:paraId="047CA814" w14:textId="0DB71F25" w:rsidR="00394CDA" w:rsidRDefault="00394CDA" w:rsidP="00394CDA">
                              <w:pPr>
                                <w:bidi w:val="0"/>
                                <w:jc w:val="center"/>
                                <w:rPr>
                                  <w:rFonts w:hAnsi="Adobe Arabic" w:cs="Adobe Arabic"/>
                                  <w:b/>
                                  <w:bCs/>
                                  <w:kern w:val="24"/>
                                  <w:sz w:val="36"/>
                                  <w:szCs w:val="36"/>
                                  <w:lang w:bidi="ar-EG"/>
                                </w:rPr>
                              </w:pPr>
                              <w:r w:rsidRPr="00394CDA">
                                <w:rPr>
                                  <w:rFonts w:hAnsi="Adobe Arabic" w:cs="Adobe Arabic"/>
                                  <w:b/>
                                  <w:bCs/>
                                  <w:kern w:val="24"/>
                                  <w:sz w:val="36"/>
                                  <w:szCs w:val="36"/>
                                  <w:rtl/>
                                  <w:lang w:bidi="ar-EG"/>
                                </w:rPr>
                                <w:t>الاحتفال بالإنجازات</w:t>
                              </w:r>
                            </w:p>
                          </w:txbxContent>
                        </v:textbox>
                      </v:shape>
                      <v:shape id="TextBox 6" o:spid="_x0000_s3308" type="#_x0000_t202" style="position:absolute;left:17109;top:629;width:7239;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" filled="f" stroked="f">
                        <v:textbox style="mso-fit-shape-to-text:t">
                          <w:txbxContent>
                            <w:p w14:paraId="28A42E8B" w14:textId="77777777" w:rsidR="00394CDA" w:rsidRDefault="00394CDA" w:rsidP="00394CDA">
                              <w:pPr>
                                <w:bidi w:val="0"/>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03</w:t>
                              </w:r>
                            </w:p>
                          </w:txbxContent>
                        </v:textbox>
                      </v:shape>
                    </v:group>
                  </v:group>
                </v:group>
                <w10:anchorlock/>
              </v:group>
            </w:pict>
          </mc:Fallback>
        </mc:AlternateContent>
      </w:r>
    </w:p>
    <w:p w:rsidR="007C6591" w:rsidRPr="00F1502D" w:rsidRDefault="007C6591" w:rsidP="00084372">
      <w:r w:rsidRPr="006A21FE">
        <w:rPr>
          <w:color w:val="168489"/>
          <w:rtl/>
        </w:rPr>
        <w:lastRenderedPageBreak/>
        <w:t>1. عقد اجتماعات منتظمة:</w:t>
      </w:r>
      <w:r w:rsidRPr="006A21FE">
        <w:rPr>
          <w:rFonts w:hint="cs"/>
          <w:color w:val="168489"/>
          <w:rtl/>
        </w:rPr>
        <w:t xml:space="preserve"> </w:t>
      </w:r>
      <w:r w:rsidRPr="00F1502D">
        <w:rPr>
          <w:rtl/>
        </w:rPr>
        <w:t xml:space="preserve">متابعة حالة الموظفين النفسية والاجتماعية، وليس فقط الأداء المهني.  </w:t>
      </w:r>
    </w:p>
    <w:p w:rsidR="007C6591" w:rsidRPr="00F1502D" w:rsidRDefault="007C6591" w:rsidP="00084372">
      <w:r w:rsidRPr="006A21FE">
        <w:rPr>
          <w:color w:val="168489"/>
          <w:rtl/>
        </w:rPr>
        <w:t>2. إجراء استطلاعات دورية:</w:t>
      </w:r>
      <w:r>
        <w:rPr>
          <w:rFonts w:hint="cs"/>
          <w:rtl/>
        </w:rPr>
        <w:t xml:space="preserve"> </w:t>
      </w:r>
      <w:r w:rsidRPr="00F1502D">
        <w:rPr>
          <w:rtl/>
        </w:rPr>
        <w:t xml:space="preserve">قياس رضا الموظفين عن بيئة العمل والتعرف على أي مشكلات تؤثر على صحتهم النفسية.  </w:t>
      </w:r>
    </w:p>
    <w:p w:rsidR="007C6591" w:rsidRPr="00F1502D" w:rsidRDefault="007C6591" w:rsidP="00084372">
      <w:r w:rsidRPr="006A21FE">
        <w:rPr>
          <w:color w:val="168489"/>
          <w:rtl/>
        </w:rPr>
        <w:t>3. الاحتفال بالإنجازات:</w:t>
      </w:r>
      <w:r>
        <w:rPr>
          <w:rFonts w:hint="cs"/>
          <w:rtl/>
        </w:rPr>
        <w:t xml:space="preserve"> </w:t>
      </w:r>
      <w:r w:rsidRPr="00F1502D">
        <w:rPr>
          <w:rtl/>
        </w:rPr>
        <w:t xml:space="preserve">تنظيم فعاليات أو احتفالات صغيرة للاعتراف بجهود الفريق.  </w:t>
      </w:r>
    </w:p>
    <w:p w:rsidR="007C6591" w:rsidRPr="006A21FE" w:rsidRDefault="007C6591" w:rsidP="006A21FE">
      <w:pPr>
        <w:rPr>
          <w:rtl/>
        </w:rPr>
      </w:pPr>
      <w:r w:rsidRPr="006A21FE">
        <w:rPr>
          <w:color w:val="168489"/>
          <w:rtl/>
        </w:rPr>
        <w:t>4. التدريب على القيادة الواعية بالصحة النفسية:</w:t>
      </w:r>
      <w:r>
        <w:rPr>
          <w:rFonts w:hint="cs"/>
          <w:rtl/>
        </w:rPr>
        <w:t xml:space="preserve"> </w:t>
      </w:r>
      <w:r w:rsidRPr="00F1502D">
        <w:rPr>
          <w:rtl/>
        </w:rPr>
        <w:t xml:space="preserve">تدريب القادة على مهارات مثل إدارة التوتر، التعاطف، والتواصل الفعّال.  </w:t>
      </w:r>
    </w:p>
    <w:p w:rsidR="007C6591" w:rsidRDefault="007C6591" w:rsidP="00084372">
      <w:pPr>
        <w:rPr>
          <w:b/>
          <w:bCs/>
          <w:color w:val="168489"/>
          <w:rtl/>
        </w:rPr>
      </w:pPr>
      <w:r w:rsidRPr="006A21FE">
        <w:rPr>
          <w:b/>
          <w:bCs/>
          <w:color w:val="168489"/>
          <w:rtl/>
        </w:rPr>
        <w:t xml:space="preserve"> التحديات التي قد تواجه القادة في تعزيز الصحة النفسية</w:t>
      </w:r>
    </w:p>
    <w:p w:rsidR="00394CDA" w:rsidRPr="006A21FE" w:rsidRDefault="00394CDA" w:rsidP="00394CDA">
      <w:pPr>
        <w:rPr>
          <w:b/>
          <w:bCs/>
          <w:color w:val="168489"/>
        </w:rPr>
      </w:pPr>
      <w:r w:rsidRPr="00394CDA">
        <w:rPr>
          <w:b/>
          <w:bCs/>
          <w:noProof/>
          <w:color w:val="168489"/>
        </w:rPr>
        <mc:AlternateContent>
          <mc:Choice Requires="wpg">
            <w:drawing>
              <wp:inline distT="0" distB="0" distL="0" distR="0" wp14:anchorId="24B437D4" wp14:editId="38E1FDAC">
                <wp:extent cx="5597702" cy="1604773"/>
                <wp:effectExtent l="0" t="19050" r="22225" b="14605"/>
                <wp:docPr id="827658434" name="Group 6"/>
                <wp:cNvGraphicFramePr/>
                <a:graphic xmlns:a="http://schemas.openxmlformats.org/drawingml/2006/main">
                  <a:graphicData uri="http://schemas.microsoft.com/office/word/2010/wordprocessingGroup">
                    <wpg:wgp>
                      <wpg:cNvGrpSpPr/>
                      <wpg:grpSpPr>
                        <a:xfrm>
                          <a:off x="0" y="0"/>
                          <a:ext cx="5597702" cy="1604773"/>
                          <a:chOff x="0" y="0"/>
                          <a:chExt cx="5597702" cy="1604773"/>
                        </a:xfrm>
                      </wpg:grpSpPr>
                      <wpg:grpSp>
                        <wpg:cNvPr id="827658436" name="Group 827658436"/>
                        <wpg:cNvGrpSpPr/>
                        <wpg:grpSpPr>
                          <a:xfrm>
                            <a:off x="0" y="0"/>
                            <a:ext cx="3611296" cy="1598931"/>
                            <a:chOff x="0" y="0"/>
                            <a:chExt cx="3611296" cy="1598931"/>
                          </a:xfrm>
                        </wpg:grpSpPr>
                        <wpg:grpSp>
                          <wpg:cNvPr id="827658437" name="Group 827658437"/>
                          <wpg:cNvGrpSpPr/>
                          <wpg:grpSpPr>
                            <a:xfrm>
                              <a:off x="1891724" y="14611"/>
                              <a:ext cx="1719572" cy="1584320"/>
                              <a:chOff x="1891724" y="14611"/>
                              <a:chExt cx="2798535" cy="2580195"/>
                            </a:xfrm>
                          </wpg:grpSpPr>
                          <wps:wsp>
                            <wps:cNvPr id="827658438" name="مربع نص 24"/>
                            <wps:cNvSpPr txBox="1"/>
                            <wps:spPr>
                              <a:xfrm>
                                <a:off x="2737398" y="559144"/>
                                <a:ext cx="1825888" cy="1990161"/>
                              </a:xfrm>
                              <a:prstGeom prst="rect">
                                <a:avLst/>
                              </a:prstGeom>
                              <a:noFill/>
                            </wps:spPr>
                            <wps:txbx>
                              <w:txbxContent>
                                <w:p w:rsidR="00394CDA" w:rsidRDefault="00394CDA"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ضغوط العمل على القادة أنفسهم</w:t>
                                  </w:r>
                                </w:p>
                              </w:txbxContent>
                            </wps:txbx>
                            <wps:bodyPr wrap="square" rtlCol="1">
                              <a:noAutofit/>
                            </wps:bodyPr>
                          </wps:wsp>
                          <wps:wsp>
                            <wps:cNvPr id="827658439" name="Shape"/>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168489"/>
                              </a:solidFill>
                              <a:ln w="12700">
                                <a:solidFill>
                                  <a:srgbClr val="168489"/>
                                </a:solidFill>
                                <a:miter lim="400000"/>
                              </a:ln>
                            </wps:spPr>
                            <wps:bodyPr lIns="38100" tIns="38100" rIns="38100" bIns="38100" anchor="ctr"/>
                          </wps:wsp>
                        </wpg:grpSp>
                        <wpg:grpSp>
                          <wpg:cNvPr id="827658440" name="Group 827658440"/>
                          <wpg:cNvGrpSpPr/>
                          <wpg:grpSpPr>
                            <a:xfrm>
                              <a:off x="0" y="0"/>
                              <a:ext cx="1643532" cy="1590162"/>
                              <a:chOff x="0" y="0"/>
                              <a:chExt cx="2674783" cy="2589711"/>
                            </a:xfrm>
                          </wpg:grpSpPr>
                          <wps:wsp>
                            <wps:cNvPr id="827658441" name="مربع نص 24"/>
                            <wps:cNvSpPr txBox="1"/>
                            <wps:spPr>
                              <a:xfrm>
                                <a:off x="634236" y="761913"/>
                                <a:ext cx="1955511" cy="1771260"/>
                              </a:xfrm>
                              <a:prstGeom prst="rect">
                                <a:avLst/>
                              </a:prstGeom>
                              <a:noFill/>
                            </wps:spPr>
                            <wps:txbx>
                              <w:txbxContent>
                                <w:p w:rsidR="00394CDA" w:rsidRDefault="00394CDA"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قلة الوعي بالصحة النفسية</w:t>
                                  </w:r>
                                </w:p>
                              </w:txbxContent>
                            </wps:txbx>
                            <wps:bodyPr wrap="square" rtlCol="1">
                              <a:noAutofit/>
                            </wps:bodyPr>
                          </wps:wsp>
                          <wps:wsp>
                            <wps:cNvPr id="827658442" name="Shape"/>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827658443" name="Group 827658443"/>
                        <wpg:cNvGrpSpPr/>
                        <wpg:grpSpPr>
                          <a:xfrm>
                            <a:off x="3879597" y="14611"/>
                            <a:ext cx="1718105" cy="1590162"/>
                            <a:chOff x="3879597" y="14611"/>
                            <a:chExt cx="2796148" cy="2589711"/>
                          </a:xfrm>
                        </wpg:grpSpPr>
                        <wps:wsp>
                          <wps:cNvPr id="827658444" name="مربع نص 18"/>
                          <wps:cNvSpPr txBox="1"/>
                          <wps:spPr>
                            <a:xfrm>
                              <a:off x="4754450" y="413161"/>
                              <a:ext cx="1664200" cy="2017102"/>
                            </a:xfrm>
                            <a:prstGeom prst="rect">
                              <a:avLst/>
                            </a:prstGeom>
                            <a:noFill/>
                          </wps:spPr>
                          <wps:txbx>
                            <w:txbxContent>
                              <w:p w:rsidR="00394CDA" w:rsidRDefault="00394CDA"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التوازن بين أهداف العمل ورفاهية الموظفين</w:t>
                                </w:r>
                              </w:p>
                            </w:txbxContent>
                          </wps:txbx>
                          <wps:bodyPr wrap="square" rtlCol="1">
                            <a:noAutofit/>
                          </wps:bodyPr>
                        </wps:wsp>
                        <wps:wsp>
                          <wps:cNvPr id="827658445" name="Shape"/>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168489"/>
                            </a:solidFill>
                            <a:ln w="12700">
                              <a:solidFill>
                                <a:srgbClr val="168489"/>
                              </a:solidFill>
                              <a:miter lim="400000"/>
                            </a:ln>
                          </wps:spPr>
                          <wps:bodyPr lIns="38100" tIns="38100" rIns="38100" bIns="38100" anchor="ct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4B437D4" id="_x0000_s3309" style="width:440.75pt;height:126.35pt;mso-position-horizontal-relative:char;mso-position-vertical-relative:line" coordsize="55977,16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">
                <v:group id="Group 827658436" o:spid="_x0000_s3310" style="position:absolute;width:36112;height:15989" coordsize="36112,15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">
                  <v:group id="Group 827658437" o:spid="_x0000_s3311" style="position:absolute;left:18917;top:146;width:17195;height:15843" coordorigin="18917,146" coordsize="27985,2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">
                    <v:shape id="مربع نص 24" o:spid="_x0000_s3312" type="#_x0000_t202" style="position:absolute;left:27373;top:5591;width:18259;height:1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" filled="f" stroked="f">
                      <v:textbox>
                        <w:txbxContent>
                          <w:p w14:paraId="02789485" w14:textId="689B7EFA" w:rsidR="00394CDA" w:rsidRDefault="00394CDA"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ضغوط العمل على القادة أنفسهم</w:t>
                            </w:r>
                          </w:p>
                        </w:txbxContent>
                      </v:textbox>
                    </v:shape>
                    <v:shape id="Shape" o:spid="_x0000_s3313" style="position:absolute;left:18917;top:146;width:27985;height:25802;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168489" strokecolor="#168489" strokeweight="1pt">
                      <v:stroke miterlimit="4" joinstyle="miter"/>
                      <v:path arrowok="t" o:extrusionok="f" o:connecttype="custom" o:connectlocs="1399268,1290098;1399268,1290098;1399268,1290098;1399268,1290098" o:connectangles="0,90,180,270"/>
                    </v:shape>
                  </v:group>
                  <v:group id="Group 827658440" o:spid="_x0000_s3314" style="position:absolute;width:16435;height:15901" coordsize="26747,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">
                    <v:shape id="مربع نص 24" o:spid="_x0000_s3315" type="#_x0000_t202" style="position:absolute;left:6342;top:7619;width:19555;height:17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" filled="f" stroked="f">
                      <v:textbox>
                        <w:txbxContent>
                          <w:p w14:paraId="321514D1" w14:textId="1353E9D9" w:rsidR="00394CDA" w:rsidRDefault="00394CDA"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قلة الوعي بالصحة النفسية</w:t>
                            </w:r>
                          </w:p>
                        </w:txbxContent>
                      </v:textbox>
                    </v:shape>
                    <v:shape id="Shape" o:spid="_x0000_s3316" style="position:absolute;width:26747;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827658443" o:spid="_x0000_s3317" style="position:absolute;left:38795;top:146;width:17182;height:15901" coordorigin="38795,146" coordsize="27961,25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">
                  <v:shape id="مربع نص 18" o:spid="_x0000_s3318" type="#_x0000_t202" style="position:absolute;left:47544;top:4131;width:16642;height:20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" filled="f" stroked="f">
                    <v:textbox>
                      <w:txbxContent>
                        <w:p w14:paraId="52FD5102" w14:textId="277C85BD" w:rsidR="00394CDA" w:rsidRDefault="00394CDA" w:rsidP="00394CDA">
                          <w:pPr>
                            <w:bidi w:val="0"/>
                            <w:jc w:val="center"/>
                            <w:rPr>
                              <w:rFonts w:ascii="Adobe Arabic" w:eastAsia="Calibri" w:hAnsi="Adobe Arabic" w:cs="Adobe Arabic"/>
                              <w:b/>
                              <w:bCs/>
                              <w:color w:val="000000"/>
                              <w:kern w:val="24"/>
                              <w:sz w:val="36"/>
                              <w:szCs w:val="36"/>
                              <w:lang w:bidi="ar-SY"/>
                            </w:rPr>
                          </w:pPr>
                          <w:r w:rsidRPr="00394CDA">
                            <w:rPr>
                              <w:rFonts w:ascii="Adobe Arabic" w:eastAsia="Calibri" w:hAnsi="Adobe Arabic" w:cs="Adobe Arabic"/>
                              <w:b/>
                              <w:bCs/>
                              <w:color w:val="000000"/>
                              <w:kern w:val="24"/>
                              <w:sz w:val="36"/>
                              <w:szCs w:val="36"/>
                              <w:rtl/>
                              <w:lang w:bidi="ar-SY"/>
                            </w:rPr>
                            <w:t>التوازن بين أهداف العمل ورفاهية الموظفين</w:t>
                          </w:r>
                        </w:p>
                      </w:txbxContent>
                    </v:textbox>
                  </v:shape>
                  <v:shape id="Shape" o:spid="_x0000_s3319" style="position:absolute;left:38795;top:146;width:27962;height:25897;visibility:visible;mso-wrap-style:square;v-text-anchor:middle" coordsize="21600,2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168489" strokecolor="#168489" strokeweight="1pt">
                    <v:stroke miterlimit="4" joinstyle="miter"/>
                    <v:path arrowok="t" o:extrusionok="f" o:connecttype="custom" o:connectlocs="1398074,1294856;1398074,1294856;1398074,1294856;1398074,1294856" o:connectangles="0,90,180,270"/>
                  </v:shape>
                </v:group>
                <w10:anchorlock/>
              </v:group>
            </w:pict>
          </mc:Fallback>
        </mc:AlternateContent>
      </w:r>
    </w:p>
    <w:p w:rsidR="007C6591" w:rsidRPr="00F1502D" w:rsidRDefault="007C6591" w:rsidP="00084372">
      <w:r w:rsidRPr="006A21FE">
        <w:rPr>
          <w:color w:val="168489"/>
          <w:rtl/>
        </w:rPr>
        <w:t>1. قلة الوعي بالصحة النفسية:</w:t>
      </w:r>
      <w:r w:rsidRPr="00F1502D">
        <w:rPr>
          <w:rtl/>
        </w:rPr>
        <w:t xml:space="preserve"> بعض القادة قد يفتقرون إلى فهم أهمية الصحة النفسية ودورها في العمل.  </w:t>
      </w:r>
    </w:p>
    <w:p w:rsidR="007C6591" w:rsidRPr="00F1502D" w:rsidRDefault="007C6591" w:rsidP="00084372">
      <w:r w:rsidRPr="006A21FE">
        <w:rPr>
          <w:color w:val="168489"/>
          <w:rtl/>
        </w:rPr>
        <w:t>2. ضغوط العمل على القادة أنفسهم:</w:t>
      </w:r>
      <w:r w:rsidRPr="00F1502D">
        <w:rPr>
          <w:rtl/>
        </w:rPr>
        <w:t xml:space="preserve"> قد يكون القائد تحت ضغط كبير، مما يمنعه من دعم فريقه بالشكل المطلوب.  </w:t>
      </w:r>
    </w:p>
    <w:p w:rsidR="007C6591" w:rsidRPr="00F1502D" w:rsidRDefault="007C6591" w:rsidP="00084372">
      <w:r w:rsidRPr="006A21FE">
        <w:rPr>
          <w:color w:val="168489"/>
          <w:rtl/>
        </w:rPr>
        <w:t>3. التوازن بين أهداف العمل ورفاهية الموظفين:</w:t>
      </w:r>
      <w:r w:rsidRPr="006A21FE">
        <w:rPr>
          <w:rFonts w:hint="cs"/>
          <w:color w:val="168489"/>
          <w:rtl/>
        </w:rPr>
        <w:t xml:space="preserve"> </w:t>
      </w:r>
      <w:r w:rsidRPr="006A21FE">
        <w:rPr>
          <w:rtl/>
        </w:rPr>
        <w:t>تحقيق</w:t>
      </w:r>
      <w:r w:rsidRPr="00F1502D">
        <w:rPr>
          <w:rtl/>
        </w:rPr>
        <w:t xml:space="preserve"> التوازن بين تحقيق الأهداف والإنتاجية وبين خلق بيئة داعمة قد يكون تحديًا.  </w:t>
      </w:r>
    </w:p>
    <w:p w:rsidR="007C6591" w:rsidRPr="00F1502D" w:rsidRDefault="007C6591" w:rsidP="00084372">
      <w:r>
        <w:rPr>
          <w:rFonts w:hint="cs"/>
          <w:rtl/>
        </w:rPr>
        <w:t xml:space="preserve">ختاماً، </w:t>
      </w:r>
      <w:r w:rsidRPr="00F1502D">
        <w:rPr>
          <w:rtl/>
        </w:rPr>
        <w:t>القادة هم حجر الزاوية في تعزيز الصحة النفسية للموظفين. من خلال التواصل الفعّال، توزيع العمل العادل، وإظهار التعاطف، يمكنهم خلق بيئة عمل إيجابية تُحفّز الإنتاجية وتدعم رفاهية الفريق. القيادة الواعية بالصحة النفسية ليست فقط أخلاقية بل استراتيجية ناجحة لتحسين أداء المؤسسة وتعزيز ولاء الموظفين على المدى الطويل.</w:t>
      </w:r>
    </w:p>
    <w:p w:rsidR="007C6591" w:rsidRPr="00306105" w:rsidRDefault="00084372" w:rsidP="00394CDA">
      <w:pPr>
        <w:keepNext/>
      </w:pPr>
      <w:r w:rsidRPr="002A078C">
        <w:rPr>
          <w:rFonts w:ascii="Sakkal Majalla" w:hAnsi="Sakkal Majalla"/>
          <w:noProof/>
          <w:color w:val="002060"/>
          <w:sz w:val="34"/>
        </w:rPr>
        <w:lastRenderedPageBreak/>
        <mc:AlternateContent>
          <mc:Choice Requires="wpg">
            <w:drawing>
              <wp:inline distT="0" distB="0" distL="0" distR="0" wp14:anchorId="1F356B82" wp14:editId="4A7D94B7">
                <wp:extent cx="5731510" cy="895350"/>
                <wp:effectExtent l="0" t="0" r="21590" b="19050"/>
                <wp:docPr id="41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15"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16" name="مجموعة 39"/>
                        <wpg:cNvGrpSpPr/>
                        <wpg:grpSpPr>
                          <a:xfrm>
                            <a:off x="0" y="0"/>
                            <a:ext cx="5731510" cy="895350"/>
                            <a:chOff x="0" y="0"/>
                            <a:chExt cx="5878196" cy="918845"/>
                          </a:xfrm>
                        </wpg:grpSpPr>
                        <wpg:grpSp>
                          <wpg:cNvPr id="4117" name="مجموعة 40"/>
                          <wpg:cNvGrpSpPr/>
                          <wpg:grpSpPr>
                            <a:xfrm>
                              <a:off x="0" y="0"/>
                              <a:ext cx="5878196" cy="918845"/>
                              <a:chOff x="0" y="0"/>
                              <a:chExt cx="6240348" cy="919070"/>
                            </a:xfrm>
                          </wpg:grpSpPr>
                          <wpg:grpSp>
                            <wpg:cNvPr id="4118" name="مجموعة 41"/>
                            <wpg:cNvGrpSpPr/>
                            <wpg:grpSpPr>
                              <a:xfrm>
                                <a:off x="0" y="169208"/>
                                <a:ext cx="5433072" cy="580613"/>
                                <a:chOff x="0" y="169208"/>
                                <a:chExt cx="5433072" cy="580613"/>
                              </a:xfrm>
                            </wpg:grpSpPr>
                            <wps:wsp>
                              <wps:cNvPr id="41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2" name="مربع نص 41"/>
                          <wps:cNvSpPr txBox="1"/>
                          <wps:spPr>
                            <a:xfrm>
                              <a:off x="204484" y="256985"/>
                              <a:ext cx="4616071" cy="387740"/>
                            </a:xfrm>
                            <a:prstGeom prst="rect">
                              <a:avLst/>
                            </a:prstGeom>
                            <a:noFill/>
                          </wps:spPr>
                          <wps:txbx>
                            <w:txbxContent>
                              <w:p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التواصل الإيجابي داخل الفريق</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356B82" id="_x0000_s33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1JccegcAAIwcAAAOAAAAZHJzL2Uyb0RvYy54bWzsWduO00YYvq/Ud7B8&#10;WQni8yFiFy1QUCVKV0BFe+k4TmLV9rjjySbLbaFCvAi0alXRlla8SfI2/f4Z23EOS7K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PUlxx6BwAAjB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33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">
                  <v:imagedata r:id="rId69" o:title=""/>
                </v:shape>
                <v:group id="مجموعة 39" o:spid="_x0000_s33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">
                  <v:group id="مجموعة 40" o:spid="_x0000_s33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">
                    <v:group id="مجموعة 41" o:spid="_x0000_s33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">
                      <v:shape id="شكل حر 42" o:spid="_x0000_s33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3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" fillcolor="#168489" stroked="f" strokeweight="1pt">
                        <v:stroke joinstyle="miter"/>
                      </v:roundrect>
                    </v:group>
                    <v:oval id="شكل بيضاوي 44" o:spid="_x0000_s33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" filled="f" strokecolor="#a5a5a5 [2092]" strokeweight="1pt">
                      <v:stroke joinstyle="miter"/>
                    </v:oval>
                  </v:group>
                  <v:shape id="مربع نص 41" o:spid="_x0000_s332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" filled="f" stroked="f">
                    <v:textbox style="mso-fit-shape-to-text:t">
                      <w:txbxContent>
                        <w:p w14:paraId="366D6122" w14:textId="431A03FF"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التواصل الإيجابي داخل الفريق</w:t>
                          </w:r>
                        </w:p>
                      </w:txbxContent>
                    </v:textbox>
                  </v:shape>
                </v:group>
                <w10:anchorlock/>
              </v:group>
            </w:pict>
          </mc:Fallback>
        </mc:AlternateContent>
      </w:r>
    </w:p>
    <w:p w:rsidR="007C6591" w:rsidRPr="00F1502D" w:rsidRDefault="007C6591" w:rsidP="00084372">
      <w:r w:rsidRPr="00F1502D">
        <w:rPr>
          <w:rtl/>
        </w:rPr>
        <w:t>التواصل الإيجابي هو أحد الأسس الرئيسية لنجاح أي فريق، فهو يعزز الانسجام، التعاون، والإنتاجية. عندما يتمك</w:t>
      </w:r>
      <w:r>
        <w:rPr>
          <w:rFonts w:hint="cs"/>
          <w:rtl/>
        </w:rPr>
        <w:t>ّ</w:t>
      </w:r>
      <w:r w:rsidRPr="00F1502D">
        <w:rPr>
          <w:rtl/>
        </w:rPr>
        <w:t>ن أعضاء الفريق من تبادل الأفكار والمعلومات بطريقة واضحة وبن</w:t>
      </w:r>
      <w:r>
        <w:rPr>
          <w:rFonts w:hint="cs"/>
          <w:rtl/>
        </w:rPr>
        <w:t>ّ</w:t>
      </w:r>
      <w:r w:rsidRPr="00F1502D">
        <w:rPr>
          <w:rtl/>
        </w:rPr>
        <w:t>اءة، فإنهم يصبحون أكثر قدرة على تحقيق الأهداف المشتركة. التواصل الإيجابي لا يقتصر فقط على نقل المعلومات، بل يشمل أيضا</w:t>
      </w:r>
      <w:r>
        <w:rPr>
          <w:rFonts w:hint="cs"/>
          <w:rtl/>
        </w:rPr>
        <w:t>ً</w:t>
      </w:r>
      <w:r w:rsidRPr="00F1502D">
        <w:rPr>
          <w:rtl/>
        </w:rPr>
        <w:t xml:space="preserve"> المهارات الاجتماعية والتأثير العاطفي الذي يعزز العلاقات داخل الفريق.</w:t>
      </w:r>
    </w:p>
    <w:p w:rsidR="007C6591" w:rsidRDefault="007C6591" w:rsidP="00084372">
      <w:pPr>
        <w:rPr>
          <w:b/>
          <w:bCs/>
          <w:color w:val="168489"/>
          <w:rtl/>
        </w:rPr>
      </w:pPr>
      <w:r w:rsidRPr="006A21FE">
        <w:rPr>
          <w:b/>
          <w:bCs/>
          <w:color w:val="168489"/>
          <w:rtl/>
        </w:rPr>
        <w:t xml:space="preserve"> أهمية التواصل الإيجابي داخل الفريق</w:t>
      </w:r>
    </w:p>
    <w:p w:rsidR="00394CDA" w:rsidRPr="006A21FE" w:rsidRDefault="00394CDA" w:rsidP="00394CDA">
      <w:pPr>
        <w:rPr>
          <w:b/>
          <w:bCs/>
          <w:color w:val="168489"/>
          <w:rtl/>
        </w:rPr>
      </w:pPr>
      <w:r w:rsidRPr="00394CDA">
        <w:rPr>
          <w:b/>
          <w:bCs/>
          <w:noProof/>
          <w:color w:val="168489"/>
        </w:rPr>
        <mc:AlternateContent>
          <mc:Choice Requires="wpg">
            <w:drawing>
              <wp:inline distT="0" distB="0" distL="0" distR="0" wp14:anchorId="2A169B4E" wp14:editId="5A71A892">
                <wp:extent cx="5793394" cy="1425325"/>
                <wp:effectExtent l="0" t="19050" r="0" b="22860"/>
                <wp:docPr id="827658446" name="Group 17"/>
                <wp:cNvGraphicFramePr/>
                <a:graphic xmlns:a="http://schemas.openxmlformats.org/drawingml/2006/main">
                  <a:graphicData uri="http://schemas.microsoft.com/office/word/2010/wordprocessingGroup">
                    <wpg:wgp>
                      <wpg:cNvGrpSpPr/>
                      <wpg:grpSpPr>
                        <a:xfrm>
                          <a:off x="0" y="0"/>
                          <a:ext cx="5793394" cy="1425325"/>
                          <a:chOff x="0" y="0"/>
                          <a:chExt cx="5793394" cy="1425325"/>
                        </a:xfrm>
                      </wpg:grpSpPr>
                      <wpg:grpSp>
                        <wpg:cNvPr id="827658447" name="Group 827658447"/>
                        <wpg:cNvGrpSpPr/>
                        <wpg:grpSpPr>
                          <a:xfrm>
                            <a:off x="0" y="4002"/>
                            <a:ext cx="5793394" cy="1421323"/>
                            <a:chOff x="0" y="4002"/>
                            <a:chExt cx="5793394" cy="1421323"/>
                          </a:xfrm>
                        </wpg:grpSpPr>
                        <wpg:grpSp>
                          <wpg:cNvPr id="827658448" name="مجموعة 29"/>
                          <wpg:cNvGrpSpPr/>
                          <wpg:grpSpPr>
                            <a:xfrm>
                              <a:off x="4567844" y="4002"/>
                              <a:ext cx="1225550" cy="1421316"/>
                              <a:chOff x="4567733" y="4002"/>
                              <a:chExt cx="1527617" cy="1771811"/>
                            </a:xfrm>
                          </wpg:grpSpPr>
                          <wpg:grpSp>
                            <wpg:cNvPr id="827658449" name="مجموعة 30"/>
                            <wpg:cNvGrpSpPr/>
                            <wpg:grpSpPr>
                              <a:xfrm>
                                <a:off x="4610638" y="4002"/>
                                <a:ext cx="1390650" cy="1771811"/>
                                <a:chOff x="4610638" y="4002"/>
                                <a:chExt cx="1390650" cy="1771811"/>
                              </a:xfrm>
                            </wpg:grpSpPr>
                            <wps:wsp>
                              <wps:cNvPr id="827658450" name="شكل بيضاوي 64"/>
                              <wps:cNvSpPr/>
                              <wps:spPr>
                                <a:xfrm>
                                  <a:off x="4921886" y="4002"/>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28" name="شكل حر: شكل 70"/>
                              <wps:cNvSpPr/>
                              <wps:spPr>
                                <a:xfrm>
                                  <a:off x="4610638" y="388079"/>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29" name="مربع نص 25"/>
                            <wps:cNvSpPr txBox="1"/>
                            <wps:spPr>
                              <a:xfrm>
                                <a:off x="4567733" y="930295"/>
                                <a:ext cx="1527617" cy="748053"/>
                              </a:xfrm>
                              <a:prstGeom prst="rect">
                                <a:avLst/>
                              </a:prstGeom>
                              <a:noFill/>
                            </wps:spPr>
                            <wps:txbx>
                              <w:txbxContent>
                                <w:p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التعاون والعمل الجماعي</w:t>
                                  </w:r>
                                </w:p>
                              </w:txbxContent>
                            </wps:txbx>
                            <wps:bodyPr wrap="square" rtlCol="1">
                              <a:spAutoFit/>
                            </wps:bodyPr>
                          </wps:wsp>
                        </wpg:grpSp>
                        <wpg:grpSp>
                          <wpg:cNvPr id="1608692930" name="مجموعة 7"/>
                          <wpg:cNvGrpSpPr/>
                          <wpg:grpSpPr>
                            <a:xfrm>
                              <a:off x="2301132" y="4002"/>
                              <a:ext cx="1115665" cy="1421322"/>
                              <a:chOff x="2301132" y="4002"/>
                              <a:chExt cx="1390650" cy="1771811"/>
                            </a:xfrm>
                          </wpg:grpSpPr>
                          <wpg:grpSp>
                            <wpg:cNvPr id="1608692931" name="مجموعة 20"/>
                            <wpg:cNvGrpSpPr/>
                            <wpg:grpSpPr>
                              <a:xfrm>
                                <a:off x="2301132" y="4002"/>
                                <a:ext cx="1390650" cy="1771811"/>
                                <a:chOff x="2301132" y="4002"/>
                                <a:chExt cx="1390650" cy="1771811"/>
                              </a:xfrm>
                            </wpg:grpSpPr>
                            <wps:wsp>
                              <wps:cNvPr id="1608692932" name="شكل بيضاوي 22"/>
                              <wps:cNvSpPr/>
                              <wps:spPr>
                                <a:xfrm>
                                  <a:off x="2612380" y="4002"/>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33" name="شكل حر: شكل 23"/>
                              <wps:cNvSpPr/>
                              <wps:spPr>
                                <a:xfrm>
                                  <a:off x="2301132" y="388079"/>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34" name="مربع نص 29"/>
                            <wps:cNvSpPr txBox="1"/>
                            <wps:spPr>
                              <a:xfrm>
                                <a:off x="2309485" y="930291"/>
                                <a:ext cx="1351112" cy="748050"/>
                              </a:xfrm>
                              <a:prstGeom prst="rect">
                                <a:avLst/>
                              </a:prstGeom>
                              <a:noFill/>
                            </wps:spPr>
                            <wps:txbx>
                              <w:txbxContent>
                                <w:p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الإنتاجية والأداء</w:t>
                                  </w:r>
                                </w:p>
                              </w:txbxContent>
                            </wps:txbx>
                            <wps:bodyPr wrap="square" rtlCol="1">
                              <a:spAutoFit/>
                            </wps:bodyPr>
                          </wps:wsp>
                        </wpg:grpSp>
                        <wpg:grpSp>
                          <wpg:cNvPr id="1608692935" name="مجموعة 93"/>
                          <wpg:cNvGrpSpPr/>
                          <wpg:grpSpPr>
                            <a:xfrm>
                              <a:off x="1155599" y="4002"/>
                              <a:ext cx="1115659" cy="1421319"/>
                              <a:chOff x="1155599" y="4002"/>
                              <a:chExt cx="1390650" cy="1771811"/>
                            </a:xfrm>
                          </wpg:grpSpPr>
                          <wpg:grpSp>
                            <wpg:cNvPr id="1608692936" name="مجموعة 94"/>
                            <wpg:cNvGrpSpPr/>
                            <wpg:grpSpPr>
                              <a:xfrm>
                                <a:off x="1155599" y="4002"/>
                                <a:ext cx="1390650" cy="1771811"/>
                                <a:chOff x="1155599" y="4002"/>
                                <a:chExt cx="1390650" cy="1771811"/>
                              </a:xfrm>
                            </wpg:grpSpPr>
                            <wps:wsp>
                              <wps:cNvPr id="1608692937" name="شكل بيضاوي 96"/>
                              <wps:cNvSpPr/>
                              <wps:spPr>
                                <a:xfrm>
                                  <a:off x="1466847" y="4002"/>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38" name="شكل حر: شكل 97"/>
                              <wps:cNvSpPr/>
                              <wps:spPr>
                                <a:xfrm>
                                  <a:off x="1155599" y="388080"/>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39" name="مربع نص 25"/>
                            <wps:cNvSpPr txBox="1"/>
                            <wps:spPr>
                              <a:xfrm>
                                <a:off x="1269081" y="930293"/>
                                <a:ext cx="1155614" cy="748051"/>
                              </a:xfrm>
                              <a:prstGeom prst="rect">
                                <a:avLst/>
                              </a:prstGeom>
                              <a:noFill/>
                            </wps:spPr>
                            <wps:txbx>
                              <w:txbxContent>
                                <w:p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إدارة النزاعات</w:t>
                                  </w:r>
                                </w:p>
                              </w:txbxContent>
                            </wps:txbx>
                            <wps:bodyPr wrap="square" rtlCol="1">
                              <a:spAutoFit/>
                            </wps:bodyPr>
                          </wps:wsp>
                        </wpg:grpSp>
                        <wpg:grpSp>
                          <wpg:cNvPr id="1608692940" name="مجموعة 24"/>
                          <wpg:cNvGrpSpPr/>
                          <wpg:grpSpPr>
                            <a:xfrm>
                              <a:off x="3456737" y="4002"/>
                              <a:ext cx="1145149" cy="1421318"/>
                              <a:chOff x="3456737" y="4002"/>
                              <a:chExt cx="1427400" cy="1771811"/>
                            </a:xfrm>
                          </wpg:grpSpPr>
                          <wpg:grpSp>
                            <wpg:cNvPr id="1608692941" name="مجموعة 25"/>
                            <wpg:cNvGrpSpPr/>
                            <wpg:grpSpPr>
                              <a:xfrm>
                                <a:off x="3456737" y="4002"/>
                                <a:ext cx="1390650" cy="1771811"/>
                                <a:chOff x="3456737" y="4002"/>
                                <a:chExt cx="1390650" cy="1771811"/>
                              </a:xfrm>
                            </wpg:grpSpPr>
                            <wps:wsp>
                              <wps:cNvPr id="1608692942" name="شكل بيضاوي 27"/>
                              <wps:cNvSpPr/>
                              <wps:spPr>
                                <a:xfrm>
                                  <a:off x="3767985" y="4002"/>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43" name="شكل حر: شكل 28"/>
                              <wps:cNvSpPr/>
                              <wps:spPr>
                                <a:xfrm>
                                  <a:off x="3456737" y="388079"/>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44" name="مربع نص 25"/>
                            <wps:cNvSpPr txBox="1"/>
                            <wps:spPr>
                              <a:xfrm>
                                <a:off x="3482370" y="930294"/>
                                <a:ext cx="1401767" cy="748052"/>
                              </a:xfrm>
                              <a:prstGeom prst="rect">
                                <a:avLst/>
                              </a:prstGeom>
                            </wps:spPr>
                            <wps:txbx>
                              <w:txbxContent>
                                <w:p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بناء بيئة عمل داعمة</w:t>
                                  </w:r>
                                </w:p>
                              </w:txbxContent>
                            </wps:txbx>
                            <wps:bodyPr wrap="square" rtlCol="1">
                              <a:spAutoFit/>
                            </wps:bodyPr>
                          </wps:wsp>
                        </wpg:grpSp>
                        <wpg:grpSp>
                          <wpg:cNvPr id="1608692945" name="مجموعة 88"/>
                          <wpg:cNvGrpSpPr/>
                          <wpg:grpSpPr>
                            <a:xfrm>
                              <a:off x="0" y="4002"/>
                              <a:ext cx="1127611" cy="1421323"/>
                              <a:chOff x="0" y="4002"/>
                              <a:chExt cx="1405542" cy="1771812"/>
                            </a:xfrm>
                          </wpg:grpSpPr>
                          <wpg:grpSp>
                            <wpg:cNvPr id="1608692946" name="مجموعة 89"/>
                            <wpg:cNvGrpSpPr/>
                            <wpg:grpSpPr>
                              <a:xfrm>
                                <a:off x="0" y="4002"/>
                                <a:ext cx="1390650" cy="1771812"/>
                                <a:chOff x="0" y="4002"/>
                                <a:chExt cx="1390650" cy="1771812"/>
                              </a:xfrm>
                            </wpg:grpSpPr>
                            <wps:wsp>
                              <wps:cNvPr id="1608692947" name="شكل بيضاوي 91"/>
                              <wps:cNvSpPr/>
                              <wps:spPr>
                                <a:xfrm>
                                  <a:off x="311248" y="4002"/>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2948" name="شكل حر: شكل 92"/>
                              <wps:cNvSpPr/>
                              <wps:spPr>
                                <a:xfrm>
                                  <a:off x="0" y="388079"/>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2949" name="مربع نص 29"/>
                            <wps:cNvSpPr txBox="1"/>
                            <wps:spPr>
                              <a:xfrm>
                                <a:off x="33058" y="930291"/>
                                <a:ext cx="1372484" cy="748050"/>
                              </a:xfrm>
                              <a:prstGeom prst="rect">
                                <a:avLst/>
                              </a:prstGeom>
                            </wps:spPr>
                            <wps:txbx>
                              <w:txbxContent>
                                <w:p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الإبداع والابتكار</w:t>
                                  </w:r>
                                </w:p>
                              </w:txbxContent>
                            </wps:txbx>
                            <wps:bodyPr wrap="square" rtlCol="1">
                              <a:spAutoFit/>
                            </wps:bodyPr>
                          </wps:wsp>
                        </wpg:grpSp>
                      </wpg:grpSp>
                      <pic:pic xmlns:pic="http://schemas.openxmlformats.org/drawingml/2006/picture">
                        <pic:nvPicPr>
                          <pic:cNvPr id="1608692950" name="Graphic 153" descr="Connections with solid fill"/>
                          <pic:cNvPicPr>
                            <a:picLocks noChangeAspect="1"/>
                          </pic:cNvPicPr>
                        </pic:nvPicPr>
                        <pic:blipFill>
                          <a:blip r:embed="rId18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7"/>
                              </a:ext>
                            </a:extLst>
                          </a:blip>
                          <a:stretch>
                            <a:fillRect/>
                          </a:stretch>
                        </pic:blipFill>
                        <pic:spPr>
                          <a:xfrm>
                            <a:off x="4861735" y="58616"/>
                            <a:ext cx="552785" cy="552785"/>
                          </a:xfrm>
                          <a:prstGeom prst="rect">
                            <a:avLst/>
                          </a:prstGeom>
                        </pic:spPr>
                      </pic:pic>
                      <pic:pic xmlns:pic="http://schemas.openxmlformats.org/drawingml/2006/picture">
                        <pic:nvPicPr>
                          <pic:cNvPr id="1608692951" name="Graphic 48" descr="Handshake with solid fill"/>
                          <pic:cNvPicPr>
                            <a:picLocks noChangeAspect="1"/>
                          </pic:cNvPicPr>
                        </pic:nvPicPr>
                        <pic:blipFill>
                          <a:blip r:embed="rId18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7"/>
                              </a:ext>
                            </a:extLst>
                          </a:blip>
                          <a:stretch>
                            <a:fillRect/>
                          </a:stretch>
                        </pic:blipFill>
                        <pic:spPr>
                          <a:xfrm>
                            <a:off x="1442289" y="87636"/>
                            <a:ext cx="547911" cy="547911"/>
                          </a:xfrm>
                          <a:prstGeom prst="rect">
                            <a:avLst/>
                          </a:prstGeom>
                        </pic:spPr>
                      </pic:pic>
                      <pic:pic xmlns:pic="http://schemas.openxmlformats.org/drawingml/2006/picture">
                        <pic:nvPicPr>
                          <pic:cNvPr id="1608692952" name="Graphic 39" descr="Person with idea with solid fill"/>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2"/>
                              </a:ext>
                            </a:extLst>
                          </a:blip>
                          <a:stretch>
                            <a:fillRect/>
                          </a:stretch>
                        </pic:blipFill>
                        <pic:spPr>
                          <a:xfrm>
                            <a:off x="3765202" y="43487"/>
                            <a:ext cx="530808" cy="530806"/>
                          </a:xfrm>
                          <a:prstGeom prst="rect">
                            <a:avLst/>
                          </a:prstGeom>
                        </pic:spPr>
                      </pic:pic>
                      <pic:pic xmlns:pic="http://schemas.openxmlformats.org/drawingml/2006/picture">
                        <pic:nvPicPr>
                          <pic:cNvPr id="1608692953" name="Graphic 93" descr="Business Growth with solid fill"/>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4"/>
                              </a:ext>
                            </a:extLst>
                          </a:blip>
                          <a:stretch>
                            <a:fillRect/>
                          </a:stretch>
                        </pic:blipFill>
                        <pic:spPr>
                          <a:xfrm>
                            <a:off x="2561498" y="111720"/>
                            <a:ext cx="486440" cy="486418"/>
                          </a:xfrm>
                          <a:prstGeom prst="rect">
                            <a:avLst/>
                          </a:prstGeom>
                        </pic:spPr>
                      </pic:pic>
                      <pic:pic xmlns:pic="http://schemas.openxmlformats.org/drawingml/2006/picture">
                        <pic:nvPicPr>
                          <pic:cNvPr id="1608692954" name="Graphic 21" descr="Group brainstorm with solid fill"/>
                          <pic:cNvPicPr>
                            <a:picLocks noChangeAspect="1"/>
                          </pic:cNvPicPr>
                        </pic:nvPicPr>
                        <pic:blipFill>
                          <a:blip r:embed="rId9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8"/>
                              </a:ext>
                            </a:extLst>
                          </a:blip>
                          <a:stretch>
                            <a:fillRect/>
                          </a:stretch>
                        </pic:blipFill>
                        <pic:spPr>
                          <a:xfrm>
                            <a:off x="283925" y="0"/>
                            <a:ext cx="565630" cy="565621"/>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A169B4E" id="Group 17" o:spid="_x0000_s3329" style="width:456.15pt;height:112.25pt;mso-position-horizontal-relative:char;mso-position-vertical-relative:line" coordsize="57933,1425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">
                <v:group id="Group 827658447" o:spid="_x0000_s3330" style="position:absolute;top:40;width:57933;height:14213" coordorigin=",40" coordsize="57933,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">
                  <v:group id="مجموعة 29" o:spid="_x0000_s3331" style="position:absolute;left:45678;top:40;width:12255;height:14213" coordorigin="45677,40" coordsize="1527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">
                    <v:group id="مجموعة 30" o:spid="_x0000_s3332" style="position:absolute;left:46106;top:40;width:13906;height:17718" coordorigin="46106,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">
                      <v:oval id="شكل بيضاوي 64" o:spid="_x0000_s3333" style="position:absolute;left:49218;top:40;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" fillcolor="#168489" strokecolor="#168489" strokeweight="4.5pt">
                        <v:stroke joinstyle="miter"/>
                      </v:oval>
                      <v:shape id="شكل حر: شكل 70" o:spid="_x0000_s3334" style="position:absolute;left:46106;top:388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335" type="#_x0000_t202" style="position:absolute;left:45677;top:9302;width:15276;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" filled="f" stroked="f">
                      <v:textbox style="mso-fit-shape-to-text:t">
                        <w:txbxContent>
                          <w:p w14:paraId="63A4CDE6" w14:textId="77777777"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التعاون والعمل الجماعي</w:t>
                            </w:r>
                          </w:p>
                        </w:txbxContent>
                      </v:textbox>
                    </v:shape>
                  </v:group>
                  <v:group id="مجموعة 7" o:spid="_x0000_s3336" style="position:absolute;left:23011;top:40;width:11156;height:14213" coordorigin="23011,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">
                    <v:group id="مجموعة 20" o:spid="_x0000_s3337" style="position:absolute;left:23011;top:40;width:13906;height:17718" coordorigin="23011,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">
                      <v:oval id="شكل بيضاوي 22" o:spid="_x0000_s3338" style="position:absolute;left:26123;top:40;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" fillcolor="#bfbfbf" strokecolor="#bfbfbf" strokeweight="4.5pt">
                        <v:stroke joinstyle="miter"/>
                      </v:oval>
                      <v:shape id="شكل حر: شكل 23" o:spid="_x0000_s3339" style="position:absolute;left:23011;top:388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340" type="#_x0000_t202" style="position:absolute;left:23094;top:9302;width:13511;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" filled="f" stroked="f">
                      <v:textbox style="mso-fit-shape-to-text:t">
                        <w:txbxContent>
                          <w:p w14:paraId="5FCAAB6D" w14:textId="77777777"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تحسين الإنتاجية والأداء</w:t>
                            </w:r>
                          </w:p>
                        </w:txbxContent>
                      </v:textbox>
                    </v:shape>
                  </v:group>
                  <v:group id="مجموعة 93" o:spid="_x0000_s3341" style="position:absolute;left:11555;top:40;width:11157;height:14213" coordorigin="11555,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">
                    <v:group id="مجموعة 94" o:spid="_x0000_s3342" style="position:absolute;left:11555;top:40;width:13907;height:17718" coordorigin="11555,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">
                      <v:oval id="شكل بيضاوي 96" o:spid="_x0000_s3343" style="position:absolute;left:14668;top:40;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" fillcolor="#a0c9ca" strokecolor="#a0c9ca" strokeweight="4.5pt">
                        <v:stroke joinstyle="miter"/>
                      </v:oval>
                      <v:shape id="شكل حر: شكل 97" o:spid="_x0000_s3344" style="position:absolute;left:11555;top:388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3345" type="#_x0000_t202" style="position:absolute;left:12690;top:9302;width:11556;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" filled="f" stroked="f">
                      <v:textbox style="mso-fit-shape-to-text:t">
                        <w:txbxContent>
                          <w:p w14:paraId="36EE1AE4" w14:textId="77777777"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إدارة النزاعات</w:t>
                            </w:r>
                          </w:p>
                        </w:txbxContent>
                      </v:textbox>
                    </v:shape>
                  </v:group>
                  <v:group id="مجموعة 24" o:spid="_x0000_s3346" style="position:absolute;left:34567;top:40;width:11451;height:14213" coordorigin="34567,40" coordsize="14274,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">
                    <v:group id="مجموعة 25" o:spid="_x0000_s3347" style="position:absolute;left:34567;top:40;width:13906;height:17718" coordorigin="34567,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">
                      <v:oval id="شكل بيضاوي 27" o:spid="_x0000_s3348" style="position:absolute;left:37679;top:40;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" fillcolor="#ffd366" strokecolor="#ffd366" strokeweight="4.5pt">
                        <v:stroke joinstyle="miter"/>
                      </v:oval>
                      <v:shape id="شكل حر: شكل 28" o:spid="_x0000_s3349" style="position:absolute;left:34567;top:388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350" type="#_x0000_t202" style="position:absolute;left:34823;top:9302;width:14018;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" filled="f" stroked="f">
                      <v:textbox style="mso-fit-shape-to-text:t">
                        <w:txbxContent>
                          <w:p w14:paraId="46DD4572" w14:textId="77777777"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بناء بيئة عمل داعمة</w:t>
                            </w:r>
                          </w:p>
                        </w:txbxContent>
                      </v:textbox>
                    </v:shape>
                  </v:group>
                  <v:group id="مجموعة 88" o:spid="_x0000_s3351" style="position:absolute;top:40;width:11276;height:14213" coordorigin=",40" coordsize="14055,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">
                    <v:group id="مجموعة 89" o:spid="_x0000_s3352" style="position:absolute;top:40;width:13906;height:17718" coordorigin=",40"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n9N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">
                      <v:oval id="شكل بيضاوي 91" o:spid="_x0000_s3353" style="position:absolute;left:3112;top:40;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" fillcolor="#168489" strokecolor="#168489" strokeweight="4.5pt">
                        <v:stroke joinstyle="miter"/>
                      </v:oval>
                      <v:shape id="شكل حر: شكل 92" o:spid="_x0000_s3354" style="position:absolute;top:388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3355" type="#_x0000_t202" style="position:absolute;left:330;top:9302;width:13725;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" filled="f" stroked="f">
                      <v:textbox style="mso-fit-shape-to-text:t">
                        <w:txbxContent>
                          <w:p w14:paraId="63613529" w14:textId="77777777" w:rsidR="00394CDA" w:rsidRDefault="00394CDA" w:rsidP="00394CD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تعزيز الإبداع والابتكار</w:t>
                            </w:r>
                          </w:p>
                        </w:txbxContent>
                      </v:textbox>
                    </v:shape>
                  </v:group>
                </v:group>
                <v:shape id="Graphic 153" o:spid="_x0000_s3356" type="#_x0000_t75" alt="Connections with solid fill" style="position:absolute;left:48617;top:586;width:5528;height:5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">
                  <v:imagedata r:id="rId189" o:title="Connections with solid fill"/>
                </v:shape>
                <v:shape id="Graphic 48" o:spid="_x0000_s3357" type="#_x0000_t75" alt="Handshake with solid fill" style="position:absolute;left:14422;top:876;width:5480;height:5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">
                  <v:imagedata r:id="rId183" o:title="Handshake with solid fill"/>
                </v:shape>
                <v:shape id="Graphic 39" o:spid="_x0000_s3358" type="#_x0000_t75" alt="Person with idea with solid fill" style="position:absolute;left:37652;top:434;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">
                  <v:imagedata r:id="rId100" o:title="Person with idea with solid fill"/>
                </v:shape>
                <v:shape id="Graphic 93" o:spid="_x0000_s3359" type="#_x0000_t75" alt="Business Growth with solid fill" style="position:absolute;left:25614;top:1117;width:4865;height:4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">
                  <v:imagedata r:id="rId101" o:title="Business Growth with solid fill"/>
                </v:shape>
                <v:shape id="Graphic 21" o:spid="_x0000_s3360" type="#_x0000_t75" alt="Group brainstorm with solid fill" style="position:absolute;left:2839;width:5656;height:5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">
                  <v:imagedata r:id="rId108" o:title="Group brainstorm with solid fill"/>
                </v:shape>
                <w10:anchorlock/>
              </v:group>
            </w:pict>
          </mc:Fallback>
        </mc:AlternateContent>
      </w:r>
    </w:p>
    <w:p w:rsidR="00084372" w:rsidRPr="0068634C" w:rsidRDefault="00084372" w:rsidP="00084372">
      <w:pPr>
        <w:rPr>
          <w:b/>
          <w:bCs/>
        </w:rPr>
      </w:pPr>
      <w:r w:rsidRPr="002A078C">
        <w:rPr>
          <w:rFonts w:ascii="Sakkal Majalla" w:hAnsi="Sakkal Majalla"/>
          <w:noProof/>
          <w:sz w:val="34"/>
        </w:rPr>
        <mc:AlternateContent>
          <mc:Choice Requires="wpg">
            <w:drawing>
              <wp:inline distT="0" distB="0" distL="0" distR="0" wp14:anchorId="52FDF1A9" wp14:editId="5F997ADD">
                <wp:extent cx="5731510" cy="892088"/>
                <wp:effectExtent l="0" t="0" r="2540" b="22860"/>
                <wp:docPr id="16086923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14" name="مجموعة 47"/>
                        <wpg:cNvGrpSpPr/>
                        <wpg:grpSpPr>
                          <a:xfrm>
                            <a:off x="0" y="0"/>
                            <a:ext cx="5731510" cy="895351"/>
                            <a:chOff x="0" y="0"/>
                            <a:chExt cx="5878196" cy="918845"/>
                          </a:xfrm>
                        </wpg:grpSpPr>
                        <wpg:grpSp>
                          <wpg:cNvPr id="1608692315" name="مجموعة 48"/>
                          <wpg:cNvGrpSpPr/>
                          <wpg:grpSpPr>
                            <a:xfrm>
                              <a:off x="0" y="0"/>
                              <a:ext cx="5878196" cy="918845"/>
                              <a:chOff x="0" y="0"/>
                              <a:chExt cx="6240348" cy="919070"/>
                            </a:xfrm>
                          </wpg:grpSpPr>
                          <wpg:grpSp>
                            <wpg:cNvPr id="1608692316" name="مجموعة 49"/>
                            <wpg:cNvGrpSpPr/>
                            <wpg:grpSpPr>
                              <a:xfrm>
                                <a:off x="0" y="169208"/>
                                <a:ext cx="5433072" cy="580613"/>
                                <a:chOff x="0" y="169208"/>
                                <a:chExt cx="5433072" cy="580613"/>
                              </a:xfrm>
                            </wpg:grpSpPr>
                            <wps:wsp>
                              <wps:cNvPr id="1608692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20"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التعاون والعمل الجماعي</w:t>
                                </w:r>
                              </w:p>
                            </w:txbxContent>
                          </wps:txbx>
                          <wps:bodyPr wrap="square" rtlCol="1">
                            <a:spAutoFit/>
                          </wps:bodyPr>
                        </wps:wsp>
                      </wpg:grpSp>
                      <pic:pic xmlns:pic="http://schemas.openxmlformats.org/drawingml/2006/picture">
                        <pic:nvPicPr>
                          <pic:cNvPr id="160869232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2FDF1A9" id="_x0000_s33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0nbn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3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">
                  <v:group id="مجموعة 48" o:spid="_x0000_s33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fn1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">
                    <v:group id="مجموعة 49" o:spid="_x0000_s33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">
                      <v:shape id="شكل حر 50" o:spid="_x0000_s33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" fillcolor="#a5a5a5 [2092]" stroked="f" strokeweight="1pt">
                        <v:stroke joinstyle="miter"/>
                      </v:roundrect>
                    </v:group>
                    <v:oval id="شكل بيضاوي 52" o:spid="_x0000_s33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" filled="f" strokecolor="#168489" strokeweight="1pt">
                      <v:stroke joinstyle="miter"/>
                    </v:oval>
                  </v:group>
                  <v:shape id="مربع نص 41" o:spid="_x0000_s336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" filled="f" stroked="f">
                    <v:textbox style="mso-fit-shape-to-text:t">
                      <w:txbxContent>
                        <w:p w14:paraId="2BBD1ED9" w14:textId="1A8EA8E8"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التعاون والعمل الجماعي</w:t>
                          </w:r>
                        </w:p>
                      </w:txbxContent>
                    </v:textbox>
                  </v:shape>
                </v:group>
                <v:shape id="صورة 54" o:spid="_x0000_s33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">
                  <v:imagedata r:id="rId78" o:title=""/>
                </v:shape>
                <w10:anchorlock/>
              </v:group>
            </w:pict>
          </mc:Fallback>
        </mc:AlternateContent>
      </w:r>
    </w:p>
    <w:p w:rsidR="007C6591" w:rsidRPr="00F1502D" w:rsidRDefault="007C6591" w:rsidP="00084372">
      <w:r w:rsidRPr="00F1502D">
        <w:rPr>
          <w:rtl/>
        </w:rPr>
        <w:t>- تعزيز الثقة بين الأعضاء:</w:t>
      </w:r>
      <w:r>
        <w:rPr>
          <w:rFonts w:hint="cs"/>
          <w:rtl/>
        </w:rPr>
        <w:t xml:space="preserve"> </w:t>
      </w:r>
      <w:r w:rsidRPr="00F1502D">
        <w:rPr>
          <w:rtl/>
        </w:rPr>
        <w:t xml:space="preserve">عندما يتواصل الفريق بطريقة إيجابية، يشعر الأعضاء بثقة أكبر في بعضهم البعض، مما يسهل العمل المشترك ويقلل من النزاعات.  </w:t>
      </w:r>
    </w:p>
    <w:p w:rsidR="007C6591" w:rsidRPr="00F1502D" w:rsidRDefault="007C6591" w:rsidP="00084372">
      <w:r w:rsidRPr="00F1502D">
        <w:rPr>
          <w:rtl/>
        </w:rPr>
        <w:t>- توضيح الأدوار والمسؤوليات:</w:t>
      </w:r>
      <w:r>
        <w:rPr>
          <w:rFonts w:hint="cs"/>
          <w:rtl/>
        </w:rPr>
        <w:t xml:space="preserve"> </w:t>
      </w:r>
      <w:r w:rsidRPr="00F1502D">
        <w:rPr>
          <w:rtl/>
        </w:rPr>
        <w:t xml:space="preserve">التواصل الواضح يُساعد الفريق على فهم أدوار كل فرد، مما يقلل من التداخل أو سوء الفهم.  </w:t>
      </w:r>
    </w:p>
    <w:p w:rsidR="007C6591" w:rsidRDefault="007C6591" w:rsidP="00084372">
      <w:pPr>
        <w:rPr>
          <w:rtl/>
        </w:rPr>
      </w:pPr>
      <w:r w:rsidRPr="00F1502D">
        <w:rPr>
          <w:rtl/>
        </w:rPr>
        <w:t xml:space="preserve">- تحفيز مشاركة الأفكار: بيئة التواصل الإيجابي تُشجع الأعضاء على التعبير عن آرائهم بحرية، مما يُثري العمل بأفكار إبداعية.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2215A433" wp14:editId="33116B29">
                <wp:extent cx="5731510" cy="892088"/>
                <wp:effectExtent l="0" t="0" r="2540" b="22860"/>
                <wp:docPr id="160869230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05" name="مجموعة 47"/>
                        <wpg:cNvGrpSpPr/>
                        <wpg:grpSpPr>
                          <a:xfrm>
                            <a:off x="0" y="0"/>
                            <a:ext cx="5731510" cy="895351"/>
                            <a:chOff x="0" y="0"/>
                            <a:chExt cx="5878196" cy="918845"/>
                          </a:xfrm>
                        </wpg:grpSpPr>
                        <wpg:grpSp>
                          <wpg:cNvPr id="1608692306" name="مجموعة 48"/>
                          <wpg:cNvGrpSpPr/>
                          <wpg:grpSpPr>
                            <a:xfrm>
                              <a:off x="0" y="0"/>
                              <a:ext cx="5878196" cy="918845"/>
                              <a:chOff x="0" y="0"/>
                              <a:chExt cx="6240348" cy="919070"/>
                            </a:xfrm>
                          </wpg:grpSpPr>
                          <wpg:grpSp>
                            <wpg:cNvPr id="1608692307" name="مجموعة 49"/>
                            <wpg:cNvGrpSpPr/>
                            <wpg:grpSpPr>
                              <a:xfrm>
                                <a:off x="0" y="169208"/>
                                <a:ext cx="5433072" cy="580613"/>
                                <a:chOff x="0" y="169208"/>
                                <a:chExt cx="5433072" cy="580613"/>
                              </a:xfrm>
                            </wpg:grpSpPr>
                            <wps:wsp>
                              <wps:cNvPr id="16086923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11"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داعمة</w:t>
                                </w:r>
                              </w:p>
                            </w:txbxContent>
                          </wps:txbx>
                          <wps:bodyPr wrap="square" rtlCol="1">
                            <a:spAutoFit/>
                          </wps:bodyPr>
                        </wps:wsp>
                      </wpg:grpSp>
                      <pic:pic xmlns:pic="http://schemas.openxmlformats.org/drawingml/2006/picture">
                        <pic:nvPicPr>
                          <pic:cNvPr id="160869231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215A433" id="_x0000_s33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26tyC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33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">
                  <v:group id="مجموعة 48" o:spid="_x0000_s33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vFf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">
                    <v:group id="مجموعة 49" o:spid="_x0000_s33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">
                      <v:shape id="شكل حر 50" o:spid="_x0000_s33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" fillcolor="#a5a5a5 [2092]" stroked="f" strokeweight="1pt">
                        <v:stroke joinstyle="miter"/>
                      </v:roundrect>
                    </v:group>
                    <v:oval id="شكل بيضاوي 52" o:spid="_x0000_s33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" filled="f" strokecolor="#168489" strokeweight="1pt">
                      <v:stroke joinstyle="miter"/>
                    </v:oval>
                  </v:group>
                  <v:shape id="مربع نص 41" o:spid="_x0000_s337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" filled="f" stroked="f">
                    <v:textbox style="mso-fit-shape-to-text:t">
                      <w:txbxContent>
                        <w:p w14:paraId="455A0B31" w14:textId="338796D5"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داعمة</w:t>
                          </w:r>
                        </w:p>
                      </w:txbxContent>
                    </v:textbox>
                  </v:shape>
                </v:group>
                <v:shape id="صورة 54" o:spid="_x0000_s33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">
                  <v:imagedata r:id="rId78" o:title=""/>
                </v:shape>
                <w10:anchorlock/>
              </v:group>
            </w:pict>
          </mc:Fallback>
        </mc:AlternateContent>
      </w:r>
    </w:p>
    <w:p w:rsidR="007C6591" w:rsidRPr="00F1502D" w:rsidRDefault="007C6591" w:rsidP="00084372">
      <w:r w:rsidRPr="00F1502D">
        <w:rPr>
          <w:rtl/>
        </w:rPr>
        <w:lastRenderedPageBreak/>
        <w:t>- تعزيز الروح الإيجابية:</w:t>
      </w:r>
      <w:r>
        <w:rPr>
          <w:rFonts w:hint="cs"/>
          <w:rtl/>
        </w:rPr>
        <w:t xml:space="preserve"> </w:t>
      </w:r>
      <w:r w:rsidRPr="00F1502D">
        <w:rPr>
          <w:rtl/>
        </w:rPr>
        <w:t xml:space="preserve">الكلمات المشجعة والتقدير تُخلق بيئة عمل يشعر فيها الأعضاء بالراحة والدعم.  </w:t>
      </w:r>
    </w:p>
    <w:p w:rsidR="007C6591" w:rsidRPr="00F1502D" w:rsidRDefault="007C6591" w:rsidP="00084372">
      <w:r w:rsidRPr="00F1502D">
        <w:rPr>
          <w:rtl/>
        </w:rPr>
        <w:t>- تقليل التوتر والضغوط:</w:t>
      </w:r>
      <w:r>
        <w:rPr>
          <w:rFonts w:hint="cs"/>
          <w:rtl/>
        </w:rPr>
        <w:t xml:space="preserve"> </w:t>
      </w:r>
      <w:r w:rsidRPr="00F1502D">
        <w:rPr>
          <w:rtl/>
        </w:rPr>
        <w:t xml:space="preserve">التواصل الإيجابي يقلل من سوء الفهم أو التوتر الناتج عن النقد السلبي، مما يُحسن من الحالة النفسية للفريق.  </w:t>
      </w:r>
    </w:p>
    <w:p w:rsidR="007C6591" w:rsidRDefault="007C6591" w:rsidP="00084372">
      <w:pPr>
        <w:rPr>
          <w:rtl/>
        </w:rPr>
      </w:pPr>
      <w:r w:rsidRPr="00F1502D">
        <w:rPr>
          <w:rtl/>
        </w:rPr>
        <w:t>- زيادة الولاء والانتماء:</w:t>
      </w:r>
      <w:r>
        <w:rPr>
          <w:rFonts w:hint="cs"/>
          <w:rtl/>
        </w:rPr>
        <w:t xml:space="preserve"> </w:t>
      </w:r>
      <w:r w:rsidRPr="00F1502D">
        <w:rPr>
          <w:rtl/>
        </w:rPr>
        <w:t>الأعضاء الذين يشعرون بأن أصواتهم مسموعة وأنهم مقدرون يميلون إلى أن يكونوا أكثر انخراطا</w:t>
      </w:r>
      <w:r>
        <w:rPr>
          <w:rFonts w:hint="cs"/>
          <w:rtl/>
        </w:rPr>
        <w:t>ً</w:t>
      </w:r>
      <w:r w:rsidRPr="00F1502D">
        <w:rPr>
          <w:rtl/>
        </w:rPr>
        <w:t xml:space="preserve"> وولاءً للفريق.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457415B" wp14:editId="42833C29">
                <wp:extent cx="5731510" cy="892088"/>
                <wp:effectExtent l="0" t="0" r="2540" b="22860"/>
                <wp:docPr id="160869229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96" name="مجموعة 47"/>
                        <wpg:cNvGrpSpPr/>
                        <wpg:grpSpPr>
                          <a:xfrm>
                            <a:off x="0" y="0"/>
                            <a:ext cx="5731510" cy="895351"/>
                            <a:chOff x="0" y="0"/>
                            <a:chExt cx="5878196" cy="918845"/>
                          </a:xfrm>
                        </wpg:grpSpPr>
                        <wpg:grpSp>
                          <wpg:cNvPr id="1608692297" name="مجموعة 48"/>
                          <wpg:cNvGrpSpPr/>
                          <wpg:grpSpPr>
                            <a:xfrm>
                              <a:off x="0" y="0"/>
                              <a:ext cx="5878196" cy="918845"/>
                              <a:chOff x="0" y="0"/>
                              <a:chExt cx="6240348" cy="919070"/>
                            </a:xfrm>
                          </wpg:grpSpPr>
                          <wpg:grpSp>
                            <wpg:cNvPr id="1608692298" name="مجموعة 49"/>
                            <wpg:cNvGrpSpPr/>
                            <wpg:grpSpPr>
                              <a:xfrm>
                                <a:off x="0" y="169208"/>
                                <a:ext cx="5433072" cy="580613"/>
                                <a:chOff x="0" y="169208"/>
                                <a:chExt cx="5433072" cy="580613"/>
                              </a:xfrm>
                            </wpg:grpSpPr>
                            <wps:wsp>
                              <wps:cNvPr id="16086922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02"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الإنتاجية والأداء</w:t>
                                </w:r>
                              </w:p>
                            </w:txbxContent>
                          </wps:txbx>
                          <wps:bodyPr wrap="square" rtlCol="1">
                            <a:spAutoFit/>
                          </wps:bodyPr>
                        </wps:wsp>
                      </wpg:grpSp>
                      <pic:pic xmlns:pic="http://schemas.openxmlformats.org/drawingml/2006/picture">
                        <pic:nvPicPr>
                          <pic:cNvPr id="160869230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57415B" id="_x0000_s33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GZIZd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3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">
                  <v:group id="مجموعة 48" o:spid="_x0000_s33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">
                    <v:group id="مجموعة 49" o:spid="_x0000_s33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">
                      <v:shape id="شكل حر 50" o:spid="_x0000_s33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" fillcolor="#a5a5a5 [2092]" stroked="f" strokeweight="1pt">
                        <v:stroke joinstyle="miter"/>
                      </v:roundrect>
                    </v:group>
                    <v:oval id="شكل بيضاوي 52" o:spid="_x0000_s33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" filled="f" strokecolor="#168489" strokeweight="1pt">
                      <v:stroke joinstyle="miter"/>
                    </v:oval>
                  </v:group>
                  <v:shape id="مربع نص 41" o:spid="_x0000_s338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" filled="f" stroked="f">
                    <v:textbox style="mso-fit-shape-to-text:t">
                      <w:txbxContent>
                        <w:p w14:paraId="698A7CC0" w14:textId="5B2813DF"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الإنتاجية والأداء</w:t>
                          </w:r>
                        </w:p>
                      </w:txbxContent>
                    </v:textbox>
                  </v:shape>
                </v:group>
                <v:shape id="صورة 54" o:spid="_x0000_s33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">
                  <v:imagedata r:id="rId78" o:title=""/>
                </v:shape>
                <w10:anchorlock/>
              </v:group>
            </w:pict>
          </mc:Fallback>
        </mc:AlternateContent>
      </w:r>
    </w:p>
    <w:p w:rsidR="007C6591" w:rsidRPr="00F1502D" w:rsidRDefault="007C6591" w:rsidP="00084372">
      <w:r w:rsidRPr="00F1502D">
        <w:rPr>
          <w:rtl/>
        </w:rPr>
        <w:t>- توفير الوقت والجهد:</w:t>
      </w:r>
      <w:r>
        <w:rPr>
          <w:rFonts w:hint="cs"/>
          <w:rtl/>
        </w:rPr>
        <w:t xml:space="preserve"> </w:t>
      </w:r>
      <w:r w:rsidRPr="00F1502D">
        <w:rPr>
          <w:rtl/>
        </w:rPr>
        <w:t xml:space="preserve">التواصل الفعّال يُقلل من الأخطاء الناتجة عن سوء الفهم، مما يؤدي إلى إنجاز المهام بكفاءة أعلى.  </w:t>
      </w:r>
    </w:p>
    <w:p w:rsidR="007C6591" w:rsidRPr="00F1502D" w:rsidRDefault="007C6591" w:rsidP="00084372">
      <w:r w:rsidRPr="00F1502D">
        <w:rPr>
          <w:rtl/>
        </w:rPr>
        <w:t>- التغلب على العقبات بسرعة:</w:t>
      </w:r>
      <w:r>
        <w:rPr>
          <w:rFonts w:hint="cs"/>
          <w:rtl/>
        </w:rPr>
        <w:t xml:space="preserve"> </w:t>
      </w:r>
      <w:r w:rsidRPr="00F1502D">
        <w:rPr>
          <w:rtl/>
        </w:rPr>
        <w:t>عندما يكون التواصل إيجابيا</w:t>
      </w:r>
      <w:r>
        <w:rPr>
          <w:rFonts w:hint="cs"/>
          <w:rtl/>
        </w:rPr>
        <w:t>ً</w:t>
      </w:r>
      <w:r w:rsidRPr="00F1502D">
        <w:rPr>
          <w:rtl/>
        </w:rPr>
        <w:t>، يتمك</w:t>
      </w:r>
      <w:r>
        <w:rPr>
          <w:rFonts w:hint="cs"/>
          <w:rtl/>
        </w:rPr>
        <w:t>ّ</w:t>
      </w:r>
      <w:r w:rsidRPr="00F1502D">
        <w:rPr>
          <w:rtl/>
        </w:rPr>
        <w:t>ن الفريق من مناقشة التحديات بشكل بن</w:t>
      </w:r>
      <w:r>
        <w:rPr>
          <w:rFonts w:hint="cs"/>
          <w:rtl/>
        </w:rPr>
        <w:t>ّ</w:t>
      </w:r>
      <w:r w:rsidRPr="00F1502D">
        <w:rPr>
          <w:rtl/>
        </w:rPr>
        <w:t xml:space="preserve">اء وإيجاد حلول سريعة.  </w:t>
      </w:r>
    </w:p>
    <w:p w:rsidR="007C6591" w:rsidRDefault="007C6591" w:rsidP="00084372">
      <w:pPr>
        <w:rPr>
          <w:rtl/>
        </w:rPr>
      </w:pPr>
      <w:r w:rsidRPr="00F1502D">
        <w:rPr>
          <w:rtl/>
        </w:rPr>
        <w:t>- زيادة التحفيز:</w:t>
      </w:r>
      <w:r>
        <w:rPr>
          <w:rFonts w:hint="cs"/>
          <w:rtl/>
        </w:rPr>
        <w:t xml:space="preserve"> </w:t>
      </w:r>
      <w:r w:rsidRPr="00F1502D">
        <w:rPr>
          <w:rtl/>
        </w:rPr>
        <w:t xml:space="preserve">التواصل الإيجابي يعزز الدافع لدى الأعضاء للعمل بجدية وتحقيق الأهداف.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12C80CC0" wp14:editId="53B91F30">
                <wp:extent cx="5731510" cy="892088"/>
                <wp:effectExtent l="0" t="0" r="2540" b="22860"/>
                <wp:docPr id="160869228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87" name="مجموعة 47"/>
                        <wpg:cNvGrpSpPr/>
                        <wpg:grpSpPr>
                          <a:xfrm>
                            <a:off x="0" y="0"/>
                            <a:ext cx="5731510" cy="895351"/>
                            <a:chOff x="0" y="0"/>
                            <a:chExt cx="5878196" cy="918845"/>
                          </a:xfrm>
                        </wpg:grpSpPr>
                        <wpg:grpSp>
                          <wpg:cNvPr id="1608692288" name="مجموعة 48"/>
                          <wpg:cNvGrpSpPr/>
                          <wpg:grpSpPr>
                            <a:xfrm>
                              <a:off x="0" y="0"/>
                              <a:ext cx="5878196" cy="918845"/>
                              <a:chOff x="0" y="0"/>
                              <a:chExt cx="6240348" cy="919070"/>
                            </a:xfrm>
                          </wpg:grpSpPr>
                          <wpg:grpSp>
                            <wpg:cNvPr id="1608692289" name="مجموعة 49"/>
                            <wpg:cNvGrpSpPr/>
                            <wpg:grpSpPr>
                              <a:xfrm>
                                <a:off x="0" y="169208"/>
                                <a:ext cx="5433072" cy="580613"/>
                                <a:chOff x="0" y="169208"/>
                                <a:chExt cx="5433072" cy="580613"/>
                              </a:xfrm>
                            </wpg:grpSpPr>
                            <wps:wsp>
                              <wps:cNvPr id="16086922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93"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إدارة النزاعات</w:t>
                                </w:r>
                              </w:p>
                            </w:txbxContent>
                          </wps:txbx>
                          <wps:bodyPr wrap="square" rtlCol="1">
                            <a:spAutoFit/>
                          </wps:bodyPr>
                        </wps:wsp>
                      </wpg:grpSp>
                      <pic:pic xmlns:pic="http://schemas.openxmlformats.org/drawingml/2006/picture">
                        <pic:nvPicPr>
                          <pic:cNvPr id="160869229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C80CC0" id="_x0000_s33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6msYe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3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">
                  <v:group id="مجموعة 48" o:spid="_x0000_s33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">
                    <v:group id="مجموعة 49" o:spid="_x0000_s33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">
                      <v:shape id="شكل حر 50" o:spid="_x0000_s33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3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" fillcolor="#a5a5a5 [2092]" stroked="f" strokeweight="1pt">
                        <v:stroke joinstyle="miter"/>
                      </v:roundrect>
                    </v:group>
                    <v:oval id="شكل بيضاوي 52" o:spid="_x0000_s33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" filled="f" strokecolor="#168489" strokeweight="1pt">
                      <v:stroke joinstyle="miter"/>
                    </v:oval>
                  </v:group>
                  <v:shape id="مربع نص 41" o:spid="_x0000_s33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" filled="f" stroked="f">
                    <v:textbox style="mso-fit-shape-to-text:t">
                      <w:txbxContent>
                        <w:p w14:paraId="2C691FBD" w14:textId="2F5D8B3A"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إدارة النزاعات</w:t>
                          </w:r>
                        </w:p>
                      </w:txbxContent>
                    </v:textbox>
                  </v:shape>
                </v:group>
                <v:shape id="صورة 54" o:spid="_x0000_s33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">
                  <v:imagedata r:id="rId78" o:title=""/>
                </v:shape>
                <w10:anchorlock/>
              </v:group>
            </w:pict>
          </mc:Fallback>
        </mc:AlternateContent>
      </w:r>
    </w:p>
    <w:p w:rsidR="007C6591" w:rsidRPr="00F1502D" w:rsidRDefault="007C6591" w:rsidP="00084372">
      <w:r w:rsidRPr="00F1502D">
        <w:rPr>
          <w:rtl/>
        </w:rPr>
        <w:t>- حل النزاعات بطريقة بنّاءة:</w:t>
      </w:r>
      <w:r>
        <w:rPr>
          <w:rFonts w:hint="cs"/>
          <w:rtl/>
        </w:rPr>
        <w:t xml:space="preserve"> </w:t>
      </w:r>
      <w:r w:rsidRPr="00F1502D">
        <w:rPr>
          <w:rtl/>
        </w:rPr>
        <w:t xml:space="preserve">التواصل الإيجابي يُساعد على مناقشة الخلافات بشكل هادئ ومنظم دون تصعيد التوتر.  </w:t>
      </w:r>
    </w:p>
    <w:p w:rsidR="007C6591" w:rsidRDefault="007C6591" w:rsidP="00084372">
      <w:pPr>
        <w:rPr>
          <w:rtl/>
        </w:rPr>
      </w:pPr>
      <w:r w:rsidRPr="00F1502D">
        <w:rPr>
          <w:rtl/>
        </w:rPr>
        <w:t>- تجن</w:t>
      </w:r>
      <w:r>
        <w:rPr>
          <w:rFonts w:hint="cs"/>
          <w:rtl/>
        </w:rPr>
        <w:t>ّ</w:t>
      </w:r>
      <w:r w:rsidRPr="00F1502D">
        <w:rPr>
          <w:rtl/>
        </w:rPr>
        <w:t>ب سوء الفهم:</w:t>
      </w:r>
      <w:r>
        <w:rPr>
          <w:rFonts w:hint="cs"/>
          <w:rtl/>
        </w:rPr>
        <w:t xml:space="preserve"> </w:t>
      </w:r>
      <w:r w:rsidRPr="00F1502D">
        <w:rPr>
          <w:rtl/>
        </w:rPr>
        <w:t xml:space="preserve">وضوح الرسائل ونبرة الحديث الإيجابية تقلل من سوء الفهم الذي قد يؤدي إلى النزاعات.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6F3CBE70" wp14:editId="372E7EEA">
                <wp:extent cx="5731510" cy="892088"/>
                <wp:effectExtent l="0" t="0" r="2540" b="22860"/>
                <wp:docPr id="16086922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78" name="مجموعة 47"/>
                        <wpg:cNvGrpSpPr/>
                        <wpg:grpSpPr>
                          <a:xfrm>
                            <a:off x="0" y="0"/>
                            <a:ext cx="5731510" cy="895351"/>
                            <a:chOff x="0" y="0"/>
                            <a:chExt cx="5878196" cy="918845"/>
                          </a:xfrm>
                        </wpg:grpSpPr>
                        <wpg:grpSp>
                          <wpg:cNvPr id="1608692279" name="مجموعة 48"/>
                          <wpg:cNvGrpSpPr/>
                          <wpg:grpSpPr>
                            <a:xfrm>
                              <a:off x="0" y="0"/>
                              <a:ext cx="5878196" cy="918845"/>
                              <a:chOff x="0" y="0"/>
                              <a:chExt cx="6240348" cy="919070"/>
                            </a:xfrm>
                          </wpg:grpSpPr>
                          <wpg:grpSp>
                            <wpg:cNvPr id="1608692280" name="مجموعة 49"/>
                            <wpg:cNvGrpSpPr/>
                            <wpg:grpSpPr>
                              <a:xfrm>
                                <a:off x="0" y="169208"/>
                                <a:ext cx="5433072" cy="580613"/>
                                <a:chOff x="0" y="169208"/>
                                <a:chExt cx="5433072" cy="580613"/>
                              </a:xfrm>
                            </wpg:grpSpPr>
                            <wps:wsp>
                              <wps:cNvPr id="1608692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84"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الإبداع والابتكار</w:t>
                                </w:r>
                              </w:p>
                            </w:txbxContent>
                          </wps:txbx>
                          <wps:bodyPr wrap="square" rtlCol="1">
                            <a:spAutoFit/>
                          </wps:bodyPr>
                        </wps:wsp>
                      </wpg:grpSp>
                      <pic:pic xmlns:pic="http://schemas.openxmlformats.org/drawingml/2006/picture">
                        <pic:nvPicPr>
                          <pic:cNvPr id="160869228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3CBE70" id="_x0000_s33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MlYcwcAAP0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8MlY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3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">
                  <v:group id="مجموعة 48" o:spid="_x0000_s33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">
                    <v:group id="مجموعة 49" o:spid="_x0000_s34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">
                      <v:shape id="شكل حر 50" o:spid="_x0000_s34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" fillcolor="#a5a5a5 [2092]" stroked="f" strokeweight="1pt">
                        <v:stroke joinstyle="miter"/>
                      </v:roundrect>
                    </v:group>
                    <v:oval id="شكل بيضاوي 52" o:spid="_x0000_s34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" filled="f" strokecolor="#168489" strokeweight="1pt">
                      <v:stroke joinstyle="miter"/>
                    </v:oval>
                  </v:group>
                  <v:shape id="مربع نص 41" o:spid="_x0000_s34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" filled="f" stroked="f">
                    <v:textbox style="mso-fit-shape-to-text:t">
                      <w:txbxContent>
                        <w:p w14:paraId="7CF29D1A" w14:textId="6DD1CB91"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الإبداع والابتكار</w:t>
                          </w:r>
                        </w:p>
                      </w:txbxContent>
                    </v:textbox>
                  </v:shape>
                </v:group>
                <v:shape id="صورة 54" o:spid="_x0000_s34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">
                  <v:imagedata r:id="rId78" o:title=""/>
                </v:shape>
                <w10:anchorlock/>
              </v:group>
            </w:pict>
          </mc:Fallback>
        </mc:AlternateContent>
      </w:r>
    </w:p>
    <w:p w:rsidR="007C6591" w:rsidRPr="00F1502D" w:rsidRDefault="007C6591" w:rsidP="00084372">
      <w:r w:rsidRPr="00F1502D">
        <w:rPr>
          <w:rtl/>
        </w:rPr>
        <w:t>- خلق بيئة آمنة للتعبير:</w:t>
      </w:r>
      <w:r>
        <w:rPr>
          <w:rFonts w:hint="cs"/>
          <w:rtl/>
        </w:rPr>
        <w:t xml:space="preserve"> عن</w:t>
      </w:r>
      <w:r w:rsidRPr="00F1502D">
        <w:rPr>
          <w:rtl/>
        </w:rPr>
        <w:t>دما يشعر الأعضاء بأن أفكارهم لن تُنتقد بشكل سلبي، يصبحون أكثر استعدادا</w:t>
      </w:r>
      <w:r>
        <w:rPr>
          <w:rFonts w:hint="cs"/>
          <w:rtl/>
        </w:rPr>
        <w:t>ً</w:t>
      </w:r>
      <w:r w:rsidRPr="00F1502D">
        <w:rPr>
          <w:rtl/>
        </w:rPr>
        <w:t xml:space="preserve"> لطرح أفكار جديدة.  </w:t>
      </w:r>
    </w:p>
    <w:p w:rsidR="007C6591" w:rsidRPr="00F1502D" w:rsidRDefault="007C6591" w:rsidP="006A21FE">
      <w:r w:rsidRPr="00F1502D">
        <w:rPr>
          <w:rtl/>
        </w:rPr>
        <w:lastRenderedPageBreak/>
        <w:t>- التواصل المفتوح:</w:t>
      </w:r>
      <w:r>
        <w:rPr>
          <w:rFonts w:hint="cs"/>
          <w:rtl/>
        </w:rPr>
        <w:t xml:space="preserve"> </w:t>
      </w:r>
      <w:r w:rsidRPr="00F1502D">
        <w:rPr>
          <w:rtl/>
        </w:rPr>
        <w:t xml:space="preserve">الحوار الإيجابي يُشجع الجميع على المشاركة، مما يؤدي إلى تبادل الأفكار والإبداع الجماعي.  </w:t>
      </w:r>
    </w:p>
    <w:p w:rsidR="007C6591" w:rsidRDefault="007C6591" w:rsidP="00084372">
      <w:pPr>
        <w:rPr>
          <w:b/>
          <w:bCs/>
          <w:color w:val="168489"/>
          <w:rtl/>
        </w:rPr>
      </w:pPr>
      <w:r w:rsidRPr="006A21FE">
        <w:rPr>
          <w:b/>
          <w:bCs/>
          <w:color w:val="168489"/>
          <w:rtl/>
        </w:rPr>
        <w:t xml:space="preserve"> طرق تعزيز التواصل الإيجابي داخل الفريق</w:t>
      </w:r>
    </w:p>
    <w:p w:rsidR="00394CDA" w:rsidRPr="006A21FE" w:rsidRDefault="00394CDA" w:rsidP="00394CDA">
      <w:pPr>
        <w:rPr>
          <w:b/>
          <w:bCs/>
          <w:color w:val="168489"/>
          <w:rtl/>
        </w:rPr>
      </w:pPr>
      <w:r w:rsidRPr="00394CDA">
        <w:rPr>
          <w:b/>
          <w:bCs/>
          <w:noProof/>
          <w:color w:val="168489"/>
        </w:rPr>
        <mc:AlternateContent>
          <mc:Choice Requires="wpg">
            <w:drawing>
              <wp:inline distT="0" distB="0" distL="0" distR="0" wp14:anchorId="7A6B835F" wp14:editId="15AD37F6">
                <wp:extent cx="5613398" cy="1976755"/>
                <wp:effectExtent l="0" t="0" r="6985" b="4445"/>
                <wp:docPr id="1608692955"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608692956"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608692957"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58"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الوضوح في التواصل</w:t>
                              </w:r>
                            </w:p>
                            <w:p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59"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60"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608692961" name="Group 1608692961"/>
                        <wpg:cNvGrpSpPr/>
                        <wpg:grpSpPr>
                          <a:xfrm>
                            <a:off x="0" y="0"/>
                            <a:ext cx="5613464" cy="1266393"/>
                            <a:chOff x="0" y="0"/>
                            <a:chExt cx="5613464" cy="1266393"/>
                          </a:xfrm>
                        </wpg:grpSpPr>
                        <wps:wsp>
                          <wps:cNvPr id="1608692962"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608692963"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64"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تشجيع التعبير عن الأفكار</w:t>
                                </w:r>
                              </w:p>
                              <w:p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65"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66"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608692967" name="Group 1608692967"/>
                          <wpg:cNvGrpSpPr/>
                          <wpg:grpSpPr>
                            <a:xfrm>
                              <a:off x="3" y="0"/>
                              <a:ext cx="5613461" cy="533422"/>
                              <a:chOff x="3" y="0"/>
                              <a:chExt cx="5613461" cy="533422"/>
                            </a:xfrm>
                          </wpg:grpSpPr>
                          <wpg:grpSp>
                            <wpg:cNvPr id="1608692968" name="Google Shape;2170;p42"/>
                            <wpg:cNvGrpSpPr>
                              <a:grpSpLocks/>
                            </wpg:cNvGrpSpPr>
                            <wpg:grpSpPr bwMode="auto">
                              <a:xfrm flipH="1">
                                <a:off x="2924363" y="0"/>
                                <a:ext cx="2689101" cy="533422"/>
                                <a:chOff x="2924296" y="0"/>
                                <a:chExt cx="44054" cy="8616"/>
                              </a:xfrm>
                            </wpg:grpSpPr>
                            <wps:wsp>
                              <wps:cNvPr id="1608692969"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608692970"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1"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لغة إيجابية وبناءة</w:t>
                                    </w:r>
                                  </w:p>
                                  <w:p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72"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3"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608692974" name="Google Shape;2170;p42"/>
                            <wpg:cNvGrpSpPr>
                              <a:grpSpLocks/>
                            </wpg:cNvGrpSpPr>
                            <wpg:grpSpPr bwMode="auto">
                              <a:xfrm flipH="1">
                                <a:off x="3" y="0"/>
                                <a:ext cx="2689101" cy="533422"/>
                                <a:chOff x="2" y="0"/>
                                <a:chExt cx="44054" cy="8616"/>
                              </a:xfrm>
                            </wpg:grpSpPr>
                            <wps:wsp>
                              <wps:cNvPr id="1608692975"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608692976"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7"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الاستماع الفعّال</w:t>
                                    </w:r>
                                  </w:p>
                                  <w:p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78"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79"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608692980"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608692981"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2"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التقدير والتشجيع</w:t>
                                </w:r>
                              </w:p>
                              <w:p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83"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4"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1608692985"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608692986"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7"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معالجة المشكلات مباشرة</w:t>
                              </w:r>
                            </w:p>
                            <w:p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1608692988"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8692989"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6B835F" id="_x0000_s3406"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">
                <v:shape id="Google Shape;2171;p42" o:spid="_x0000_s3407"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1F161847" w14:textId="77777777"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3408"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3409"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4B9A845B" w14:textId="77777777"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الوضوح في التواصل</w:t>
                        </w:r>
                      </w:p>
                      <w:p w14:paraId="0D91AD71" w14:textId="71DD2327"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10"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3411"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roup 1608692961" o:spid="_x0000_s3412" style="position:absolute;width:56134;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">
                  <v:shape id="Google Shape;2171;p42" o:spid="_x0000_s3413"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2518988A" w14:textId="77777777"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3414"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3415"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A0CDC29" w14:textId="77777777"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تشجيع التعبير عن الأفكار</w:t>
                          </w:r>
                        </w:p>
                        <w:p w14:paraId="1F9E5464" w14:textId="7E1300A6"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16"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3417"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roup 1608692967" o:spid="_x0000_s3418"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">
                    <v:group id="Google Shape;2170;p42" o:spid="_x0000_s3419"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">
                      <v:shape id="Google Shape;2171;p42" o:spid="_x0000_s3420"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77598B89" w14:textId="77777777"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3421"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" path="m17062,l,14585r17062,l17062,xe" fillcolor="#168489" stroked="f">
                        <v:path arrowok="t" o:extrusionok="f" o:connecttype="custom" o:connectlocs="4859,0;0,4154;4859,4154;4859,0" o:connectangles="0,0,0,0"/>
                      </v:shape>
                      <v:shape id="Google Shape;2173;p42" o:spid="_x0000_s3422"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03ED26D" w14:textId="77777777"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لغة إيجابية وبناءة</w:t>
                              </w:r>
                            </w:p>
                            <w:p w14:paraId="7343B3A3" w14:textId="4D26B01B"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23"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3424"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3425"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">
                      <v:shape id="Google Shape;2171;p42" o:spid="_x0000_s3426"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0BEA78CD" w14:textId="77777777"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3427"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" path="m17062,l,14585r17062,l17062,xe" fillcolor="#343c4f" stroked="f">
                        <v:path arrowok="t" o:extrusionok="f" o:connecttype="custom" o:connectlocs="4859,0;0,4154;4859,4154;4859,0" o:connectangles="0,0,0,0"/>
                      </v:shape>
                      <v:shape id="Google Shape;2173;p42" o:spid="_x0000_s3428"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1F21665" w14:textId="77777777"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الاستماع الفعّال</w:t>
                              </w:r>
                            </w:p>
                            <w:p w14:paraId="685B8087" w14:textId="764220D2"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29"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" path="m1025,1l1,1775r120384,l108645,23599r2691,l124183,1,1025,1xe" fillcolor="#a5a5a5 [2092]" stroked="f">
                        <v:path arrowok="t" o:extrusionok="f" o:connecttype="custom" o:connectlocs="292,0;0,580;34285,580;30942,7714;31708,7714;35367,0;292,0" o:connectangles="0,0,0,0,0,0,0"/>
                      </v:shape>
                      <v:shape id="Google Shape;2175;p42" o:spid="_x0000_s3430"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3431"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5E0C420E" w14:textId="77777777"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3432"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" path="m17062,l,14585r17062,l17062,xe" fillcolor="#343c4f" stroked="f">
                    <v:path arrowok="t" o:extrusionok="f" o:connecttype="custom" o:connectlocs="296599,0;0,257159;296599,257159;296599,0" o:connectangles="0,0,0,0"/>
                  </v:shape>
                  <v:shape id="Google Shape;2173;p42" o:spid="_x0000_s3433"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FA750F1" w14:textId="77777777"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استخدام التقدير والتشجيع</w:t>
                          </w:r>
                        </w:p>
                        <w:p w14:paraId="4B739FCB" w14:textId="421AF7F5"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34"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3435"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3436"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2197906A" w14:textId="77777777" w:rsidR="00394CDA" w:rsidRDefault="00394CDA" w:rsidP="00394CDA">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3437"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" path="m17062,l,14585r17062,l17062,xe" fillcolor="#343c4f" stroked="f">
                  <v:path arrowok="t" o:extrusionok="f" o:connecttype="custom" o:connectlocs="296599,0;0,257159;296599,257159;296599,0" o:connectangles="0,0,0,0"/>
                </v:shape>
                <v:shape id="Google Shape;2173;p42" o:spid="_x0000_s3438"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7800E97" w14:textId="77777777" w:rsidR="00394CDA" w:rsidRP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r w:rsidRPr="00394CDA">
                          <w:rPr>
                            <w:rFonts w:ascii="Adobe Arabic" w:eastAsia="GE Dinar Two Medium" w:hAnsi="Adobe Arabic" w:cs="Adobe Arabic"/>
                            <w:b/>
                            <w:bCs/>
                            <w:color w:val="000000"/>
                            <w:kern w:val="24"/>
                            <w:sz w:val="32"/>
                            <w:szCs w:val="32"/>
                            <w:rtl/>
                            <w:lang w:bidi="ar-SY"/>
                          </w:rPr>
                          <w:t>معالجة المشكلات مباشرة</w:t>
                        </w:r>
                      </w:p>
                      <w:p w14:paraId="6D07AC68" w14:textId="1B012F4B" w:rsidR="00394CDA" w:rsidRDefault="00394CDA" w:rsidP="00394CDA">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3439"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3440"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rsidR="00084372" w:rsidRPr="0068634C" w:rsidRDefault="00084372" w:rsidP="00084372">
      <w:pPr>
        <w:rPr>
          <w:b/>
          <w:bCs/>
        </w:rPr>
      </w:pPr>
      <w:r w:rsidRPr="002A078C">
        <w:rPr>
          <w:rFonts w:ascii="Sakkal Majalla" w:hAnsi="Sakkal Majalla"/>
          <w:noProof/>
          <w:sz w:val="34"/>
        </w:rPr>
        <mc:AlternateContent>
          <mc:Choice Requires="wpg">
            <w:drawing>
              <wp:inline distT="0" distB="0" distL="0" distR="0" wp14:anchorId="4D3BA5A7" wp14:editId="13BBF2E8">
                <wp:extent cx="5731510" cy="892088"/>
                <wp:effectExtent l="0" t="0" r="2540" b="22860"/>
                <wp:docPr id="16086922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69" name="مجموعة 47"/>
                        <wpg:cNvGrpSpPr/>
                        <wpg:grpSpPr>
                          <a:xfrm>
                            <a:off x="0" y="0"/>
                            <a:ext cx="5731510" cy="895351"/>
                            <a:chOff x="0" y="0"/>
                            <a:chExt cx="5878196" cy="918845"/>
                          </a:xfrm>
                        </wpg:grpSpPr>
                        <wpg:grpSp>
                          <wpg:cNvPr id="1608692270" name="مجموعة 48"/>
                          <wpg:cNvGrpSpPr/>
                          <wpg:grpSpPr>
                            <a:xfrm>
                              <a:off x="0" y="0"/>
                              <a:ext cx="5878196" cy="918845"/>
                              <a:chOff x="0" y="0"/>
                              <a:chExt cx="6240348" cy="919070"/>
                            </a:xfrm>
                          </wpg:grpSpPr>
                          <wpg:grpSp>
                            <wpg:cNvPr id="1608692271" name="مجموعة 49"/>
                            <wpg:cNvGrpSpPr/>
                            <wpg:grpSpPr>
                              <a:xfrm>
                                <a:off x="0" y="169208"/>
                                <a:ext cx="5433072" cy="580613"/>
                                <a:chOff x="0" y="169208"/>
                                <a:chExt cx="5433072" cy="580613"/>
                              </a:xfrm>
                            </wpg:grpSpPr>
                            <wps:wsp>
                              <wps:cNvPr id="16086922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75"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لغة إيجابية وبناءة</w:t>
                                </w:r>
                              </w:p>
                            </w:txbxContent>
                          </wps:txbx>
                          <wps:bodyPr wrap="square" rtlCol="1">
                            <a:spAutoFit/>
                          </wps:bodyPr>
                        </wps:wsp>
                      </wpg:grpSp>
                      <pic:pic xmlns:pic="http://schemas.openxmlformats.org/drawingml/2006/picture">
                        <pic:nvPicPr>
                          <pic:cNvPr id="160869227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D3BA5A7" id="_x0000_s34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wR+BN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4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">
                  <v:group id="مجموعة 48" o:spid="_x0000_s34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">
                    <v:group id="مجموعة 49" o:spid="_x0000_s34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BXL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">
                      <v:shape id="شكل حر 50" o:spid="_x0000_s34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" fillcolor="#a5a5a5 [2092]" stroked="f" strokeweight="1pt">
                        <v:stroke joinstyle="miter"/>
                      </v:roundrect>
                    </v:group>
                    <v:oval id="شكل بيضاوي 52" o:spid="_x0000_s34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" filled="f" strokecolor="#168489" strokeweight="1pt">
                      <v:stroke joinstyle="miter"/>
                    </v:oval>
                  </v:group>
                  <v:shape id="مربع نص 41" o:spid="_x0000_s344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" filled="f" stroked="f">
                    <v:textbox style="mso-fit-shape-to-text:t">
                      <w:txbxContent>
                        <w:p w14:paraId="5CD1673B" w14:textId="66086874"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لغة إيجابية وبناءة</w:t>
                          </w:r>
                        </w:p>
                      </w:txbxContent>
                    </v:textbox>
                  </v:shape>
                </v:group>
                <v:shape id="صورة 54" o:spid="_x0000_s34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">
                  <v:imagedata r:id="rId78" o:title=""/>
                </v:shape>
                <w10:anchorlock/>
              </v:group>
            </w:pict>
          </mc:Fallback>
        </mc:AlternateContent>
      </w:r>
    </w:p>
    <w:p w:rsidR="007C6591" w:rsidRPr="00F1502D" w:rsidRDefault="007C6591" w:rsidP="00084372">
      <w:r w:rsidRPr="00F1502D">
        <w:rPr>
          <w:rtl/>
        </w:rPr>
        <w:t>- تجن</w:t>
      </w:r>
      <w:r>
        <w:rPr>
          <w:rFonts w:hint="cs"/>
          <w:rtl/>
        </w:rPr>
        <w:t>ّ</w:t>
      </w:r>
      <w:r w:rsidRPr="00F1502D">
        <w:rPr>
          <w:rtl/>
        </w:rPr>
        <w:t xml:space="preserve">ب الانتقاد اللاذع واستبداله بالملاحظات البناءة.  </w:t>
      </w:r>
    </w:p>
    <w:p w:rsidR="007C6591" w:rsidRDefault="007C6591" w:rsidP="00084372">
      <w:pPr>
        <w:rPr>
          <w:rtl/>
        </w:rPr>
      </w:pPr>
      <w:r w:rsidRPr="00F1502D">
        <w:rPr>
          <w:rtl/>
        </w:rPr>
        <w:t>- استخدام عبارات تحفيزية مثل "فكرة رائعة"، "يمكننا تحسين هذا معا</w:t>
      </w:r>
      <w:r>
        <w:rPr>
          <w:rFonts w:hint="cs"/>
          <w:rtl/>
        </w:rPr>
        <w:t>ً</w:t>
      </w:r>
      <w:r w:rsidRPr="00F1502D">
        <w:rPr>
          <w:rtl/>
        </w:rPr>
        <w:t xml:space="preserve">".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253193A" wp14:editId="24F8AEBB">
                <wp:extent cx="5731510" cy="892088"/>
                <wp:effectExtent l="0" t="0" r="2540" b="22860"/>
                <wp:docPr id="16086922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60" name="مجموعة 47"/>
                        <wpg:cNvGrpSpPr/>
                        <wpg:grpSpPr>
                          <a:xfrm>
                            <a:off x="0" y="0"/>
                            <a:ext cx="5731510" cy="895351"/>
                            <a:chOff x="0" y="0"/>
                            <a:chExt cx="5878196" cy="918845"/>
                          </a:xfrm>
                        </wpg:grpSpPr>
                        <wpg:grpSp>
                          <wpg:cNvPr id="1608692261" name="مجموعة 48"/>
                          <wpg:cNvGrpSpPr/>
                          <wpg:grpSpPr>
                            <a:xfrm>
                              <a:off x="0" y="0"/>
                              <a:ext cx="5878196" cy="918845"/>
                              <a:chOff x="0" y="0"/>
                              <a:chExt cx="6240348" cy="919070"/>
                            </a:xfrm>
                          </wpg:grpSpPr>
                          <wpg:grpSp>
                            <wpg:cNvPr id="1608692262" name="مجموعة 49"/>
                            <wpg:cNvGrpSpPr/>
                            <wpg:grpSpPr>
                              <a:xfrm>
                                <a:off x="0" y="169208"/>
                                <a:ext cx="5433072" cy="580613"/>
                                <a:chOff x="0" y="169208"/>
                                <a:chExt cx="5433072" cy="580613"/>
                              </a:xfrm>
                            </wpg:grpSpPr>
                            <wps:wsp>
                              <wps:cNvPr id="16086922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66"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الاستماع الفعّال</w:t>
                                </w:r>
                              </w:p>
                            </w:txbxContent>
                          </wps:txbx>
                          <wps:bodyPr wrap="square" rtlCol="1">
                            <a:spAutoFit/>
                          </wps:bodyPr>
                        </wps:wsp>
                      </wpg:grpSp>
                      <pic:pic xmlns:pic="http://schemas.openxmlformats.org/drawingml/2006/picture">
                        <pic:nvPicPr>
                          <pic:cNvPr id="160869226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253193A" id="_x0000_s34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z2rrr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4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">
                  <v:group id="مجموعة 48" o:spid="_x0000_s34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">
                    <v:group id="مجموعة 49" o:spid="_x0000_s34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">
                      <v:shape id="شكل حر 50" o:spid="_x0000_s34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" fillcolor="#a5a5a5 [2092]" stroked="f" strokeweight="1pt">
                        <v:stroke joinstyle="miter"/>
                      </v:roundrect>
                    </v:group>
                    <v:oval id="شكل بيضاوي 52" o:spid="_x0000_s34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" filled="f" strokecolor="#168489" strokeweight="1pt">
                      <v:stroke joinstyle="miter"/>
                    </v:oval>
                  </v:group>
                  <v:shape id="مربع نص 41" o:spid="_x0000_s345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" filled="f" stroked="f">
                    <v:textbox style="mso-fit-shape-to-text:t">
                      <w:txbxContent>
                        <w:p w14:paraId="107403FE" w14:textId="133BF09E"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الاستماع الفعّال</w:t>
                          </w:r>
                        </w:p>
                      </w:txbxContent>
                    </v:textbox>
                  </v:shape>
                </v:group>
                <v:shape id="صورة 54" o:spid="_x0000_s34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">
                  <v:imagedata r:id="rId78" o:title=""/>
                </v:shape>
                <w10:anchorlock/>
              </v:group>
            </w:pict>
          </mc:Fallback>
        </mc:AlternateContent>
      </w:r>
    </w:p>
    <w:p w:rsidR="007C6591" w:rsidRPr="00F1502D" w:rsidRDefault="007C6591" w:rsidP="00084372">
      <w:r w:rsidRPr="00F1502D">
        <w:rPr>
          <w:rtl/>
        </w:rPr>
        <w:t xml:space="preserve">- إعطاء الاهتمام الكامل للمتحدث دون مقاطعة.  </w:t>
      </w:r>
    </w:p>
    <w:p w:rsidR="007C6591" w:rsidRDefault="007C6591" w:rsidP="00084372">
      <w:pPr>
        <w:rPr>
          <w:rtl/>
        </w:rPr>
      </w:pPr>
      <w:r w:rsidRPr="00F1502D">
        <w:rPr>
          <w:rtl/>
        </w:rPr>
        <w:t xml:space="preserve">- طرح أسئلة لتوضيح الأفكار، مما يُظهر الاحترام والتقدير لوجهة نظر الآخرين.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16A7CFD5" wp14:editId="727ABD42">
                <wp:extent cx="5731510" cy="892088"/>
                <wp:effectExtent l="0" t="0" r="2540" b="22860"/>
                <wp:docPr id="160869225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51" name="مجموعة 47"/>
                        <wpg:cNvGrpSpPr/>
                        <wpg:grpSpPr>
                          <a:xfrm>
                            <a:off x="0" y="0"/>
                            <a:ext cx="5731510" cy="895351"/>
                            <a:chOff x="0" y="0"/>
                            <a:chExt cx="5878196" cy="918845"/>
                          </a:xfrm>
                        </wpg:grpSpPr>
                        <wpg:grpSp>
                          <wpg:cNvPr id="1608692252" name="مجموعة 48"/>
                          <wpg:cNvGrpSpPr/>
                          <wpg:grpSpPr>
                            <a:xfrm>
                              <a:off x="0" y="0"/>
                              <a:ext cx="5878196" cy="918845"/>
                              <a:chOff x="0" y="0"/>
                              <a:chExt cx="6240348" cy="919070"/>
                            </a:xfrm>
                          </wpg:grpSpPr>
                          <wpg:grpSp>
                            <wpg:cNvPr id="1608692253" name="مجموعة 49"/>
                            <wpg:cNvGrpSpPr/>
                            <wpg:grpSpPr>
                              <a:xfrm>
                                <a:off x="0" y="169208"/>
                                <a:ext cx="5433072" cy="580613"/>
                                <a:chOff x="0" y="169208"/>
                                <a:chExt cx="5433072" cy="580613"/>
                              </a:xfrm>
                            </wpg:grpSpPr>
                            <wps:wsp>
                              <wps:cNvPr id="16086922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57"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التعبير عن الأفكار</w:t>
                                </w:r>
                              </w:p>
                            </w:txbxContent>
                          </wps:txbx>
                          <wps:bodyPr wrap="square" rtlCol="1">
                            <a:spAutoFit/>
                          </wps:bodyPr>
                        </wps:wsp>
                      </wpg:grpSp>
                      <pic:pic xmlns:pic="http://schemas.openxmlformats.org/drawingml/2006/picture">
                        <pic:nvPicPr>
                          <pic:cNvPr id="160869225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6A7CFD5" id="_x0000_s34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Lm+4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4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Umr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">
                  <v:group id="مجموعة 48" o:spid="_x0000_s34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fc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">
                    <v:group id="مجموعة 49" o:spid="_x0000_s34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3JH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">
                      <v:shape id="شكل حر 50" o:spid="_x0000_s34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" fillcolor="#a5a5a5 [2092]" stroked="f" strokeweight="1pt">
                        <v:stroke joinstyle="miter"/>
                      </v:roundrect>
                    </v:group>
                    <v:oval id="شكل بيضاوي 52" o:spid="_x0000_s34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" filled="f" strokecolor="#168489" strokeweight="1pt">
                      <v:stroke joinstyle="miter"/>
                    </v:oval>
                  </v:group>
                  <v:shape id="مربع نص 41" o:spid="_x0000_s346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" filled="f" stroked="f">
                    <v:textbox style="mso-fit-shape-to-text:t">
                      <w:txbxContent>
                        <w:p w14:paraId="3CC218D3" w14:textId="0197E150"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تشجيع التعبير عن الأفكار</w:t>
                          </w:r>
                        </w:p>
                      </w:txbxContent>
                    </v:textbox>
                  </v:shape>
                </v:group>
                <v:shape id="صورة 54" o:spid="_x0000_s34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">
                  <v:imagedata r:id="rId78" o:title=""/>
                </v:shape>
                <w10:anchorlock/>
              </v:group>
            </w:pict>
          </mc:Fallback>
        </mc:AlternateContent>
      </w:r>
    </w:p>
    <w:p w:rsidR="007C6591" w:rsidRPr="00F1502D" w:rsidRDefault="007C6591" w:rsidP="00084372">
      <w:r w:rsidRPr="00F1502D">
        <w:rPr>
          <w:rtl/>
        </w:rPr>
        <w:t xml:space="preserve">- خلق مساحة آمنة يشعر فيها الأعضاء بالراحة للتحدث دون خوف من الحكم عليهم.  </w:t>
      </w:r>
    </w:p>
    <w:p w:rsidR="007C6591" w:rsidRDefault="007C6591" w:rsidP="00084372">
      <w:pPr>
        <w:rPr>
          <w:rtl/>
        </w:rPr>
      </w:pPr>
      <w:r w:rsidRPr="00F1502D">
        <w:rPr>
          <w:rtl/>
        </w:rPr>
        <w:t xml:space="preserve">- احترام الاختلافات في الآراء والعمل على إيجاد حلول توافقية.  </w:t>
      </w:r>
    </w:p>
    <w:p w:rsidR="00084372" w:rsidRPr="00F1502D" w:rsidRDefault="00084372" w:rsidP="00084372">
      <w:r w:rsidRPr="002A078C">
        <w:rPr>
          <w:rFonts w:ascii="Sakkal Majalla" w:hAnsi="Sakkal Majalla"/>
          <w:noProof/>
          <w:sz w:val="34"/>
        </w:rPr>
        <w:lastRenderedPageBreak/>
        <mc:AlternateContent>
          <mc:Choice Requires="wpg">
            <w:drawing>
              <wp:inline distT="0" distB="0" distL="0" distR="0" wp14:anchorId="109D4015" wp14:editId="4D05226E">
                <wp:extent cx="5731510" cy="892088"/>
                <wp:effectExtent l="0" t="0" r="2540" b="22860"/>
                <wp:docPr id="16086922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42" name="مجموعة 47"/>
                        <wpg:cNvGrpSpPr/>
                        <wpg:grpSpPr>
                          <a:xfrm>
                            <a:off x="0" y="0"/>
                            <a:ext cx="5731510" cy="895351"/>
                            <a:chOff x="0" y="0"/>
                            <a:chExt cx="5878196" cy="918845"/>
                          </a:xfrm>
                        </wpg:grpSpPr>
                        <wpg:grpSp>
                          <wpg:cNvPr id="1608692243" name="مجموعة 48"/>
                          <wpg:cNvGrpSpPr/>
                          <wpg:grpSpPr>
                            <a:xfrm>
                              <a:off x="0" y="0"/>
                              <a:ext cx="5878196" cy="918845"/>
                              <a:chOff x="0" y="0"/>
                              <a:chExt cx="6240348" cy="919070"/>
                            </a:xfrm>
                          </wpg:grpSpPr>
                          <wpg:grpSp>
                            <wpg:cNvPr id="1608692244" name="مجموعة 49"/>
                            <wpg:cNvGrpSpPr/>
                            <wpg:grpSpPr>
                              <a:xfrm>
                                <a:off x="0" y="169208"/>
                                <a:ext cx="5433072" cy="580613"/>
                                <a:chOff x="0" y="169208"/>
                                <a:chExt cx="5433072" cy="580613"/>
                              </a:xfrm>
                            </wpg:grpSpPr>
                            <wps:wsp>
                              <wps:cNvPr id="1608692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48"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التقدير والتشجيع</w:t>
                                </w:r>
                              </w:p>
                            </w:txbxContent>
                          </wps:txbx>
                          <wps:bodyPr wrap="square" rtlCol="1">
                            <a:spAutoFit/>
                          </wps:bodyPr>
                        </wps:wsp>
                      </wpg:grpSp>
                      <pic:pic xmlns:pic="http://schemas.openxmlformats.org/drawingml/2006/picture">
                        <pic:nvPicPr>
                          <pic:cNvPr id="160869224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09D4015" id="_x0000_s34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F3KZ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4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">
                  <v:group id="مجموعة 48" o:spid="_x0000_s34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">
                    <v:group id="مجموعة 49" o:spid="_x0000_s34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">
                      <v:shape id="شكل حر 50" o:spid="_x0000_s34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" fillcolor="#a5a5a5 [2092]" stroked="f" strokeweight="1pt">
                        <v:stroke joinstyle="miter"/>
                      </v:roundrect>
                    </v:group>
                    <v:oval id="شكل بيضاوي 52" o:spid="_x0000_s34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" filled="f" strokecolor="#168489" strokeweight="1pt">
                      <v:stroke joinstyle="miter"/>
                    </v:oval>
                  </v:group>
                  <v:shape id="مربع نص 41" o:spid="_x0000_s347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" filled="f" stroked="f">
                    <v:textbox style="mso-fit-shape-to-text:t">
                      <w:txbxContent>
                        <w:p w14:paraId="2686C715" w14:textId="72F796D3"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التقدير والتشجيع</w:t>
                          </w:r>
                        </w:p>
                      </w:txbxContent>
                    </v:textbox>
                  </v:shape>
                </v:group>
                <v:shape id="صورة 54" o:spid="_x0000_s34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">
                  <v:imagedata r:id="rId78" o:title=""/>
                </v:shape>
                <w10:anchorlock/>
              </v:group>
            </w:pict>
          </mc:Fallback>
        </mc:AlternateContent>
      </w:r>
    </w:p>
    <w:p w:rsidR="007C6591" w:rsidRPr="00F1502D" w:rsidRDefault="007C6591" w:rsidP="00084372">
      <w:r w:rsidRPr="00F1502D">
        <w:rPr>
          <w:rtl/>
        </w:rPr>
        <w:t xml:space="preserve">- الاعتراف بجهود وإنجازات أعضاء الفريق بشكل علني، مما يعزز معنوياتهم.  </w:t>
      </w:r>
    </w:p>
    <w:p w:rsidR="007C6591" w:rsidRDefault="007C6591" w:rsidP="00084372">
      <w:pPr>
        <w:rPr>
          <w:rtl/>
        </w:rPr>
      </w:pPr>
      <w:r w:rsidRPr="00F1502D">
        <w:rPr>
          <w:rtl/>
        </w:rPr>
        <w:t xml:space="preserve">- تقديم الشكر عند تحقيق الأهداف أو المساهمة الفعّالة.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4A0CA3B4" wp14:editId="15F0E8C3">
                <wp:extent cx="5731510" cy="892088"/>
                <wp:effectExtent l="0" t="0" r="2540" b="22860"/>
                <wp:docPr id="16086922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33" name="مجموعة 47"/>
                        <wpg:cNvGrpSpPr/>
                        <wpg:grpSpPr>
                          <a:xfrm>
                            <a:off x="0" y="0"/>
                            <a:ext cx="5731510" cy="895351"/>
                            <a:chOff x="0" y="0"/>
                            <a:chExt cx="5878196" cy="918845"/>
                          </a:xfrm>
                        </wpg:grpSpPr>
                        <wpg:grpSp>
                          <wpg:cNvPr id="1608692234" name="مجموعة 48"/>
                          <wpg:cNvGrpSpPr/>
                          <wpg:grpSpPr>
                            <a:xfrm>
                              <a:off x="0" y="0"/>
                              <a:ext cx="5878196" cy="918845"/>
                              <a:chOff x="0" y="0"/>
                              <a:chExt cx="6240348" cy="919070"/>
                            </a:xfrm>
                          </wpg:grpSpPr>
                          <wpg:grpSp>
                            <wpg:cNvPr id="1608692235" name="مجموعة 49"/>
                            <wpg:cNvGrpSpPr/>
                            <wpg:grpSpPr>
                              <a:xfrm>
                                <a:off x="0" y="169208"/>
                                <a:ext cx="5433072" cy="580613"/>
                                <a:chOff x="0" y="169208"/>
                                <a:chExt cx="5433072" cy="580613"/>
                              </a:xfrm>
                            </wpg:grpSpPr>
                            <wps:wsp>
                              <wps:cNvPr id="16086922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39"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الوضوح في التواصل</w:t>
                                </w:r>
                              </w:p>
                            </w:txbxContent>
                          </wps:txbx>
                          <wps:bodyPr wrap="square" rtlCol="1">
                            <a:spAutoFit/>
                          </wps:bodyPr>
                        </wps:wsp>
                      </wpg:grpSp>
                      <pic:pic xmlns:pic="http://schemas.openxmlformats.org/drawingml/2006/picture">
                        <pic:nvPicPr>
                          <pic:cNvPr id="160869224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A0CA3B4" id="_x0000_s34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S5Wc8dgcAAP0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34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">
                  <v:group id="مجموعة 48" o:spid="_x0000_s34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">
                    <v:group id="مجموعة 49" o:spid="_x0000_s34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aoI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">
                      <v:shape id="شكل حر 50" o:spid="_x0000_s34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" fillcolor="#a5a5a5 [2092]" stroked="f" strokeweight="1pt">
                        <v:stroke joinstyle="miter"/>
                      </v:roundrect>
                    </v:group>
                    <v:oval id="شكل بيضاوي 52" o:spid="_x0000_s34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" filled="f" strokecolor="#168489" strokeweight="1pt">
                      <v:stroke joinstyle="miter"/>
                    </v:oval>
                  </v:group>
                  <v:shape id="مربع نص 41" o:spid="_x0000_s348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" filled="f" stroked="f">
                    <v:textbox style="mso-fit-shape-to-text:t">
                      <w:txbxContent>
                        <w:p w14:paraId="53C2C3C6" w14:textId="1AA4AE83"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الوضوح في التواصل</w:t>
                          </w:r>
                        </w:p>
                      </w:txbxContent>
                    </v:textbox>
                  </v:shape>
                </v:group>
                <v:shape id="صورة 54" o:spid="_x0000_s34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">
                  <v:imagedata r:id="rId78" o:title=""/>
                </v:shape>
                <w10:anchorlock/>
              </v:group>
            </w:pict>
          </mc:Fallback>
        </mc:AlternateContent>
      </w:r>
    </w:p>
    <w:p w:rsidR="007C6591" w:rsidRPr="00F1502D" w:rsidRDefault="007C6591" w:rsidP="00084372">
      <w:r w:rsidRPr="00F1502D">
        <w:rPr>
          <w:rtl/>
        </w:rPr>
        <w:t xml:space="preserve">- التأكد من أن الرسائل واضحة ومفهومة للجميع.  </w:t>
      </w:r>
    </w:p>
    <w:p w:rsidR="007C6591" w:rsidRDefault="007C6591" w:rsidP="00084372">
      <w:pPr>
        <w:rPr>
          <w:rtl/>
        </w:rPr>
      </w:pPr>
      <w:r w:rsidRPr="00F1502D">
        <w:rPr>
          <w:rtl/>
        </w:rPr>
        <w:t xml:space="preserve">- استخدام وسائل التواصل المناسبة (اجتماعات، رسائل بريد إلكتروني، تقارير).  </w:t>
      </w:r>
    </w:p>
    <w:p w:rsidR="00084372" w:rsidRPr="00F1502D" w:rsidRDefault="00084372" w:rsidP="00084372">
      <w:r w:rsidRPr="002A078C">
        <w:rPr>
          <w:rFonts w:ascii="Sakkal Majalla" w:hAnsi="Sakkal Majalla"/>
          <w:noProof/>
          <w:sz w:val="34"/>
        </w:rPr>
        <mc:AlternateContent>
          <mc:Choice Requires="wpg">
            <w:drawing>
              <wp:inline distT="0" distB="0" distL="0" distR="0" wp14:anchorId="08F00E5B" wp14:editId="77D6E56B">
                <wp:extent cx="5731510" cy="892088"/>
                <wp:effectExtent l="0" t="0" r="2540" b="22860"/>
                <wp:docPr id="16086922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224" name="مجموعة 47"/>
                        <wpg:cNvGrpSpPr/>
                        <wpg:grpSpPr>
                          <a:xfrm>
                            <a:off x="0" y="0"/>
                            <a:ext cx="5731510" cy="895351"/>
                            <a:chOff x="0" y="0"/>
                            <a:chExt cx="5878196" cy="918845"/>
                          </a:xfrm>
                        </wpg:grpSpPr>
                        <wpg:grpSp>
                          <wpg:cNvPr id="1608692225" name="مجموعة 48"/>
                          <wpg:cNvGrpSpPr/>
                          <wpg:grpSpPr>
                            <a:xfrm>
                              <a:off x="0" y="0"/>
                              <a:ext cx="5878196" cy="918845"/>
                              <a:chOff x="0" y="0"/>
                              <a:chExt cx="6240348" cy="919070"/>
                            </a:xfrm>
                          </wpg:grpSpPr>
                          <wpg:grpSp>
                            <wpg:cNvPr id="1608692226" name="مجموعة 49"/>
                            <wpg:cNvGrpSpPr/>
                            <wpg:grpSpPr>
                              <a:xfrm>
                                <a:off x="0" y="169208"/>
                                <a:ext cx="5433072" cy="580613"/>
                                <a:chOff x="0" y="169208"/>
                                <a:chExt cx="5433072" cy="580613"/>
                              </a:xfrm>
                            </wpg:grpSpPr>
                            <wps:wsp>
                              <wps:cNvPr id="1608692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230" name="مربع نص 41"/>
                          <wps:cNvSpPr txBox="1"/>
                          <wps:spPr>
                            <a:xfrm>
                              <a:off x="204466" y="256739"/>
                              <a:ext cx="4615440" cy="389157"/>
                            </a:xfrm>
                            <a:prstGeom prst="rect">
                              <a:avLst/>
                            </a:prstGeom>
                            <a:noFill/>
                          </wps:spPr>
                          <wps:txbx>
                            <w:txbxContent>
                              <w:p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معالجة المشكلات مباشرة</w:t>
                                </w:r>
                              </w:p>
                            </w:txbxContent>
                          </wps:txbx>
                          <wps:bodyPr wrap="square" rtlCol="1">
                            <a:spAutoFit/>
                          </wps:bodyPr>
                        </wps:wsp>
                      </wpg:grpSp>
                      <pic:pic xmlns:pic="http://schemas.openxmlformats.org/drawingml/2006/picture">
                        <pic:nvPicPr>
                          <pic:cNvPr id="160869223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8F00E5B" id="_x0000_s34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VWDDdeQcAAP0c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34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">
                  <v:group id="مجموعة 48" o:spid="_x0000_s34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DzV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">
                    <v:group id="مجموعة 49" o:spid="_x0000_s34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">
                      <v:shape id="شكل حر 50" o:spid="_x0000_s34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" fillcolor="#a5a5a5 [2092]" stroked="f" strokeweight="1pt">
                        <v:stroke joinstyle="miter"/>
                      </v:roundrect>
                    </v:group>
                    <v:oval id="شكل بيضاوي 52" o:spid="_x0000_s34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" filled="f" strokecolor="#168489" strokeweight="1pt">
                      <v:stroke joinstyle="miter"/>
                    </v:oval>
                  </v:group>
                  <v:shape id="مربع نص 41" o:spid="_x0000_s349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" filled="f" stroked="f">
                    <v:textbox style="mso-fit-shape-to-text:t">
                      <w:txbxContent>
                        <w:p w14:paraId="3E80D034" w14:textId="6175BBA3" w:rsidR="00084372" w:rsidRDefault="006A21FE" w:rsidP="00084372">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معالجة المشكلات مباشرة</w:t>
                          </w:r>
                        </w:p>
                      </w:txbxContent>
                    </v:textbox>
                  </v:shape>
                </v:group>
                <v:shape id="صورة 54" o:spid="_x0000_s34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">
                  <v:imagedata r:id="rId78" o:title=""/>
                </v:shape>
                <w10:anchorlock/>
              </v:group>
            </w:pict>
          </mc:Fallback>
        </mc:AlternateContent>
      </w:r>
    </w:p>
    <w:p w:rsidR="007C6591" w:rsidRPr="00F1502D" w:rsidRDefault="007C6591" w:rsidP="00084372">
      <w:r w:rsidRPr="00F1502D">
        <w:rPr>
          <w:rtl/>
        </w:rPr>
        <w:t xml:space="preserve">- مواجهة المشكلات أو سوء الفهم فور حدوثها بطريقة هادئة وإيجابية.  </w:t>
      </w:r>
    </w:p>
    <w:p w:rsidR="007C6591" w:rsidRPr="00F1502D" w:rsidRDefault="007C6591" w:rsidP="006A21FE">
      <w:r w:rsidRPr="00F1502D">
        <w:rPr>
          <w:rtl/>
        </w:rPr>
        <w:t>- تجن</w:t>
      </w:r>
      <w:r>
        <w:rPr>
          <w:rFonts w:hint="cs"/>
          <w:rtl/>
        </w:rPr>
        <w:t>ّ</w:t>
      </w:r>
      <w:r w:rsidRPr="00F1502D">
        <w:rPr>
          <w:rtl/>
        </w:rPr>
        <w:t xml:space="preserve">ب التحدث عن القضايا بشكل غير مباشر أو خلف الكواليس.  </w:t>
      </w:r>
    </w:p>
    <w:p w:rsidR="007C6591" w:rsidRDefault="007C6591" w:rsidP="00084372">
      <w:pPr>
        <w:rPr>
          <w:b/>
          <w:bCs/>
          <w:color w:val="168489"/>
          <w:rtl/>
        </w:rPr>
      </w:pPr>
      <w:r w:rsidRPr="006A21FE">
        <w:rPr>
          <w:b/>
          <w:bCs/>
          <w:color w:val="168489"/>
          <w:rtl/>
        </w:rPr>
        <w:t xml:space="preserve"> فوائد التواصل الإيجابي داخل الفريق</w:t>
      </w:r>
    </w:p>
    <w:p w:rsidR="00394CDA" w:rsidRPr="006A21FE" w:rsidRDefault="00394CDA" w:rsidP="00394CDA">
      <w:pPr>
        <w:rPr>
          <w:b/>
          <w:bCs/>
          <w:color w:val="168489"/>
        </w:rPr>
      </w:pPr>
      <w:r w:rsidRPr="00394CDA">
        <w:rPr>
          <w:b/>
          <w:bCs/>
          <w:noProof/>
          <w:color w:val="168489"/>
        </w:rPr>
        <mc:AlternateContent>
          <mc:Choice Requires="wpg">
            <w:drawing>
              <wp:inline distT="0" distB="0" distL="0" distR="0" wp14:anchorId="0BDFF454" wp14:editId="4018F160">
                <wp:extent cx="5524879" cy="1444899"/>
                <wp:effectExtent l="0" t="0" r="19050" b="0"/>
                <wp:docPr id="1608692990" name="Group 12"/>
                <wp:cNvGraphicFramePr/>
                <a:graphic xmlns:a="http://schemas.openxmlformats.org/drawingml/2006/main">
                  <a:graphicData uri="http://schemas.microsoft.com/office/word/2010/wordprocessingGroup">
                    <wpg:wgp>
                      <wpg:cNvGrpSpPr/>
                      <wpg:grpSpPr>
                        <a:xfrm>
                          <a:off x="0" y="0"/>
                          <a:ext cx="5524879" cy="1444899"/>
                          <a:chOff x="0" y="0"/>
                          <a:chExt cx="5524879" cy="1444899"/>
                        </a:xfrm>
                      </wpg:grpSpPr>
                      <pic:pic xmlns:pic="http://schemas.openxmlformats.org/drawingml/2006/picture">
                        <pic:nvPicPr>
                          <pic:cNvPr id="1608692991" name="رسم 18" descr="الاجتماع"/>
                          <pic:cNvPicPr>
                            <a:picLocks noChangeAspect="1"/>
                          </pic:cNvPicPr>
                        </pic:nvPicPr>
                        <pic:blipFill>
                          <a:blip r:embed="rId19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1"/>
                              </a:ext>
                            </a:extLst>
                          </a:blip>
                          <a:stretch>
                            <a:fillRect/>
                          </a:stretch>
                        </pic:blipFill>
                        <pic:spPr>
                          <a:xfrm>
                            <a:off x="300885" y="265321"/>
                            <a:ext cx="513896" cy="513896"/>
                          </a:xfrm>
                          <a:prstGeom prst="rect">
                            <a:avLst/>
                          </a:prstGeom>
                        </pic:spPr>
                      </pic:pic>
                      <pic:pic xmlns:pic="http://schemas.openxmlformats.org/drawingml/2006/picture">
                        <pic:nvPicPr>
                          <pic:cNvPr id="1608692992" name="Graphic 4" descr="Bullseye with solid fill"/>
                          <pic:cNvPicPr>
                            <a:picLocks noChangeAspect="1"/>
                          </pic:cNvPicPr>
                        </pic:nvPicPr>
                        <pic:blipFill>
                          <a:blip r:embed="rId19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92"/>
                              </a:ext>
                            </a:extLst>
                          </a:blip>
                          <a:stretch>
                            <a:fillRect/>
                          </a:stretch>
                        </pic:blipFill>
                        <pic:spPr>
                          <a:xfrm>
                            <a:off x="2521797" y="268522"/>
                            <a:ext cx="487895" cy="487895"/>
                          </a:xfrm>
                          <a:prstGeom prst="rect">
                            <a:avLst/>
                          </a:prstGeom>
                        </pic:spPr>
                      </pic:pic>
                      <pic:pic xmlns:pic="http://schemas.openxmlformats.org/drawingml/2006/picture">
                        <pic:nvPicPr>
                          <pic:cNvPr id="1608692993" name="Graphic 29" descr="Downward trend graph with solid fill"/>
                          <pic:cNvPicPr>
                            <a:picLocks noChangeAspect="1"/>
                          </pic:cNvPicPr>
                        </pic:nvPicPr>
                        <pic:blipFill>
                          <a:blip r:embed="rId19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94"/>
                              </a:ext>
                            </a:extLst>
                          </a:blip>
                          <a:stretch>
                            <a:fillRect/>
                          </a:stretch>
                        </pic:blipFill>
                        <pic:spPr>
                          <a:xfrm>
                            <a:off x="1446154" y="767343"/>
                            <a:ext cx="470886" cy="470886"/>
                          </a:xfrm>
                          <a:prstGeom prst="rect">
                            <a:avLst/>
                          </a:prstGeom>
                        </pic:spPr>
                      </pic:pic>
                      <pic:pic xmlns:pic="http://schemas.openxmlformats.org/drawingml/2006/picture">
                        <pic:nvPicPr>
                          <pic:cNvPr id="1608692994" name="رسم 64" descr="قاعة مجلس الإدارة"/>
                          <pic:cNvPicPr>
                            <a:picLocks noChangeAspect="1"/>
                          </pic:cNvPicPr>
                        </pic:nvPicPr>
                        <pic:blipFill>
                          <a:blip r:embed="rId19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96"/>
                              </a:ext>
                            </a:extLst>
                          </a:blip>
                          <a:stretch>
                            <a:fillRect/>
                          </a:stretch>
                        </pic:blipFill>
                        <pic:spPr>
                          <a:xfrm>
                            <a:off x="3577046" y="733507"/>
                            <a:ext cx="564875" cy="564875"/>
                          </a:xfrm>
                          <a:prstGeom prst="snip1Rect">
                            <a:avLst/>
                          </a:prstGeom>
                        </pic:spPr>
                      </pic:pic>
                      <wpg:grpSp>
                        <wpg:cNvPr id="1608692995" name="Group 1608692995"/>
                        <wpg:cNvGrpSpPr/>
                        <wpg:grpSpPr>
                          <a:xfrm>
                            <a:off x="0" y="0"/>
                            <a:ext cx="5524879" cy="1444899"/>
                            <a:chOff x="0" y="0"/>
                            <a:chExt cx="5524879" cy="1444899"/>
                          </a:xfrm>
                        </wpg:grpSpPr>
                        <wps:wsp>
                          <wps:cNvPr id="1608692996" name="Freeform: Shape 1608692996"/>
                          <wps:cNvSpPr/>
                          <wps:spPr>
                            <a:xfrm>
                              <a:off x="3317571" y="767532"/>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997" name="Freeform: Shape 1608692997"/>
                          <wps:cNvSpPr/>
                          <wps:spPr>
                            <a:xfrm>
                              <a:off x="4421225" y="21570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998" name="Freeform: Shape 1608692998"/>
                          <wps:cNvSpPr/>
                          <wps:spPr>
                            <a:xfrm>
                              <a:off x="1110264" y="767532"/>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2999" name="Freeform: Shape 1608692999"/>
                          <wps:cNvSpPr/>
                          <wps:spPr>
                            <a:xfrm>
                              <a:off x="2213918" y="21570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000" name="Freeform: Shape 1608693000"/>
                          <wps:cNvSpPr/>
                          <wps:spPr>
                            <a:xfrm>
                              <a:off x="6610" y="215705"/>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001" name="TextBox 18"/>
                          <wps:cNvSpPr txBox="1">
                            <a:spLocks noChangeArrowheads="1"/>
                          </wps:cNvSpPr>
                          <wps:spPr bwMode="auto">
                            <a:xfrm>
                              <a:off x="4477124" y="728243"/>
                              <a:ext cx="1005416" cy="696709"/>
                            </a:xfrm>
                            <a:prstGeom prst="rect">
                              <a:avLst/>
                            </a:prstGeom>
                          </wps:spPr>
                          <wps:txbx>
                            <w:txbxContent>
                              <w:p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زيادة الرضا الوظيفي</w:t>
                                </w:r>
                              </w:p>
                            </w:txbxContent>
                          </wps:txbx>
                          <wps:bodyPr rot="0" vert="horz" wrap="square" lIns="0" tIns="45720" rIns="0" bIns="45720" anchor="b" anchorCtr="0" upright="1">
                            <a:noAutofit/>
                          </wps:bodyPr>
                        </wps:wsp>
                        <wps:wsp>
                          <wps:cNvPr id="1608693002" name="TextBox 18"/>
                          <wps:cNvSpPr txBox="1">
                            <a:spLocks noChangeArrowheads="1"/>
                          </wps:cNvSpPr>
                          <wps:spPr bwMode="auto">
                            <a:xfrm>
                              <a:off x="2213920" y="808245"/>
                              <a:ext cx="1103650" cy="631400"/>
                            </a:xfrm>
                            <a:prstGeom prst="rect">
                              <a:avLst/>
                            </a:prstGeom>
                          </wps:spPr>
                          <wps:txbx>
                            <w:txbxContent>
                              <w:p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تحقيق الأهداف بشكل أسرع</w:t>
                                </w:r>
                              </w:p>
                            </w:txbxContent>
                          </wps:txbx>
                          <wps:bodyPr rot="0" vert="horz" wrap="square" lIns="0" tIns="45720" rIns="0" bIns="45720" anchor="b" anchorCtr="0" upright="1">
                            <a:noAutofit/>
                          </wps:bodyPr>
                        </wps:wsp>
                        <wps:wsp>
                          <wps:cNvPr id="1608693003" name="TextBox 18"/>
                          <wps:cNvSpPr txBox="1">
                            <a:spLocks noChangeArrowheads="1"/>
                          </wps:cNvSpPr>
                          <wps:spPr bwMode="auto">
                            <a:xfrm>
                              <a:off x="0" y="719501"/>
                              <a:ext cx="1067000" cy="725398"/>
                            </a:xfrm>
                            <a:prstGeom prst="rect">
                              <a:avLst/>
                            </a:prstGeom>
                          </wps:spPr>
                          <wps:txbx>
                            <w:txbxContent>
                              <w:p w:rsidR="00394CDA" w:rsidRDefault="00394CDA" w:rsidP="00394CDA">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تحسين سُمعة الفريق والمؤسسة</w:t>
                                </w:r>
                              </w:p>
                            </w:txbxContent>
                          </wps:txbx>
                          <wps:bodyPr rot="0" vert="horz" wrap="square" lIns="0" tIns="45720" rIns="0" bIns="45720" anchor="b" anchorCtr="0" upright="1">
                            <a:noAutofit/>
                          </wps:bodyPr>
                        </wps:wsp>
                        <wps:wsp>
                          <wps:cNvPr id="1608693004" name="TextBox 18"/>
                          <wps:cNvSpPr txBox="1">
                            <a:spLocks noChangeArrowheads="1"/>
                          </wps:cNvSpPr>
                          <wps:spPr bwMode="auto">
                            <a:xfrm>
                              <a:off x="3357373" y="29958"/>
                              <a:ext cx="1074628" cy="677161"/>
                            </a:xfrm>
                            <a:prstGeom prst="rect">
                              <a:avLst/>
                            </a:prstGeom>
                          </wps:spPr>
                          <wps:txbx>
                            <w:txbxContent>
                              <w:p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العلاقات بين الأعضاء</w:t>
                                </w:r>
                              </w:p>
                            </w:txbxContent>
                          </wps:txbx>
                          <wps:bodyPr rot="0" vert="horz" wrap="square" lIns="0" tIns="45720" rIns="0" bIns="45720" anchor="b" anchorCtr="0" upright="1">
                            <a:noAutofit/>
                          </wps:bodyPr>
                        </wps:wsp>
                        <wps:wsp>
                          <wps:cNvPr id="1608693005" name="TextBox 18"/>
                          <wps:cNvSpPr txBox="1">
                            <a:spLocks noChangeArrowheads="1"/>
                          </wps:cNvSpPr>
                          <wps:spPr bwMode="auto">
                            <a:xfrm>
                              <a:off x="1067000" y="0"/>
                              <a:ext cx="1146916" cy="692224"/>
                            </a:xfrm>
                            <a:prstGeom prst="rect">
                              <a:avLst/>
                            </a:prstGeom>
                          </wps:spPr>
                          <wps:txbx>
                            <w:txbxContent>
                              <w:p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معدلات الدوران الوظيفي</w:t>
                                </w:r>
                              </w:p>
                            </w:txbxContent>
                          </wps:txbx>
                          <wps:bodyPr rot="0" vert="horz" wrap="square" lIns="0" tIns="45720" rIns="0" bIns="45720" anchor="b" anchorCtr="0" upright="1">
                            <a:noAutofit/>
                          </wps:bodyPr>
                        </wps:wsp>
                      </wpg:grpSp>
                      <pic:pic xmlns:pic="http://schemas.openxmlformats.org/drawingml/2006/picture">
                        <pic:nvPicPr>
                          <pic:cNvPr id="1608693006" name="Graphic 27" descr="Confused person with solid fill"/>
                          <pic:cNvPicPr>
                            <a:picLocks noChangeAspect="1"/>
                          </pic:cNvPicPr>
                        </pic:nvPicPr>
                        <pic:blipFill>
                          <a:blip r:embed="rId19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7"/>
                              </a:ext>
                            </a:extLst>
                          </a:blip>
                          <a:stretch>
                            <a:fillRect/>
                          </a:stretch>
                        </pic:blipFill>
                        <pic:spPr>
                          <a:xfrm>
                            <a:off x="4718520" y="229129"/>
                            <a:ext cx="506306" cy="506306"/>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BDFF454" id="Group 12" o:spid="_x0000_s3495" style="width:435.05pt;height:113.75pt;mso-position-horizontal-relative:char;mso-position-vertical-relative:line" coordsize="55248,1444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">
                <v:shape id="رسم 18" o:spid="_x0000_s3496" type="#_x0000_t75" alt="الاجتماع" style="position:absolute;left:3008;top:2653;width:5139;height:5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">
                  <v:imagedata r:id="rId152" o:title="الاجتماع"/>
                </v:shape>
                <v:shape id="Graphic 4" o:spid="_x0000_s3497" type="#_x0000_t75" alt="Bullseye with solid fill" style="position:absolute;left:25217;top:2685;width:4879;height:4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">
                  <v:imagedata r:id="rId198" o:title="Bullseye with solid fill"/>
                </v:shape>
                <v:shape id="Graphic 29" o:spid="_x0000_s3498" type="#_x0000_t75" alt="Downward trend graph with solid fill" style="position:absolute;left:14461;top:7673;width:470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">
                  <v:imagedata r:id="rId199" o:title="Downward trend graph with solid fill"/>
                </v:shape>
                <v:shape id="رسم 64" o:spid="_x0000_s3499" type="#_x0000_t75" alt="قاعة مجلس الإدارة" style="position:absolute;left:35770;top:7335;width:5649;height:5648;visibility:visible;mso-wrap-style:square" coordsize="564875,56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" path="m,l470727,r94148,94148l564875,564875,,564875,,xe">
                  <v:imagedata r:id="rId200" o:title="قاعة مجلس الإدارة"/>
                  <v:formulas/>
                  <v:path o:extrusionok="t" o:connecttype="custom" o:connectlocs="0,0;470727,0;564875,94148;564875,564875;0,564875;0,0" o:connectangles="0,0,0,0,0,0"/>
                </v:shape>
                <v:group id="Group 1608692995" o:spid="_x0000_s3500" style="position:absolute;width:55248;height:14448" coordsize="55248,14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">
                  <v:shape id="Freeform: Shape 1608692996" o:spid="_x0000_s3501" style="position:absolute;left:33175;top:767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" path="m,l1298712,v,358629,-290727,649356,-649356,649356c290727,649356,,358629,,xe" filled="f" strokecolor="#ffd366" strokeweight="1pt">
                    <v:stroke joinstyle="miter"/>
                    <v:path arrowok="t" o:connecttype="custom" o:connectlocs="0,0;1103654,0;551827,551827;0,0" o:connectangles="0,0,0,0"/>
                  </v:shape>
                  <v:shape id="Freeform: Shape 1608692997" o:spid="_x0000_s3502" style="position:absolute;left:44212;top:2157;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" path="m649356,v358629,,649356,290727,649356,649356l,649356c,290727,290727,,649356,xe" filled="f" strokecolor="#168489" strokeweight="1pt">
                    <v:stroke joinstyle="miter"/>
                    <v:path arrowok="t" o:connecttype="custom" o:connectlocs="551827,0;1103654,551827;0,551827;551827,0" o:connectangles="0,0,0,0"/>
                  </v:shape>
                  <v:shape id="Freeform: Shape 1608692998" o:spid="_x0000_s3503" style="position:absolute;left:11102;top:7675;width:11037;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" path="m,l1298712,v,358629,-290727,649356,-649356,649356c290727,649356,,358629,,xe" filled="f" strokecolor="#a0c9ca" strokeweight="1pt">
                    <v:stroke joinstyle="miter"/>
                    <v:path arrowok="t" o:connecttype="custom" o:connectlocs="0,0;1103654,0;551827,551827;0,0" o:connectangles="0,0,0,0"/>
                  </v:shape>
                  <v:shape id="Freeform: Shape 1608692999" o:spid="_x0000_s3504" style="position:absolute;left:22139;top:2157;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" path="m649356,v358629,,649356,290727,649356,649356l,649356c,290727,290727,,649356,xe" filled="f" strokecolor="#bfbfbf" strokeweight="1pt">
                    <v:stroke joinstyle="miter"/>
                    <v:path arrowok="t" o:connecttype="custom" o:connectlocs="551827,0;1103654,551827;0,551827;551827,0" o:connectangles="0,0,0,0"/>
                  </v:shape>
                  <v:shape id="Freeform: Shape 1608693000" o:spid="_x0000_s3505" style="position:absolute;left:66;top:2157;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3506" type="#_x0000_t202" style="position:absolute;left:44771;top:7282;width:10054;height:696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" filled="f" stroked="f">
                    <v:textbox inset="0,,0">
                      <w:txbxContent>
                        <w:p w14:paraId="2DBF556C" w14:textId="77777777"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زيادة الرضا الوظيفي</w:t>
                          </w:r>
                        </w:p>
                      </w:txbxContent>
                    </v:textbox>
                  </v:shape>
                  <v:shape id="TextBox 18" o:spid="_x0000_s3507" type="#_x0000_t202" style="position:absolute;left:22139;top:8082;width:11036;height:631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" filled="f" stroked="f">
                    <v:textbox inset="0,,0">
                      <w:txbxContent>
                        <w:p w14:paraId="57B6BD12" w14:textId="77777777"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تحقيق الأهداف بشكل أسرع</w:t>
                          </w:r>
                        </w:p>
                      </w:txbxContent>
                    </v:textbox>
                  </v:shape>
                  <v:shape id="TextBox 18" o:spid="_x0000_s3508" type="#_x0000_t202" style="position:absolute;top:7195;width:10670;height:72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" filled="f" stroked="f">
                    <v:textbox inset="0,,0">
                      <w:txbxContent>
                        <w:p w14:paraId="0B1C29F0" w14:textId="77777777" w:rsidR="00394CDA" w:rsidRDefault="00394CDA" w:rsidP="00394CDA">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تحسين سُمعة الفريق والمؤسسة</w:t>
                          </w:r>
                        </w:p>
                      </w:txbxContent>
                    </v:textbox>
                  </v:shape>
                  <v:shape id="TextBox 18" o:spid="_x0000_s3509" type="#_x0000_t202" style="position:absolute;left:33573;top:299;width:10747;height:67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" filled="f" stroked="f">
                    <v:textbox inset="0,,0">
                      <w:txbxContent>
                        <w:p w14:paraId="4FC49AAE" w14:textId="77777777"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العلاقات بين الأعضاء</w:t>
                          </w:r>
                        </w:p>
                      </w:txbxContent>
                    </v:textbox>
                  </v:shape>
                  <v:shape id="TextBox 18" o:spid="_x0000_s3510" type="#_x0000_t202" style="position:absolute;left:10670;width:11469;height:692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" filled="f" stroked="f">
                    <v:textbox inset="0,,0">
                      <w:txbxContent>
                        <w:p w14:paraId="6BB4EFCC" w14:textId="77777777" w:rsidR="00394CDA" w:rsidRDefault="00394CDA" w:rsidP="00394CDA">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معدلات الدوران الوظيفي</w:t>
                          </w:r>
                        </w:p>
                      </w:txbxContent>
                    </v:textbox>
                  </v:shape>
                </v:group>
                <v:shape id="Graphic 27" o:spid="_x0000_s3511" type="#_x0000_t75" alt="Confused person with solid fill" style="position:absolute;left:47185;top:2291;width:5063;height: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">
                  <v:imagedata r:id="rId150" o:title="Confused person with solid fill"/>
                </v:shape>
                <w10:anchorlock/>
              </v:group>
            </w:pict>
          </mc:Fallback>
        </mc:AlternateContent>
      </w:r>
    </w:p>
    <w:p w:rsidR="007C6591" w:rsidRPr="00F1502D" w:rsidRDefault="007C6591" w:rsidP="00084372">
      <w:r w:rsidRPr="006A21FE">
        <w:rPr>
          <w:color w:val="168489"/>
          <w:rtl/>
        </w:rPr>
        <w:t>1. زيادة الرضا الوظيفي:</w:t>
      </w:r>
      <w:r w:rsidRPr="006A21FE">
        <w:rPr>
          <w:rFonts w:hint="cs"/>
          <w:color w:val="168489"/>
          <w:rtl/>
        </w:rPr>
        <w:t xml:space="preserve"> </w:t>
      </w:r>
      <w:r w:rsidRPr="00F1502D">
        <w:rPr>
          <w:rtl/>
        </w:rPr>
        <w:t>يشعر الموظفون بالرضا عن عملهم عندما يكون التواصل إيجابيا</w:t>
      </w:r>
      <w:r>
        <w:rPr>
          <w:rFonts w:hint="cs"/>
          <w:rtl/>
        </w:rPr>
        <w:t>ً</w:t>
      </w:r>
      <w:r w:rsidRPr="00F1502D">
        <w:rPr>
          <w:rtl/>
        </w:rPr>
        <w:t xml:space="preserve"> وداعم</w:t>
      </w:r>
      <w:r>
        <w:rPr>
          <w:rFonts w:hint="cs"/>
          <w:rtl/>
        </w:rPr>
        <w:t>اً</w:t>
      </w:r>
      <w:r w:rsidRPr="00F1502D">
        <w:rPr>
          <w:rtl/>
        </w:rPr>
        <w:t xml:space="preserve">.  </w:t>
      </w:r>
    </w:p>
    <w:p w:rsidR="007C6591" w:rsidRPr="00F1502D" w:rsidRDefault="007C6591" w:rsidP="00084372">
      <w:r w:rsidRPr="006A21FE">
        <w:rPr>
          <w:color w:val="168489"/>
          <w:rtl/>
        </w:rPr>
        <w:t>2. تعزيز العلاقات بين الأعضاء:</w:t>
      </w:r>
      <w:r>
        <w:rPr>
          <w:rFonts w:hint="cs"/>
          <w:rtl/>
        </w:rPr>
        <w:t xml:space="preserve"> </w:t>
      </w:r>
      <w:r w:rsidRPr="00F1502D">
        <w:rPr>
          <w:rtl/>
        </w:rPr>
        <w:t xml:space="preserve">يُساعد التواصل الإيجابي على بناء علاقات قوية ومترابطة بين أعضاء الفريق.  </w:t>
      </w:r>
    </w:p>
    <w:p w:rsidR="007C6591" w:rsidRPr="00F1502D" w:rsidRDefault="007C6591" w:rsidP="00084372">
      <w:r w:rsidRPr="006A21FE">
        <w:rPr>
          <w:color w:val="168489"/>
          <w:rtl/>
        </w:rPr>
        <w:t>3. تحقيق الأهداف بشكل أسرع:</w:t>
      </w:r>
      <w:r>
        <w:rPr>
          <w:rFonts w:hint="cs"/>
          <w:rtl/>
        </w:rPr>
        <w:t xml:space="preserve"> </w:t>
      </w:r>
      <w:r w:rsidRPr="00F1502D">
        <w:rPr>
          <w:rtl/>
        </w:rPr>
        <w:t xml:space="preserve">التعاون الفعّال الناتج عن التواصل الجيد يؤدي إلى تحقيق الأهداف بكفاءة.  </w:t>
      </w:r>
    </w:p>
    <w:p w:rsidR="007C6591" w:rsidRPr="00F1502D" w:rsidRDefault="007C6591" w:rsidP="00084372">
      <w:r w:rsidRPr="006A21FE">
        <w:rPr>
          <w:color w:val="168489"/>
          <w:rtl/>
        </w:rPr>
        <w:lastRenderedPageBreak/>
        <w:t>4. تقليل معدلات الدوران الوظيفي:</w:t>
      </w:r>
      <w:r>
        <w:rPr>
          <w:rFonts w:hint="cs"/>
          <w:rtl/>
        </w:rPr>
        <w:t xml:space="preserve"> </w:t>
      </w:r>
      <w:r w:rsidRPr="00F1502D">
        <w:rPr>
          <w:rtl/>
        </w:rPr>
        <w:t xml:space="preserve">الموظفون الذين يشعرون بالدعم والتقدير يكونون أقل عرضة لترك العمل.  </w:t>
      </w:r>
    </w:p>
    <w:p w:rsidR="007C6591" w:rsidRPr="00F1502D" w:rsidRDefault="007C6591" w:rsidP="00084372">
      <w:r w:rsidRPr="006A21FE">
        <w:rPr>
          <w:color w:val="168489"/>
          <w:rtl/>
        </w:rPr>
        <w:t>5. تحسين س</w:t>
      </w:r>
      <w:r w:rsidRPr="006A21FE">
        <w:rPr>
          <w:rFonts w:hint="cs"/>
          <w:color w:val="168489"/>
          <w:rtl/>
        </w:rPr>
        <w:t>ُ</w:t>
      </w:r>
      <w:r w:rsidRPr="006A21FE">
        <w:rPr>
          <w:color w:val="168489"/>
          <w:rtl/>
        </w:rPr>
        <w:t>معة الفريق والمؤسسة:</w:t>
      </w:r>
      <w:r>
        <w:rPr>
          <w:rFonts w:hint="cs"/>
          <w:rtl/>
        </w:rPr>
        <w:t xml:space="preserve"> </w:t>
      </w:r>
      <w:r w:rsidRPr="00F1502D">
        <w:rPr>
          <w:rtl/>
        </w:rPr>
        <w:t xml:space="preserve">الفرق التي تتمتع بتواصل إيجابي تنعكس سمعتها بشكل إيجابي على المؤسسة ككل.  </w:t>
      </w:r>
    </w:p>
    <w:p w:rsidR="007C6591" w:rsidRDefault="007C6591" w:rsidP="00084372">
      <w:pPr>
        <w:rPr>
          <w:rtl/>
        </w:rPr>
      </w:pPr>
      <w:r>
        <w:rPr>
          <w:rFonts w:hint="cs"/>
          <w:rtl/>
        </w:rPr>
        <w:t xml:space="preserve">ختاماً، </w:t>
      </w:r>
      <w:r w:rsidRPr="00F1502D">
        <w:rPr>
          <w:rtl/>
        </w:rPr>
        <w:t>التواصل الإيجابي داخل الفريق ليس مجرد مهارة إضافية، بل هو ضرورة لتحقيق النجاح في أي بيئة عمل. من خلال تعزيز الثقة، الاحترام، والوضوح في التواصل، يصبح الفريق أكثر انسجاما</w:t>
      </w:r>
      <w:r>
        <w:rPr>
          <w:rFonts w:hint="cs"/>
          <w:rtl/>
        </w:rPr>
        <w:t>ً</w:t>
      </w:r>
      <w:r w:rsidRPr="00F1502D">
        <w:rPr>
          <w:rtl/>
        </w:rPr>
        <w:t xml:space="preserve"> وقدرة على مواجهة التحديات. القادة وأعضاء الفريق جميعا</w:t>
      </w:r>
      <w:r>
        <w:rPr>
          <w:rFonts w:hint="cs"/>
          <w:rtl/>
        </w:rPr>
        <w:t>ً</w:t>
      </w:r>
      <w:r w:rsidRPr="00F1502D">
        <w:rPr>
          <w:rtl/>
        </w:rPr>
        <w:t xml:space="preserve"> يتحم</w:t>
      </w:r>
      <w:r>
        <w:rPr>
          <w:rFonts w:hint="cs"/>
          <w:rtl/>
        </w:rPr>
        <w:t>ّ</w:t>
      </w:r>
      <w:r w:rsidRPr="00F1502D">
        <w:rPr>
          <w:rtl/>
        </w:rPr>
        <w:t>لون مسؤولية بناء ثقافة إيجابية تُشجع على التعاون والإبداع وتحقيق الأهداف المشتركة.</w:t>
      </w:r>
    </w:p>
    <w:p w:rsidR="00394CDA" w:rsidRDefault="00394CDA" w:rsidP="00084372">
      <w:pPr>
        <w:rPr>
          <w:rtl/>
        </w:rPr>
      </w:pPr>
    </w:p>
    <w:p w:rsidR="00394CDA" w:rsidRDefault="00394CDA" w:rsidP="00084372">
      <w:pPr>
        <w:rPr>
          <w:rtl/>
        </w:rPr>
      </w:pPr>
    </w:p>
    <w:p w:rsidR="00394CDA" w:rsidRDefault="00394CDA" w:rsidP="00084372">
      <w:pPr>
        <w:rPr>
          <w:rtl/>
        </w:rPr>
      </w:pPr>
    </w:p>
    <w:p w:rsidR="00394CDA" w:rsidRDefault="00394CDA" w:rsidP="00084372">
      <w:pPr>
        <w:rPr>
          <w:rtl/>
        </w:rPr>
      </w:pPr>
    </w:p>
    <w:p w:rsidR="00394CDA" w:rsidRPr="00F1502D" w:rsidRDefault="00394CDA" w:rsidP="00394CDA">
      <w:pPr>
        <w:jc w:val="center"/>
      </w:pPr>
      <w:r>
        <w:rPr>
          <w:noProof/>
        </w:rPr>
        <w:drawing>
          <wp:inline distT="0" distB="0" distL="0" distR="0" wp14:anchorId="1076004C" wp14:editId="6BEEE086">
            <wp:extent cx="2525172" cy="2525172"/>
            <wp:effectExtent l="0" t="0" r="0" b="0"/>
            <wp:docPr id="1608693007" name="Picture 160869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529737" cy="2529737"/>
                    </a:xfrm>
                    <a:prstGeom prst="rect">
                      <a:avLst/>
                    </a:prstGeom>
                    <a:noFill/>
                    <a:ln>
                      <a:noFill/>
                    </a:ln>
                  </pic:spPr>
                </pic:pic>
              </a:graphicData>
            </a:graphic>
          </wp:inline>
        </w:drawing>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7610"/>
      </w:tblGrid>
      <w:tr w:rsidR="006A21FE" w:rsidRPr="00BA349A" w:rsidTr="00BD7560">
        <w:tc>
          <w:tcPr>
            <w:tcW w:w="1963" w:type="dxa"/>
            <w:tcBorders>
              <w:right w:val="single" w:sz="36" w:space="0" w:color="168489"/>
            </w:tcBorders>
            <w:shd w:val="clear" w:color="auto" w:fill="F2F2F2" w:themeFill="background1" w:themeFillShade="F2"/>
            <w:vAlign w:val="center"/>
          </w:tcPr>
          <w:p w:rsidR="006A21FE" w:rsidRPr="00717B5A" w:rsidRDefault="006A21FE" w:rsidP="00BD7560">
            <w:pPr>
              <w:pageBreakBefore/>
              <w:jc w:val="center"/>
              <w:rPr>
                <w:b/>
                <w:bCs/>
                <w:rtl/>
              </w:rPr>
            </w:pPr>
            <w:r w:rsidRPr="00717B5A">
              <w:rPr>
                <w:b/>
                <w:bCs/>
                <w:noProof/>
                <w:rtl/>
              </w:rPr>
              <w:lastRenderedPageBreak/>
              <w:drawing>
                <wp:inline distT="0" distB="0" distL="0" distR="0" wp14:anchorId="3059213F" wp14:editId="665D4C72">
                  <wp:extent cx="563984" cy="563914"/>
                  <wp:effectExtent l="0" t="0" r="7620" b="7620"/>
                  <wp:docPr id="1608692902" name="Picture 1608692902"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6A21FE" w:rsidRPr="00BA349A" w:rsidRDefault="006A21FE" w:rsidP="00BD7560">
            <w:pPr>
              <w:jc w:val="center"/>
              <w:rPr>
                <w:rFonts w:ascii="Adobe Arabic" w:hAnsi="Adobe Arabic" w:cs="Adobe Arabic"/>
                <w:b/>
                <w:bCs/>
                <w:color w:val="168489"/>
                <w:sz w:val="36"/>
                <w:szCs w:val="40"/>
                <w:rtl/>
              </w:rPr>
            </w:pPr>
            <w:r w:rsidRPr="006A21FE">
              <w:rPr>
                <w:rFonts w:ascii="Adobe Arabic" w:hAnsi="Adobe Arabic" w:cs="Adobe Arabic" w:hint="cs"/>
                <w:b/>
                <w:bCs/>
                <w:color w:val="168489"/>
                <w:sz w:val="36"/>
                <w:szCs w:val="40"/>
                <w:rtl/>
              </w:rPr>
              <w:t>"</w:t>
            </w:r>
            <w:r w:rsidRPr="006A21FE">
              <w:rPr>
                <w:rFonts w:ascii="Adobe Arabic" w:hAnsi="Adobe Arabic" w:cs="Adobe Arabic"/>
                <w:b/>
                <w:bCs/>
                <w:color w:val="168489"/>
                <w:sz w:val="36"/>
                <w:szCs w:val="40"/>
                <w:rtl/>
              </w:rPr>
              <w:t>مواصفات بيئة العمل المثالية</w:t>
            </w:r>
            <w:r w:rsidRPr="006A21FE">
              <w:rPr>
                <w:rFonts w:ascii="Adobe Arabic" w:hAnsi="Adobe Arabic" w:cs="Adobe Arabic" w:hint="cs"/>
                <w:b/>
                <w:bCs/>
                <w:color w:val="168489"/>
                <w:sz w:val="36"/>
                <w:szCs w:val="40"/>
                <w:rtl/>
              </w:rPr>
              <w:t>":</w:t>
            </w:r>
          </w:p>
        </w:tc>
      </w:tr>
      <w:tr w:rsidR="006A21FE" w:rsidRPr="00717B5A" w:rsidTr="00BD7560">
        <w:tc>
          <w:tcPr>
            <w:tcW w:w="1963" w:type="dxa"/>
            <w:tcBorders>
              <w:right w:val="single" w:sz="36" w:space="0" w:color="168489"/>
            </w:tcBorders>
            <w:shd w:val="clear" w:color="auto" w:fill="F2F2F2" w:themeFill="background1" w:themeFillShade="F2"/>
            <w:vAlign w:val="center"/>
          </w:tcPr>
          <w:p w:rsidR="006A21FE" w:rsidRPr="00717B5A" w:rsidRDefault="006A21FE" w:rsidP="00BD7560">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6A21FE" w:rsidRPr="00717B5A" w:rsidRDefault="006A21FE" w:rsidP="00BD7560">
            <w:pPr>
              <w:rPr>
                <w:b/>
                <w:bCs/>
                <w:rtl/>
              </w:rPr>
            </w:pPr>
          </w:p>
        </w:tc>
      </w:tr>
      <w:tr w:rsidR="006A21FE" w:rsidRPr="00F77577" w:rsidTr="00BD7560">
        <w:tc>
          <w:tcPr>
            <w:tcW w:w="9206" w:type="dxa"/>
            <w:gridSpan w:val="2"/>
          </w:tcPr>
          <w:p w:rsidR="006A21FE" w:rsidRPr="00261CF8" w:rsidRDefault="006A21FE" w:rsidP="00BD7560">
            <w:pPr>
              <w:rPr>
                <w:b/>
                <w:bCs/>
              </w:rPr>
            </w:pPr>
          </w:p>
        </w:tc>
      </w:tr>
    </w:tbl>
    <w:p w:rsidR="007C6591" w:rsidRDefault="007C6591" w:rsidP="007C6591">
      <w:pPr>
        <w:rPr>
          <w:rFonts w:ascii="Sakkal Majalla" w:hAnsi="Sakkal Majalla"/>
          <w:sz w:val="32"/>
          <w:szCs w:val="32"/>
          <w:rtl/>
        </w:rPr>
      </w:pPr>
    </w:p>
    <w:p w:rsidR="007C6591" w:rsidRPr="006A21FE" w:rsidRDefault="007C6591" w:rsidP="006A21FE">
      <w:pPr>
        <w:rPr>
          <w:color w:val="168489"/>
        </w:rPr>
      </w:pPr>
      <w:r w:rsidRPr="006A21FE">
        <w:rPr>
          <w:color w:val="168489"/>
          <w:rtl/>
        </w:rPr>
        <w:t xml:space="preserve">الوصف  </w:t>
      </w:r>
    </w:p>
    <w:p w:rsidR="007C6591" w:rsidRPr="00F1502D" w:rsidRDefault="007C6591" w:rsidP="006A21FE">
      <w:r w:rsidRPr="00F1502D">
        <w:rPr>
          <w:rtl/>
        </w:rPr>
        <w:t>في هذا التمرين، يُطلب من المشاركين العمل في مجموعات صغيرة لتحديد وكتابة قائمة بخصائص ومواصفات بيئة العمل المثالية التي ت</w:t>
      </w:r>
      <w:r>
        <w:rPr>
          <w:rFonts w:hint="cs"/>
          <w:rtl/>
        </w:rPr>
        <w:t>ُ</w:t>
      </w:r>
      <w:r w:rsidRPr="00F1502D">
        <w:rPr>
          <w:rtl/>
        </w:rPr>
        <w:t>عزز الصحة النفسية. بعد ذلك، يتم مناقشة هذه القوائم مع باقي المجموعات لتبادل الأفكار والاتفاق على الخصائص الأساسية لبيئة العمل الداعمة.</w:t>
      </w:r>
    </w:p>
    <w:p w:rsidR="007C6591" w:rsidRPr="006A21FE" w:rsidRDefault="007C6591" w:rsidP="006A21FE">
      <w:pPr>
        <w:rPr>
          <w:color w:val="168489"/>
        </w:rPr>
      </w:pPr>
      <w:r w:rsidRPr="006A21FE">
        <w:rPr>
          <w:color w:val="168489"/>
          <w:rtl/>
        </w:rPr>
        <w:t xml:space="preserve"> أهداف التمرين</w:t>
      </w:r>
    </w:p>
    <w:p w:rsidR="007C6591" w:rsidRPr="00F1502D" w:rsidRDefault="007C6591" w:rsidP="006A21FE">
      <w:r w:rsidRPr="00F1502D">
        <w:rPr>
          <w:rtl/>
        </w:rPr>
        <w:t xml:space="preserve">1. تعزيز الوعي بأهمية بيئة العمل في دعم الصحة النفسية.  </w:t>
      </w:r>
    </w:p>
    <w:p w:rsidR="007C6591" w:rsidRPr="00F1502D" w:rsidRDefault="007C6591" w:rsidP="006A21FE">
      <w:r w:rsidRPr="00F1502D">
        <w:rPr>
          <w:rtl/>
        </w:rPr>
        <w:t xml:space="preserve">2. تشجيع المشاركين على التفكير في احتياجاتهم النفسية والاجتماعية داخل مكان العمل.  </w:t>
      </w:r>
    </w:p>
    <w:p w:rsidR="007C6591" w:rsidRPr="00F1502D" w:rsidRDefault="007C6591" w:rsidP="006A21FE">
      <w:r w:rsidRPr="00F1502D">
        <w:rPr>
          <w:rtl/>
        </w:rPr>
        <w:t xml:space="preserve">3. تبادل الأفكار والخبرات بين المشاركين للوصول إلى رؤية مشتركة حول بيئة العمل المثالية.  </w:t>
      </w:r>
    </w:p>
    <w:p w:rsidR="007C6591" w:rsidRDefault="007C6591" w:rsidP="006A21FE">
      <w:pPr>
        <w:rPr>
          <w:rtl/>
        </w:rPr>
      </w:pPr>
      <w:r w:rsidRPr="00F1502D">
        <w:rPr>
          <w:rtl/>
        </w:rPr>
        <w:t xml:space="preserve">4. مساعدة المشاركين على التعرف على الجوانب التي يمكن تحسينها في بيئات عملهم الحالية.  </w:t>
      </w:r>
    </w:p>
    <w:p w:rsidR="007C6591" w:rsidRPr="006A21FE" w:rsidRDefault="007C6591" w:rsidP="006A21FE">
      <w:pPr>
        <w:rPr>
          <w:color w:val="168489"/>
        </w:rPr>
      </w:pPr>
      <w:r w:rsidRPr="006A21FE">
        <w:rPr>
          <w:color w:val="168489"/>
          <w:rtl/>
        </w:rPr>
        <w:t xml:space="preserve"> أدوات التمرين</w:t>
      </w:r>
    </w:p>
    <w:p w:rsidR="007C6591" w:rsidRPr="00F1502D" w:rsidRDefault="007C6591" w:rsidP="006A21FE">
      <w:r w:rsidRPr="00F1502D">
        <w:rPr>
          <w:rtl/>
        </w:rPr>
        <w:t xml:space="preserve">- أوراق كبيرة أو ألواح ورقية وأقلام ملونة لكل مجموعة.  </w:t>
      </w:r>
    </w:p>
    <w:p w:rsidR="007C6591" w:rsidRPr="00F1502D" w:rsidRDefault="007C6591" w:rsidP="006A21FE">
      <w:r w:rsidRPr="00F1502D">
        <w:rPr>
          <w:rtl/>
        </w:rPr>
        <w:t xml:space="preserve">- سبورة أو شاشة عرض لتدوين النقاط المشتركة أثناء النقاش.  </w:t>
      </w:r>
    </w:p>
    <w:p w:rsidR="007C6591" w:rsidRPr="00F1502D" w:rsidRDefault="007C6591" w:rsidP="006A21FE">
      <w:r w:rsidRPr="00F1502D">
        <w:rPr>
          <w:rtl/>
        </w:rPr>
        <w:t xml:space="preserve">- مؤقت لضبط الوقت لكل مرحلة.  </w:t>
      </w:r>
    </w:p>
    <w:p w:rsidR="007C6591" w:rsidRPr="006A21FE" w:rsidRDefault="007C6591" w:rsidP="006A21FE">
      <w:pPr>
        <w:rPr>
          <w:color w:val="168489"/>
        </w:rPr>
      </w:pPr>
      <w:r w:rsidRPr="006A21FE">
        <w:rPr>
          <w:color w:val="168489"/>
          <w:rtl/>
        </w:rPr>
        <w:t xml:space="preserve"> الخطوات التفصيلية للتمرين</w:t>
      </w:r>
    </w:p>
    <w:p w:rsidR="007C6591" w:rsidRPr="006A21FE" w:rsidRDefault="007C6591" w:rsidP="006A21FE">
      <w:pPr>
        <w:rPr>
          <w:b/>
          <w:bCs/>
        </w:rPr>
      </w:pPr>
      <w:r w:rsidRPr="006A21FE">
        <w:rPr>
          <w:b/>
          <w:bCs/>
          <w:rtl/>
        </w:rPr>
        <w:t xml:space="preserve"> 1. تقديم التمرين (5 دقائق):</w:t>
      </w:r>
    </w:p>
    <w:p w:rsidR="007C6591" w:rsidRPr="00F1502D" w:rsidRDefault="007C6591" w:rsidP="006A21FE">
      <w:r w:rsidRPr="00F1502D">
        <w:rPr>
          <w:rtl/>
        </w:rPr>
        <w:t xml:space="preserve">- يبدأ المدرب بشرح الهدف من التمرين وأهميته.  </w:t>
      </w:r>
    </w:p>
    <w:p w:rsidR="007C6591" w:rsidRPr="00F1502D" w:rsidRDefault="007C6591" w:rsidP="006A21FE">
      <w:r w:rsidRPr="00F1502D">
        <w:rPr>
          <w:rtl/>
        </w:rPr>
        <w:t xml:space="preserve">- يُوضح أن بيئة العمل المثالية ليست رفاهية بل ضرورة لدعم الصحة النفسية وزيادة الإنتاجية.  </w:t>
      </w:r>
    </w:p>
    <w:p w:rsidR="007C6591" w:rsidRPr="00F1502D" w:rsidRDefault="007C6591" w:rsidP="006A21FE">
      <w:r w:rsidRPr="00F1502D">
        <w:rPr>
          <w:rtl/>
        </w:rPr>
        <w:t xml:space="preserve">- يُطلب من المشاركين التفكير في العناصر التي تجعل بيئة العمل مريحة ومحفزة.  </w:t>
      </w:r>
    </w:p>
    <w:p w:rsidR="007C6591" w:rsidRPr="006A21FE" w:rsidRDefault="007C6591" w:rsidP="006A21FE">
      <w:pPr>
        <w:rPr>
          <w:b/>
          <w:bCs/>
        </w:rPr>
      </w:pPr>
      <w:r w:rsidRPr="006A21FE">
        <w:rPr>
          <w:b/>
          <w:bCs/>
          <w:rtl/>
        </w:rPr>
        <w:t xml:space="preserve"> 2. تشكيل المجموعات (5 دقائق):</w:t>
      </w:r>
    </w:p>
    <w:p w:rsidR="007C6591" w:rsidRPr="00F1502D" w:rsidRDefault="007C6591" w:rsidP="006A21FE">
      <w:r w:rsidRPr="00F1502D">
        <w:rPr>
          <w:rtl/>
        </w:rPr>
        <w:t xml:space="preserve">- يتم تقسيم المشاركين إلى مجموعات صغيرة (3-5 أفراد في كل مجموعة).  </w:t>
      </w:r>
    </w:p>
    <w:p w:rsidR="007C6591" w:rsidRPr="00F1502D" w:rsidRDefault="007C6591" w:rsidP="006A21FE">
      <w:r w:rsidRPr="00F1502D">
        <w:rPr>
          <w:rtl/>
        </w:rPr>
        <w:t>- يمكن تقسيمهم عشوائيا</w:t>
      </w:r>
      <w:r>
        <w:rPr>
          <w:rFonts w:hint="cs"/>
          <w:rtl/>
        </w:rPr>
        <w:t>ً</w:t>
      </w:r>
      <w:r w:rsidRPr="00F1502D">
        <w:rPr>
          <w:rtl/>
        </w:rPr>
        <w:t xml:space="preserve"> أو حسب الأقسام/الفرق التي يعملون فيها.  </w:t>
      </w:r>
    </w:p>
    <w:p w:rsidR="007C6591" w:rsidRPr="006A21FE" w:rsidRDefault="007C6591" w:rsidP="006A21FE">
      <w:pPr>
        <w:rPr>
          <w:b/>
          <w:bCs/>
        </w:rPr>
      </w:pPr>
      <w:r w:rsidRPr="006A21FE">
        <w:rPr>
          <w:b/>
          <w:bCs/>
          <w:rtl/>
        </w:rPr>
        <w:lastRenderedPageBreak/>
        <w:t>3. كتابة قائمة بخصائص بيئة العمل المثالية (15 دقيقة):</w:t>
      </w:r>
    </w:p>
    <w:p w:rsidR="007C6591" w:rsidRPr="00F1502D" w:rsidRDefault="007C6591" w:rsidP="006A21FE">
      <w:r w:rsidRPr="00F1502D">
        <w:rPr>
          <w:rtl/>
        </w:rPr>
        <w:t xml:space="preserve">- يُطلب من كل مجموعة مناقشة وتصنيف خصائص بيئة العمل المثالية التي تعزز الصحة النفسية.  </w:t>
      </w:r>
    </w:p>
    <w:p w:rsidR="007C6591" w:rsidRPr="00F1502D" w:rsidRDefault="007C6591" w:rsidP="006A21FE">
      <w:r w:rsidRPr="00F1502D">
        <w:rPr>
          <w:rtl/>
        </w:rPr>
        <w:t xml:space="preserve">- يتم توجيههم للتفكير في الجوانب التالية:  </w:t>
      </w:r>
    </w:p>
    <w:p w:rsidR="007C6591" w:rsidRPr="00F1502D" w:rsidRDefault="007C6591" w:rsidP="006A21FE">
      <w:r w:rsidRPr="00F1502D">
        <w:rPr>
          <w:rtl/>
        </w:rPr>
        <w:t xml:space="preserve">  - الجوانب النفسية: مثل التواصل المفتوح، التقدير، المرونة.  </w:t>
      </w:r>
    </w:p>
    <w:p w:rsidR="007C6591" w:rsidRPr="00F1502D" w:rsidRDefault="007C6591" w:rsidP="006A21FE">
      <w:r w:rsidRPr="00F1502D">
        <w:rPr>
          <w:rtl/>
        </w:rPr>
        <w:t xml:space="preserve">  - الجوانب الاجتماعية: مثل العلاقات الإيجابية، التعاون بين الزملاء.  </w:t>
      </w:r>
    </w:p>
    <w:p w:rsidR="007C6591" w:rsidRPr="00F1502D" w:rsidRDefault="007C6591" w:rsidP="006A21FE">
      <w:r w:rsidRPr="00F1502D">
        <w:rPr>
          <w:rtl/>
        </w:rPr>
        <w:t xml:space="preserve">  - الجوانب المادية: مثل تصميم مكان العمل، الإضاءة، مساحات الراحة.  </w:t>
      </w:r>
    </w:p>
    <w:p w:rsidR="007C6591" w:rsidRPr="00F1502D" w:rsidRDefault="007C6591" w:rsidP="006A21FE">
      <w:r w:rsidRPr="00F1502D">
        <w:rPr>
          <w:rtl/>
        </w:rPr>
        <w:t xml:space="preserve">  - الدعم المهني: مثل التدريب، التطوير، وضوح الأدوار.  </w:t>
      </w:r>
    </w:p>
    <w:p w:rsidR="007C6591" w:rsidRPr="00F1502D" w:rsidRDefault="007C6591" w:rsidP="006A21FE">
      <w:r w:rsidRPr="00F1502D">
        <w:rPr>
          <w:rtl/>
        </w:rPr>
        <w:t xml:space="preserve">  - إدارة الضغوط: مثل توزيع العمل العادل، احترام وقت الراحة.  </w:t>
      </w:r>
    </w:p>
    <w:p w:rsidR="007C6591" w:rsidRPr="00F1502D" w:rsidRDefault="007C6591" w:rsidP="006A21FE">
      <w:r w:rsidRPr="00F1502D">
        <w:rPr>
          <w:rtl/>
        </w:rPr>
        <w:t>- يقوم المشاركون بتدوين أفكارهم على ورقة كبيرة أو لوح ورقي يمكن عرضه لاحقا</w:t>
      </w:r>
      <w:r>
        <w:rPr>
          <w:rFonts w:hint="cs"/>
          <w:rtl/>
        </w:rPr>
        <w:t>ً</w:t>
      </w:r>
      <w:r w:rsidRPr="00F1502D">
        <w:rPr>
          <w:rtl/>
        </w:rPr>
        <w:t xml:space="preserve">.  </w:t>
      </w:r>
    </w:p>
    <w:p w:rsidR="007C6591" w:rsidRPr="006A21FE" w:rsidRDefault="007C6591" w:rsidP="006A21FE">
      <w:pPr>
        <w:rPr>
          <w:b/>
          <w:bCs/>
        </w:rPr>
      </w:pPr>
      <w:r w:rsidRPr="006A21FE">
        <w:rPr>
          <w:b/>
          <w:bCs/>
          <w:rtl/>
        </w:rPr>
        <w:t xml:space="preserve"> 4. عرض القوائم (15 دقيقة):</w:t>
      </w:r>
    </w:p>
    <w:p w:rsidR="007C6591" w:rsidRPr="00F1502D" w:rsidRDefault="007C6591" w:rsidP="006A21FE">
      <w:r w:rsidRPr="00F1502D">
        <w:rPr>
          <w:rtl/>
        </w:rPr>
        <w:t xml:space="preserve">- </w:t>
      </w:r>
      <w:r>
        <w:rPr>
          <w:rFonts w:hint="cs"/>
          <w:rtl/>
        </w:rPr>
        <w:t>يُ</w:t>
      </w:r>
      <w:r w:rsidRPr="00F1502D">
        <w:rPr>
          <w:rtl/>
        </w:rPr>
        <w:t xml:space="preserve">طلب من كل مجموعة عرض قائمتها لبقية المشاركين.  </w:t>
      </w:r>
    </w:p>
    <w:p w:rsidR="007C6591" w:rsidRPr="00F1502D" w:rsidRDefault="007C6591" w:rsidP="006A21FE">
      <w:r w:rsidRPr="00F1502D">
        <w:rPr>
          <w:rtl/>
        </w:rPr>
        <w:t xml:space="preserve">- يُشجع المشاركون على الشرح، مع إعطاء أمثلة أو قصص قصيرة تدعم أفكارهم.  </w:t>
      </w:r>
    </w:p>
    <w:p w:rsidR="007C6591" w:rsidRPr="00F1502D" w:rsidRDefault="007C6591" w:rsidP="006A21FE">
      <w:r w:rsidRPr="00F1502D">
        <w:rPr>
          <w:rtl/>
        </w:rPr>
        <w:t xml:space="preserve">- يتم كتابة النقاط المشتركة التي تكررها المجموعات على سبورة أو شاشة عرض.  </w:t>
      </w:r>
    </w:p>
    <w:p w:rsidR="007C6591" w:rsidRPr="006A21FE" w:rsidRDefault="007C6591" w:rsidP="006A21FE">
      <w:pPr>
        <w:rPr>
          <w:b/>
          <w:bCs/>
        </w:rPr>
      </w:pPr>
      <w:r w:rsidRPr="006A21FE">
        <w:rPr>
          <w:b/>
          <w:bCs/>
          <w:rtl/>
        </w:rPr>
        <w:t xml:space="preserve"> 5. المناقشة الجماعية (10 دقائق):</w:t>
      </w:r>
    </w:p>
    <w:p w:rsidR="007C6591" w:rsidRPr="00F1502D" w:rsidRDefault="007C6591" w:rsidP="006A21FE">
      <w:r w:rsidRPr="00F1502D">
        <w:rPr>
          <w:rtl/>
        </w:rPr>
        <w:t xml:space="preserve">- بعد عرض القوائم، يفتح المدرب باب النقاش حول النقاط المشتركة والمختلفة بين المجموعات.  </w:t>
      </w:r>
    </w:p>
    <w:p w:rsidR="007C6591" w:rsidRPr="00F1502D" w:rsidRDefault="007C6591" w:rsidP="006A21FE">
      <w:r w:rsidRPr="00F1502D">
        <w:rPr>
          <w:rtl/>
        </w:rPr>
        <w:t xml:space="preserve">- أسئلة للمناقشة:  </w:t>
      </w:r>
    </w:p>
    <w:p w:rsidR="007C6591" w:rsidRPr="00F1502D" w:rsidRDefault="007C6591" w:rsidP="006A21FE">
      <w:r w:rsidRPr="00F1502D">
        <w:rPr>
          <w:rtl/>
        </w:rPr>
        <w:t xml:space="preserve">  - ما هي أهم الخصائص التي اتفقت عليها جميع المجموعات؟  </w:t>
      </w:r>
    </w:p>
    <w:p w:rsidR="007C6591" w:rsidRPr="00F1502D" w:rsidRDefault="007C6591" w:rsidP="006A21FE">
      <w:r w:rsidRPr="00F1502D">
        <w:rPr>
          <w:rtl/>
        </w:rPr>
        <w:t xml:space="preserve">  - ما هي الأفكار الجديدة أو المميزة التي قدمتها بعض المجموعات؟  </w:t>
      </w:r>
    </w:p>
    <w:p w:rsidR="007C6591" w:rsidRPr="00F1502D" w:rsidRDefault="007C6591" w:rsidP="006A21FE">
      <w:r w:rsidRPr="00F1502D">
        <w:rPr>
          <w:rtl/>
        </w:rPr>
        <w:t xml:space="preserve">  - كيف يمكن تطبيق بعض هذه الخصائص في بيئات العمل الحالية؟  </w:t>
      </w:r>
    </w:p>
    <w:p w:rsidR="007C6591" w:rsidRPr="00F1502D" w:rsidRDefault="007C6591" w:rsidP="006A21FE">
      <w:r w:rsidRPr="00F1502D">
        <w:rPr>
          <w:rtl/>
        </w:rPr>
        <w:t xml:space="preserve">  - ما هي التحديات التي قد تواجه تحقيق بيئة العمل المثالية؟  </w:t>
      </w:r>
    </w:p>
    <w:p w:rsidR="007C6591" w:rsidRPr="006A21FE" w:rsidRDefault="007C6591" w:rsidP="006A21FE">
      <w:pPr>
        <w:rPr>
          <w:b/>
          <w:bCs/>
        </w:rPr>
      </w:pPr>
      <w:r w:rsidRPr="006A21FE">
        <w:rPr>
          <w:b/>
          <w:bCs/>
          <w:rtl/>
        </w:rPr>
        <w:t xml:space="preserve"> 6. استخلاص النتائج (5 دقائق):</w:t>
      </w:r>
    </w:p>
    <w:p w:rsidR="007C6591" w:rsidRPr="00F1502D" w:rsidRDefault="007C6591" w:rsidP="006A21FE">
      <w:r w:rsidRPr="00F1502D">
        <w:rPr>
          <w:rtl/>
        </w:rPr>
        <w:t xml:space="preserve">- يقوم المدرب بتلخيص أهم النقاط التي تم الاتفاق عليها خلال التمرين.  </w:t>
      </w:r>
    </w:p>
    <w:p w:rsidR="007C6591" w:rsidRPr="00F1502D" w:rsidRDefault="007C6591" w:rsidP="006A21FE">
      <w:r w:rsidRPr="00F1502D">
        <w:rPr>
          <w:rtl/>
        </w:rPr>
        <w:t xml:space="preserve">- يُشدد على إمكانية تطبيق هذه الخصائص، حتى لو بشكل تدريجي.  </w:t>
      </w:r>
    </w:p>
    <w:p w:rsidR="007C6591" w:rsidRPr="00F1502D" w:rsidRDefault="007C6591" w:rsidP="006A21FE">
      <w:r w:rsidRPr="00F1502D">
        <w:rPr>
          <w:rtl/>
        </w:rPr>
        <w:lastRenderedPageBreak/>
        <w:t xml:space="preserve">- يُشجع المشاركين على التفكير في كيفية تحسين بيئة عملهم الحالية بناءً على الأفكار التي تمت مناقشتها.  </w:t>
      </w:r>
    </w:p>
    <w:p w:rsidR="007C6591" w:rsidRPr="006A21FE" w:rsidRDefault="007C6591" w:rsidP="006A21FE">
      <w:pPr>
        <w:rPr>
          <w:color w:val="168489"/>
        </w:rPr>
      </w:pPr>
      <w:r w:rsidRPr="006A21FE">
        <w:rPr>
          <w:color w:val="168489"/>
          <w:rtl/>
        </w:rPr>
        <w:t xml:space="preserve"> النقاط الختامية</w:t>
      </w:r>
    </w:p>
    <w:p w:rsidR="007C6591" w:rsidRPr="00F1502D" w:rsidRDefault="007C6591" w:rsidP="006A21FE">
      <w:r w:rsidRPr="00F1502D">
        <w:rPr>
          <w:rtl/>
        </w:rPr>
        <w:t>1. التأكيد على أهمية التعاون:</w:t>
      </w:r>
      <w:r>
        <w:rPr>
          <w:rFonts w:hint="cs"/>
          <w:rtl/>
        </w:rPr>
        <w:t xml:space="preserve"> </w:t>
      </w:r>
      <w:r w:rsidRPr="00F1502D">
        <w:rPr>
          <w:rtl/>
        </w:rPr>
        <w:t xml:space="preserve">بيئة العمل المثالية لا تتحقق بجهود فردية، بل من خلال التعاون بين الموظفين والإدارة.  </w:t>
      </w:r>
    </w:p>
    <w:p w:rsidR="007C6591" w:rsidRPr="00F1502D" w:rsidRDefault="007C6591" w:rsidP="006A21FE">
      <w:r w:rsidRPr="00F1502D">
        <w:rPr>
          <w:rtl/>
        </w:rPr>
        <w:t>2. المرونة في التطبيق:</w:t>
      </w:r>
      <w:r>
        <w:rPr>
          <w:rFonts w:hint="cs"/>
          <w:rtl/>
        </w:rPr>
        <w:t xml:space="preserve"> </w:t>
      </w:r>
      <w:r w:rsidRPr="00F1502D">
        <w:rPr>
          <w:rtl/>
        </w:rPr>
        <w:t xml:space="preserve">يمكن لكل فريق أو مؤسسة أن يبدأ بتطبيق الخصائص الأكثر أهمية حسب احتياجاتهم وظروفهم.  </w:t>
      </w:r>
    </w:p>
    <w:p w:rsidR="007C6591" w:rsidRPr="00F1502D" w:rsidRDefault="007C6591" w:rsidP="006A21FE">
      <w:r w:rsidRPr="00F1502D">
        <w:rPr>
          <w:rtl/>
        </w:rPr>
        <w:t>3. أهمية الصحة النفسية:</w:t>
      </w:r>
      <w:r>
        <w:rPr>
          <w:rFonts w:hint="cs"/>
          <w:rtl/>
        </w:rPr>
        <w:t xml:space="preserve"> </w:t>
      </w:r>
      <w:r w:rsidRPr="00F1502D">
        <w:rPr>
          <w:rtl/>
        </w:rPr>
        <w:t xml:space="preserve">بيئة العمل المثالية ليست رفاهية، بل هي استثمار مباشر في رفاهية الأفراد وإنتاجية المؤسسة.  </w:t>
      </w:r>
    </w:p>
    <w:p w:rsidR="007C6591" w:rsidRDefault="007C6591" w:rsidP="007C6591">
      <w:pPr>
        <w:rPr>
          <w:rFonts w:ascii="Sakkal Majalla" w:hAnsi="Sakkal Majalla"/>
          <w:sz w:val="32"/>
          <w:szCs w:val="32"/>
        </w:rPr>
      </w:pPr>
    </w:p>
    <w:p w:rsidR="006A21FE" w:rsidRDefault="006A21FE" w:rsidP="007C6591">
      <w:pPr>
        <w:rPr>
          <w:rFonts w:ascii="Sakkal Majalla" w:hAnsi="Sakkal Majalla"/>
          <w:sz w:val="32"/>
          <w:szCs w:val="32"/>
        </w:rPr>
      </w:pPr>
    </w:p>
    <w:p w:rsidR="006A21FE" w:rsidRDefault="006A21FE" w:rsidP="006A21FE">
      <w:pPr>
        <w:jc w:val="center"/>
        <w:rPr>
          <w:rFonts w:ascii="Sakkal Majalla" w:hAnsi="Sakkal Majalla"/>
          <w:sz w:val="32"/>
          <w:szCs w:val="32"/>
        </w:rPr>
      </w:pPr>
      <w:r w:rsidRPr="00717B5A">
        <w:rPr>
          <w:noProof/>
        </w:rPr>
        <w:drawing>
          <wp:inline distT="0" distB="0" distL="0" distR="0" wp14:anchorId="53C1B836" wp14:editId="49C4D8F7">
            <wp:extent cx="1501775" cy="1397000"/>
            <wp:effectExtent l="0" t="0" r="0" b="0"/>
            <wp:docPr id="1608692903" name="Picture 1608692903"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1FE" w:rsidRPr="00C9255C" w:rsidTr="00BD7560">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6A21FE" w:rsidRPr="00C9255C" w:rsidRDefault="006A21FE" w:rsidP="00BD7560">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3E4710C7" wp14:editId="04A50A02">
                  <wp:extent cx="485140" cy="485140"/>
                  <wp:effectExtent l="0" t="0" r="0" b="0"/>
                  <wp:docPr id="1608692904" name="Picture 160869290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6A21FE" w:rsidRPr="00C9255C" w:rsidRDefault="006A21FE" w:rsidP="00BD7560">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6A21FE" w:rsidRDefault="006A21FE" w:rsidP="00BD7560">
            <w:pPr>
              <w:jc w:val="center"/>
              <w:rPr>
                <w:rFonts w:ascii="Adobe Arabic" w:hAnsi="Adobe Arabic" w:cs="Adobe Arabic"/>
                <w:b/>
                <w:bCs/>
                <w:color w:val="168489"/>
                <w:sz w:val="40"/>
                <w:szCs w:val="48"/>
                <w:lang w:bidi="ar-SY"/>
              </w:rPr>
            </w:pPr>
          </w:p>
          <w:p w:rsidR="006A21FE" w:rsidRPr="00960E81" w:rsidRDefault="006A21FE" w:rsidP="00BD7560">
            <w:pPr>
              <w:jc w:val="center"/>
              <w:rPr>
                <w:rFonts w:ascii="Adobe Arabic" w:hAnsi="Adobe Arabic" w:cs="Adobe Arabic"/>
                <w:b/>
                <w:bCs/>
                <w:color w:val="168489"/>
                <w:sz w:val="40"/>
                <w:szCs w:val="48"/>
                <w:lang w:bidi="ar-SY"/>
              </w:rPr>
            </w:pPr>
            <w:r w:rsidRPr="006A21FE">
              <w:rPr>
                <w:rFonts w:ascii="Adobe Arabic" w:hAnsi="Adobe Arabic" w:cs="Adobe Arabic" w:hint="cs"/>
                <w:b/>
                <w:bCs/>
                <w:color w:val="168489"/>
                <w:sz w:val="40"/>
                <w:szCs w:val="48"/>
                <w:rtl/>
                <w:lang w:bidi="ar-SY"/>
              </w:rPr>
              <w:t>"</w:t>
            </w:r>
            <w:r w:rsidRPr="006A21FE">
              <w:rPr>
                <w:rFonts w:ascii="Adobe Arabic" w:hAnsi="Adobe Arabic" w:cs="Adobe Arabic"/>
                <w:b/>
                <w:bCs/>
                <w:color w:val="168489"/>
                <w:sz w:val="40"/>
                <w:szCs w:val="48"/>
                <w:rtl/>
                <w:lang w:bidi="ar-SY"/>
              </w:rPr>
              <w:t>لعبة التواصل</w:t>
            </w:r>
            <w:r w:rsidRPr="006A21FE">
              <w:rPr>
                <w:rFonts w:ascii="Adobe Arabic" w:hAnsi="Adobe Arabic" w:cs="Adobe Arabic" w:hint="cs"/>
                <w:b/>
                <w:bCs/>
                <w:color w:val="168489"/>
                <w:sz w:val="40"/>
                <w:szCs w:val="48"/>
                <w:rtl/>
                <w:lang w:bidi="ar-SY"/>
              </w:rPr>
              <w:t>":</w:t>
            </w:r>
          </w:p>
        </w:tc>
      </w:tr>
    </w:tbl>
    <w:p w:rsidR="006A21FE" w:rsidRDefault="006A21FE" w:rsidP="006A21FE">
      <w:pPr>
        <w:jc w:val="center"/>
        <w:rPr>
          <w:rFonts w:ascii="Sakkal Majalla" w:hAnsi="Sakkal Majalla"/>
          <w:sz w:val="32"/>
          <w:szCs w:val="32"/>
          <w:rtl/>
        </w:rPr>
      </w:pPr>
    </w:p>
    <w:p w:rsidR="007C6591" w:rsidRPr="006A21FE" w:rsidRDefault="007C6591" w:rsidP="006A21FE">
      <w:pPr>
        <w:rPr>
          <w:color w:val="168489"/>
          <w:rtl/>
        </w:rPr>
      </w:pPr>
      <w:r w:rsidRPr="006A21FE">
        <w:rPr>
          <w:rFonts w:hint="cs"/>
          <w:color w:val="168489"/>
          <w:rtl/>
        </w:rPr>
        <w:t>الوصف</w:t>
      </w:r>
    </w:p>
    <w:p w:rsidR="007C6591" w:rsidRPr="00F1502D" w:rsidRDefault="007C6591" w:rsidP="006A21FE">
      <w:r w:rsidRPr="00F1502D">
        <w:rPr>
          <w:rtl/>
        </w:rPr>
        <w:t>لعبة التواصل هي نشاط جماعي يهدف إلى تحسين مهارات التواصل الإيجابي بين أعضاء الفريق. يتضمن النشاط تمثيل أدوار وتطبيق مواقف عملية تُحفّز المشاركين على استخدام عبارات دعم وتشجيع وتعزيز التفاهم. يساعد النشاط على بناء بيئة عمل متناغمة، وتقوية العلاقات بين أعضاء الفريق، وتحسين قدرتهم على التعبير عن الأفكار بطريقة إيجابية وبنّاءة.</w:t>
      </w:r>
    </w:p>
    <w:p w:rsidR="007C6591" w:rsidRPr="006A21FE" w:rsidRDefault="007C6591" w:rsidP="006A21FE">
      <w:pPr>
        <w:rPr>
          <w:color w:val="168489"/>
        </w:rPr>
      </w:pPr>
      <w:r w:rsidRPr="006A21FE">
        <w:rPr>
          <w:color w:val="168489"/>
          <w:rtl/>
        </w:rPr>
        <w:t xml:space="preserve"> أهداف النشاط</w:t>
      </w:r>
    </w:p>
    <w:p w:rsidR="007C6591" w:rsidRPr="00F1502D" w:rsidRDefault="007C6591" w:rsidP="006A21FE">
      <w:r w:rsidRPr="00F1502D">
        <w:rPr>
          <w:rtl/>
        </w:rPr>
        <w:t xml:space="preserve">1. تعزيز مهارات التواصل الفعّال والإيجابي بين أعضاء الفريق.  </w:t>
      </w:r>
    </w:p>
    <w:p w:rsidR="007C6591" w:rsidRPr="00F1502D" w:rsidRDefault="007C6591" w:rsidP="006A21FE">
      <w:r w:rsidRPr="00F1502D">
        <w:rPr>
          <w:rtl/>
        </w:rPr>
        <w:t xml:space="preserve">2. تشجيع استخدام عبارات الدعم والتشجيع.  </w:t>
      </w:r>
    </w:p>
    <w:p w:rsidR="007C6591" w:rsidRPr="00F1502D" w:rsidRDefault="007C6591" w:rsidP="006A21FE">
      <w:r w:rsidRPr="00F1502D">
        <w:rPr>
          <w:rtl/>
        </w:rPr>
        <w:t xml:space="preserve">3. تحسين القدرة على التعامل مع المواقف الصعبة بطريقة بنّاءة.  </w:t>
      </w:r>
    </w:p>
    <w:p w:rsidR="007C6591" w:rsidRDefault="007C6591" w:rsidP="006A21FE">
      <w:pPr>
        <w:rPr>
          <w:rtl/>
        </w:rPr>
      </w:pPr>
      <w:r w:rsidRPr="00F1502D">
        <w:rPr>
          <w:rtl/>
        </w:rPr>
        <w:t xml:space="preserve">4. تعزيز التفاهم والثقة بين أعضاء الفريق.  </w:t>
      </w:r>
    </w:p>
    <w:p w:rsidR="007C6591" w:rsidRPr="006A21FE" w:rsidRDefault="007C6591" w:rsidP="006A21FE">
      <w:pPr>
        <w:rPr>
          <w:color w:val="168489"/>
        </w:rPr>
      </w:pPr>
      <w:r w:rsidRPr="006A21FE">
        <w:rPr>
          <w:color w:val="168489"/>
          <w:rtl/>
        </w:rPr>
        <w:t>أدوات النشاط</w:t>
      </w:r>
    </w:p>
    <w:p w:rsidR="007C6591" w:rsidRPr="00F1502D" w:rsidRDefault="007C6591" w:rsidP="006A21FE">
      <w:r w:rsidRPr="00F1502D">
        <w:rPr>
          <w:rtl/>
        </w:rPr>
        <w:t>- قائمة بالمواقف اليومية أو المهنية المكتوبة مسبقا</w:t>
      </w:r>
      <w:r>
        <w:rPr>
          <w:rFonts w:hint="cs"/>
          <w:rtl/>
        </w:rPr>
        <w:t>ً</w:t>
      </w:r>
      <w:r w:rsidRPr="00F1502D">
        <w:rPr>
          <w:rtl/>
        </w:rPr>
        <w:t xml:space="preserve">.  </w:t>
      </w:r>
    </w:p>
    <w:p w:rsidR="007C6591" w:rsidRPr="00F1502D" w:rsidRDefault="007C6591" w:rsidP="006A21FE">
      <w:r w:rsidRPr="00F1502D">
        <w:rPr>
          <w:rtl/>
        </w:rPr>
        <w:t xml:space="preserve">- مساحة مريحة للمجموعات للعمل وتمثيل الأدوار.  </w:t>
      </w:r>
    </w:p>
    <w:p w:rsidR="007C6591" w:rsidRPr="00F1502D" w:rsidRDefault="007C6591" w:rsidP="006A21FE">
      <w:r w:rsidRPr="00F1502D">
        <w:rPr>
          <w:rtl/>
        </w:rPr>
        <w:t xml:space="preserve">- أوراق وأقلام لتدوين الملاحظات (اختياري).  </w:t>
      </w:r>
    </w:p>
    <w:p w:rsidR="007C6591" w:rsidRPr="006A21FE" w:rsidRDefault="007C6591" w:rsidP="006A21FE">
      <w:pPr>
        <w:rPr>
          <w:color w:val="168489"/>
        </w:rPr>
      </w:pPr>
      <w:r w:rsidRPr="006A21FE">
        <w:rPr>
          <w:color w:val="168489"/>
          <w:rtl/>
        </w:rPr>
        <w:t xml:space="preserve"> الخطوات التفصيلية للنشاط</w:t>
      </w:r>
    </w:p>
    <w:p w:rsidR="007C6591" w:rsidRPr="006A21FE" w:rsidRDefault="007C6591" w:rsidP="006A21FE">
      <w:pPr>
        <w:rPr>
          <w:b/>
          <w:bCs/>
        </w:rPr>
      </w:pPr>
      <w:r w:rsidRPr="006A21FE">
        <w:rPr>
          <w:b/>
          <w:bCs/>
          <w:rtl/>
        </w:rPr>
        <w:t xml:space="preserve"> 1. التحضير (5 دقائق):</w:t>
      </w:r>
    </w:p>
    <w:p w:rsidR="007C6591" w:rsidRPr="00F1502D" w:rsidRDefault="007C6591" w:rsidP="006A21FE">
      <w:r w:rsidRPr="00F1502D">
        <w:rPr>
          <w:rtl/>
        </w:rPr>
        <w:t xml:space="preserve">- يقوم المدرب بتقسيم المشاركين إلى مجموعات صغيرة (3-5 أفراد لكل مجموعة).  </w:t>
      </w:r>
    </w:p>
    <w:p w:rsidR="007C6591" w:rsidRPr="00F1502D" w:rsidRDefault="007C6591" w:rsidP="006A21FE">
      <w:r w:rsidRPr="00F1502D">
        <w:rPr>
          <w:rtl/>
        </w:rPr>
        <w:t xml:space="preserve">- تُحضّر قائمة بمواقف يومية أو مهنية قد تحدث في بيئة العمل.  </w:t>
      </w:r>
    </w:p>
    <w:p w:rsidR="007C6591" w:rsidRPr="00F1502D" w:rsidRDefault="007C6591" w:rsidP="006A21FE">
      <w:r w:rsidRPr="00F1502D">
        <w:rPr>
          <w:rtl/>
        </w:rPr>
        <w:t xml:space="preserve">  - أمثلة على المواقف:  </w:t>
      </w:r>
    </w:p>
    <w:p w:rsidR="007C6591" w:rsidRPr="00F1502D" w:rsidRDefault="007C6591" w:rsidP="006A21FE">
      <w:r w:rsidRPr="00F1502D">
        <w:rPr>
          <w:rtl/>
        </w:rPr>
        <w:t xml:space="preserve">    - موظف يشعر بالإحباط بسبب ضغط العمل.  </w:t>
      </w:r>
    </w:p>
    <w:p w:rsidR="007C6591" w:rsidRPr="00F1502D" w:rsidRDefault="007C6591" w:rsidP="006A21FE">
      <w:r w:rsidRPr="00F1502D">
        <w:rPr>
          <w:rtl/>
        </w:rPr>
        <w:lastRenderedPageBreak/>
        <w:t xml:space="preserve">    - زميل ارتكب خطأ ويريد المساعدة.  </w:t>
      </w:r>
    </w:p>
    <w:p w:rsidR="007C6591" w:rsidRPr="00F1502D" w:rsidRDefault="007C6591" w:rsidP="006A21FE">
      <w:r w:rsidRPr="00F1502D">
        <w:rPr>
          <w:rtl/>
        </w:rPr>
        <w:t xml:space="preserve">    - نقاش بين زميلين بسبب اختلاف في الرأي.  </w:t>
      </w:r>
    </w:p>
    <w:p w:rsidR="007C6591" w:rsidRPr="00F1502D" w:rsidRDefault="007C6591" w:rsidP="006A21FE">
      <w:r w:rsidRPr="00F1502D">
        <w:rPr>
          <w:rtl/>
        </w:rPr>
        <w:t xml:space="preserve">    - زميل جديد يحتاج إلى التوجيه.  </w:t>
      </w:r>
    </w:p>
    <w:p w:rsidR="007C6591" w:rsidRPr="00F1502D" w:rsidRDefault="007C6591" w:rsidP="006A21FE">
      <w:r w:rsidRPr="00F1502D">
        <w:rPr>
          <w:rtl/>
        </w:rPr>
        <w:t xml:space="preserve">    - الاحتفال بإنجاز مهم لفريق العمل.  </w:t>
      </w:r>
    </w:p>
    <w:p w:rsidR="007C6591" w:rsidRPr="006A21FE" w:rsidRDefault="007C6591" w:rsidP="006A21FE">
      <w:pPr>
        <w:rPr>
          <w:b/>
          <w:bCs/>
        </w:rPr>
      </w:pPr>
      <w:r w:rsidRPr="006A21FE">
        <w:rPr>
          <w:b/>
          <w:bCs/>
          <w:rtl/>
        </w:rPr>
        <w:t>2. شرح قواعد اللعبة (5 دقائق):</w:t>
      </w:r>
    </w:p>
    <w:p w:rsidR="007C6591" w:rsidRPr="00F1502D" w:rsidRDefault="007C6591" w:rsidP="006A21FE">
      <w:r w:rsidRPr="00F1502D">
        <w:rPr>
          <w:rtl/>
        </w:rPr>
        <w:t>- يُطلب من كل مجموعة اختيار أحد الأعضاء لتمثيل دور معي</w:t>
      </w:r>
      <w:r>
        <w:rPr>
          <w:rFonts w:hint="cs"/>
          <w:rtl/>
        </w:rPr>
        <w:t>ّ</w:t>
      </w:r>
      <w:r w:rsidRPr="00F1502D">
        <w:rPr>
          <w:rtl/>
        </w:rPr>
        <w:t xml:space="preserve">ن بناءً على سيناريو يُقدمه المدرب.  </w:t>
      </w:r>
    </w:p>
    <w:p w:rsidR="007C6591" w:rsidRPr="00F1502D" w:rsidRDefault="007C6591" w:rsidP="006A21FE">
      <w:r w:rsidRPr="00F1502D">
        <w:rPr>
          <w:rtl/>
        </w:rPr>
        <w:t xml:space="preserve">- الهدف من النشاط هو استخدام عبارات إيجابية وبنّاءة للتعامل مع الموقف.  </w:t>
      </w:r>
    </w:p>
    <w:p w:rsidR="007C6591" w:rsidRPr="00F1502D" w:rsidRDefault="007C6591" w:rsidP="006A21FE">
      <w:r w:rsidRPr="00F1502D">
        <w:rPr>
          <w:rtl/>
        </w:rPr>
        <w:t xml:space="preserve">- بقية أعضاء المجموعة يمكنهم المشاركة من خلال تقديم ملاحظات أو اقتراحات لتحسين الحوار.  </w:t>
      </w:r>
    </w:p>
    <w:p w:rsidR="007C6591" w:rsidRPr="00F1502D" w:rsidRDefault="007C6591" w:rsidP="006A21FE">
      <w:r w:rsidRPr="00F1502D">
        <w:rPr>
          <w:rtl/>
        </w:rPr>
        <w:t xml:space="preserve">- القواعد الأساسية للتواصل الإيجابي:  </w:t>
      </w:r>
    </w:p>
    <w:p w:rsidR="007C6591" w:rsidRPr="00F1502D" w:rsidRDefault="007C6591" w:rsidP="006A21FE">
      <w:r w:rsidRPr="00F1502D">
        <w:rPr>
          <w:rtl/>
        </w:rPr>
        <w:t xml:space="preserve">  1. الاستماع الفعّال للطرف الآخر دون مقاطعة.  </w:t>
      </w:r>
    </w:p>
    <w:p w:rsidR="007C6591" w:rsidRPr="00F1502D" w:rsidRDefault="007C6591" w:rsidP="006A21FE">
      <w:r w:rsidRPr="00F1502D">
        <w:rPr>
          <w:rtl/>
        </w:rPr>
        <w:t xml:space="preserve">  2. استخدام عبارات تشجيعية (مثل: "أنت تقوم بعمل رائع" أو "يمكننا حل المشكلة معا</w:t>
      </w:r>
      <w:r>
        <w:rPr>
          <w:rFonts w:hint="cs"/>
          <w:rtl/>
        </w:rPr>
        <w:t>ً</w:t>
      </w:r>
      <w:r w:rsidRPr="00F1502D">
        <w:rPr>
          <w:rtl/>
        </w:rPr>
        <w:t xml:space="preserve">").  </w:t>
      </w:r>
    </w:p>
    <w:p w:rsidR="007C6591" w:rsidRPr="00F1502D" w:rsidRDefault="007C6591" w:rsidP="006A21FE">
      <w:r w:rsidRPr="00F1502D">
        <w:rPr>
          <w:rtl/>
        </w:rPr>
        <w:t xml:space="preserve">  3. تجن</w:t>
      </w:r>
      <w:r>
        <w:rPr>
          <w:rFonts w:hint="cs"/>
          <w:rtl/>
        </w:rPr>
        <w:t>ّ</w:t>
      </w:r>
      <w:r w:rsidRPr="00F1502D">
        <w:rPr>
          <w:rtl/>
        </w:rPr>
        <w:t xml:space="preserve">ب النقد السلبي أو اللغة الهجومية.  </w:t>
      </w:r>
    </w:p>
    <w:p w:rsidR="007C6591" w:rsidRPr="00F1502D" w:rsidRDefault="007C6591" w:rsidP="006A21FE">
      <w:r w:rsidRPr="00F1502D">
        <w:rPr>
          <w:rtl/>
        </w:rPr>
        <w:t xml:space="preserve">  4. التركيز على الحلول بدلاً من المشاكل.  </w:t>
      </w:r>
    </w:p>
    <w:p w:rsidR="007C6591" w:rsidRPr="006A21FE" w:rsidRDefault="007C6591" w:rsidP="006A21FE">
      <w:pPr>
        <w:rPr>
          <w:b/>
          <w:bCs/>
        </w:rPr>
      </w:pPr>
      <w:r w:rsidRPr="006A21FE">
        <w:rPr>
          <w:b/>
          <w:bCs/>
          <w:rtl/>
        </w:rPr>
        <w:t xml:space="preserve"> 3. تنفيذ النشاط (20 دقيقة):</w:t>
      </w:r>
    </w:p>
    <w:p w:rsidR="007C6591" w:rsidRPr="00F1502D" w:rsidRDefault="007C6591" w:rsidP="006A21FE">
      <w:r w:rsidRPr="00F1502D">
        <w:rPr>
          <w:rtl/>
        </w:rPr>
        <w:t xml:space="preserve">- </w:t>
      </w:r>
      <w:r>
        <w:rPr>
          <w:rFonts w:hint="cs"/>
          <w:rtl/>
        </w:rPr>
        <w:t>يُ</w:t>
      </w:r>
      <w:r w:rsidRPr="00F1502D">
        <w:rPr>
          <w:rtl/>
        </w:rPr>
        <w:t xml:space="preserve">عطى لكل مجموعة سيناريو مختلف للعمل عليه.  </w:t>
      </w:r>
    </w:p>
    <w:p w:rsidR="007C6591" w:rsidRPr="00F1502D" w:rsidRDefault="007C6591" w:rsidP="006A21FE">
      <w:r w:rsidRPr="00F1502D">
        <w:rPr>
          <w:rtl/>
        </w:rPr>
        <w:t xml:space="preserve">- يقوم أحد المشاركين بتمثيل الموقف، ويبدأ الحوار مع زميل آخر من المجموعة.  </w:t>
      </w:r>
    </w:p>
    <w:p w:rsidR="007C6591" w:rsidRPr="00F1502D" w:rsidRDefault="007C6591" w:rsidP="006A21FE">
      <w:r w:rsidRPr="00F1502D">
        <w:rPr>
          <w:rtl/>
        </w:rPr>
        <w:t xml:space="preserve">- يتم تشجيع المشاركين على استخدام عبارات إيجابية لدعم الشخص الآخر في الموقف.  </w:t>
      </w:r>
    </w:p>
    <w:p w:rsidR="007C6591" w:rsidRPr="00F1502D" w:rsidRDefault="007C6591" w:rsidP="006A21FE">
      <w:r w:rsidRPr="00F1502D">
        <w:rPr>
          <w:rtl/>
        </w:rPr>
        <w:t xml:space="preserve">- يمكن للمجموعات تبديل الأدوار لتجربة مواقف مختلفة.  </w:t>
      </w:r>
    </w:p>
    <w:p w:rsidR="007C6591" w:rsidRPr="00F1502D" w:rsidRDefault="007C6591" w:rsidP="006A21FE">
      <w:r w:rsidRPr="00F1502D">
        <w:rPr>
          <w:rtl/>
        </w:rPr>
        <w:t xml:space="preserve">- أمثلة على العبارات الإيجابية التي يمكن استخدامها:  </w:t>
      </w:r>
    </w:p>
    <w:p w:rsidR="007C6591" w:rsidRPr="00F1502D" w:rsidRDefault="007C6591" w:rsidP="006A21FE">
      <w:r w:rsidRPr="00F1502D">
        <w:rPr>
          <w:rtl/>
        </w:rPr>
        <w:t xml:space="preserve">  - "أنا أقدر جهودك في هذا المشروع، كيف يمكنني مساعدتك؟"  </w:t>
      </w:r>
    </w:p>
    <w:p w:rsidR="007C6591" w:rsidRPr="00F1502D" w:rsidRDefault="007C6591" w:rsidP="006A21FE">
      <w:r w:rsidRPr="00F1502D">
        <w:rPr>
          <w:rtl/>
        </w:rPr>
        <w:t xml:space="preserve">  - "لا بأس، الأخطاء تحدث دائما</w:t>
      </w:r>
      <w:r>
        <w:rPr>
          <w:rFonts w:hint="cs"/>
          <w:rtl/>
        </w:rPr>
        <w:t>ً</w:t>
      </w:r>
      <w:r w:rsidRPr="00F1502D">
        <w:rPr>
          <w:rtl/>
        </w:rPr>
        <w:t>، دعنا نبحث عن حل معا</w:t>
      </w:r>
      <w:r>
        <w:rPr>
          <w:rFonts w:hint="cs"/>
          <w:rtl/>
        </w:rPr>
        <w:t>ً</w:t>
      </w:r>
      <w:r w:rsidRPr="00F1502D">
        <w:rPr>
          <w:rtl/>
        </w:rPr>
        <w:t xml:space="preserve">."  </w:t>
      </w:r>
    </w:p>
    <w:p w:rsidR="007C6591" w:rsidRPr="00F1502D" w:rsidRDefault="007C6591" w:rsidP="006A21FE">
      <w:r w:rsidRPr="00F1502D">
        <w:rPr>
          <w:rtl/>
        </w:rPr>
        <w:t xml:space="preserve">  - "فكرتك رائعة، يمكننا تطويرها أكثر لتناسب الهدف."  </w:t>
      </w:r>
    </w:p>
    <w:p w:rsidR="007C6591" w:rsidRPr="00F1502D" w:rsidRDefault="007C6591" w:rsidP="006A21FE">
      <w:r w:rsidRPr="00F1502D">
        <w:rPr>
          <w:rtl/>
        </w:rPr>
        <w:t xml:space="preserve">  - "أنت تقوم بعمل مميز، استمر في هذا الأداء."  </w:t>
      </w:r>
    </w:p>
    <w:p w:rsidR="007C6591" w:rsidRPr="006A21FE" w:rsidRDefault="007C6591" w:rsidP="006A21FE">
      <w:pPr>
        <w:rPr>
          <w:b/>
          <w:bCs/>
        </w:rPr>
      </w:pPr>
      <w:r w:rsidRPr="006A21FE">
        <w:rPr>
          <w:b/>
          <w:bCs/>
          <w:rtl/>
        </w:rPr>
        <w:t xml:space="preserve"> 4. مناقشة التجربة (15 دقيقة):</w:t>
      </w:r>
    </w:p>
    <w:p w:rsidR="007C6591" w:rsidRPr="00F1502D" w:rsidRDefault="007C6591" w:rsidP="006A21FE">
      <w:r w:rsidRPr="00F1502D">
        <w:rPr>
          <w:rtl/>
        </w:rPr>
        <w:t xml:space="preserve">- بعد انتهاء التمارين، يجتمع الجميع لمناقشة تجاربهم.  </w:t>
      </w:r>
    </w:p>
    <w:p w:rsidR="007C6591" w:rsidRPr="00F1502D" w:rsidRDefault="007C6591" w:rsidP="006A21FE">
      <w:r w:rsidRPr="00F1502D">
        <w:rPr>
          <w:rtl/>
        </w:rPr>
        <w:lastRenderedPageBreak/>
        <w:t xml:space="preserve">- أسئلة للنقاش:  </w:t>
      </w:r>
    </w:p>
    <w:p w:rsidR="007C6591" w:rsidRPr="00F1502D" w:rsidRDefault="007C6591" w:rsidP="006A21FE">
      <w:r w:rsidRPr="00F1502D">
        <w:rPr>
          <w:rtl/>
        </w:rPr>
        <w:t xml:space="preserve">  1. ما هي العبارات الإيجابية التي شعرت أنها كانت الأكثر تأثيرا</w:t>
      </w:r>
      <w:r>
        <w:rPr>
          <w:rFonts w:hint="cs"/>
          <w:rtl/>
        </w:rPr>
        <w:t>ً</w:t>
      </w:r>
      <w:r w:rsidRPr="00F1502D">
        <w:rPr>
          <w:rtl/>
        </w:rPr>
        <w:t xml:space="preserve">؟  </w:t>
      </w:r>
    </w:p>
    <w:p w:rsidR="007C6591" w:rsidRPr="00F1502D" w:rsidRDefault="007C6591" w:rsidP="006A21FE">
      <w:r w:rsidRPr="00F1502D">
        <w:rPr>
          <w:rtl/>
        </w:rPr>
        <w:t xml:space="preserve">  2. كيف يمكن أن يؤثر التواصل الإيجابي على العلاقات داخل الفريق؟  </w:t>
      </w:r>
    </w:p>
    <w:p w:rsidR="007C6591" w:rsidRPr="00F1502D" w:rsidRDefault="007C6591" w:rsidP="006A21FE">
      <w:r w:rsidRPr="00F1502D">
        <w:rPr>
          <w:rtl/>
        </w:rPr>
        <w:t xml:space="preserve">  3. ما هي التحديات التي واجهتموها أثناء تمثيل المواقف؟  </w:t>
      </w:r>
    </w:p>
    <w:p w:rsidR="007C6591" w:rsidRPr="00F1502D" w:rsidRDefault="007C6591" w:rsidP="006A21FE">
      <w:r w:rsidRPr="00F1502D">
        <w:rPr>
          <w:rtl/>
        </w:rPr>
        <w:t xml:space="preserve">  4. كيف يمكن تطبيق ما تعلمتموه في بيئة العمل الحقيقية؟  </w:t>
      </w:r>
    </w:p>
    <w:p w:rsidR="007C6591" w:rsidRPr="00F1502D" w:rsidRDefault="007C6591" w:rsidP="006A21FE">
      <w:r w:rsidRPr="00F1502D">
        <w:rPr>
          <w:rtl/>
        </w:rPr>
        <w:t xml:space="preserve">- يتم تشجيع المشاركين على مشاركة أي نقاط تعلموها من زملائهم خلال النشاط.  </w:t>
      </w:r>
    </w:p>
    <w:p w:rsidR="007C6591" w:rsidRPr="006A21FE" w:rsidRDefault="007C6591" w:rsidP="006A21FE">
      <w:pPr>
        <w:rPr>
          <w:color w:val="168489"/>
        </w:rPr>
      </w:pPr>
      <w:r w:rsidRPr="006A21FE">
        <w:rPr>
          <w:color w:val="168489"/>
          <w:rtl/>
        </w:rPr>
        <w:t xml:space="preserve"> النقاط الختامية</w:t>
      </w:r>
    </w:p>
    <w:p w:rsidR="007C6591" w:rsidRPr="00F1502D" w:rsidRDefault="007C6591" w:rsidP="006A21FE">
      <w:r w:rsidRPr="00F1502D">
        <w:rPr>
          <w:rtl/>
        </w:rPr>
        <w:t>1. تعزيز أهمية التواصل الإيجابي:</w:t>
      </w:r>
      <w:r>
        <w:rPr>
          <w:rFonts w:hint="cs"/>
          <w:rtl/>
        </w:rPr>
        <w:t xml:space="preserve"> </w:t>
      </w:r>
      <w:r w:rsidRPr="00F1502D">
        <w:rPr>
          <w:rtl/>
        </w:rPr>
        <w:t xml:space="preserve">يُذكّر المدرب المشاركين أن استخدام الكلمات اللطيفة والداعمة يمكن أن يكون له تأثير كبير على معنويات الفريق وجودة العمل.  </w:t>
      </w:r>
    </w:p>
    <w:p w:rsidR="007C6591" w:rsidRPr="00F1502D" w:rsidRDefault="007C6591" w:rsidP="006A21FE">
      <w:r w:rsidRPr="00F1502D">
        <w:rPr>
          <w:rtl/>
        </w:rPr>
        <w:t>2. التطبيق العملي:</w:t>
      </w:r>
      <w:r>
        <w:rPr>
          <w:rFonts w:hint="cs"/>
          <w:rtl/>
        </w:rPr>
        <w:t xml:space="preserve"> </w:t>
      </w:r>
      <w:r w:rsidRPr="00F1502D">
        <w:rPr>
          <w:rtl/>
        </w:rPr>
        <w:t xml:space="preserve">يُشجع المشاركون على تطبيق مهارات التواصل الإيجابي في مواقفهم اليومية داخل العمل وخارجه.  </w:t>
      </w:r>
    </w:p>
    <w:p w:rsidR="007C6591" w:rsidRDefault="007C6591" w:rsidP="006A21FE">
      <w:pPr>
        <w:rPr>
          <w:rtl/>
        </w:rPr>
      </w:pPr>
      <w:r w:rsidRPr="00F1502D">
        <w:rPr>
          <w:rtl/>
        </w:rPr>
        <w:t>3. التأكيد على التكرار:</w:t>
      </w:r>
      <w:r>
        <w:rPr>
          <w:rFonts w:hint="cs"/>
          <w:rtl/>
        </w:rPr>
        <w:t xml:space="preserve"> </w:t>
      </w:r>
      <w:r w:rsidRPr="00F1502D">
        <w:rPr>
          <w:rtl/>
        </w:rPr>
        <w:t xml:space="preserve">مثل هذه التمارين يجب أن تُمارس بانتظام لتعزيز ثقافة التواصل الإيجابي في الفريق.  </w:t>
      </w:r>
    </w:p>
    <w:p w:rsidR="00691535" w:rsidRDefault="00691535" w:rsidP="006A21FE">
      <w:pPr>
        <w:rPr>
          <w:rtl/>
        </w:rPr>
      </w:pPr>
    </w:p>
    <w:p w:rsidR="007C12CD" w:rsidRDefault="007C12CD" w:rsidP="006A21FE"/>
    <w:p w:rsidR="006A21FE" w:rsidRDefault="006A21FE" w:rsidP="006A21FE"/>
    <w:p w:rsidR="00C0289F" w:rsidRDefault="006A21FE" w:rsidP="006A21FE">
      <w:pPr>
        <w:jc w:val="center"/>
        <w:rPr>
          <w:rtl/>
        </w:rPr>
      </w:pPr>
      <w:r w:rsidRPr="00717B5A">
        <w:rPr>
          <w:noProof/>
        </w:rPr>
        <w:drawing>
          <wp:inline distT="0" distB="0" distL="0" distR="0" wp14:anchorId="352FE2BA" wp14:editId="0919BD4F">
            <wp:extent cx="1501775" cy="1397000"/>
            <wp:effectExtent l="0" t="0" r="0" b="0"/>
            <wp:docPr id="1608692905" name="Picture 1608692905"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C0289F" w:rsidRDefault="00C0289F" w:rsidP="007C12CD">
      <w:pPr>
        <w:jc w:val="center"/>
        <w:rPr>
          <w:rtl/>
        </w:rPr>
      </w:pPr>
    </w:p>
    <w:p w:rsidR="009F34C6" w:rsidRDefault="009F34C6" w:rsidP="007C12CD">
      <w:pPr>
        <w:jc w:val="center"/>
        <w:rPr>
          <w:rtl/>
        </w:rPr>
      </w:pPr>
    </w:p>
    <w:p w:rsidR="00C0289F" w:rsidRDefault="00C0289F" w:rsidP="007C12CD">
      <w:pPr>
        <w:jc w:val="center"/>
        <w:rPr>
          <w:rtl/>
        </w:rPr>
      </w:pPr>
    </w:p>
    <w:p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78F07126" wp14:editId="3B31A4DC">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7A8E4EAE" wp14:editId="406D6358">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F8903CE" wp14:editId="0663D1B4">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1"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hint="cs"/>
                <w:color w:val="0D0D0D" w:themeColor="text1" w:themeTint="F2"/>
                <w:sz w:val="32"/>
                <w:szCs w:val="32"/>
                <w:rtl/>
                <w:lang w:bidi="ar-EG"/>
              </w:rPr>
              <w:t>مشاهدة فيديو تدريبي.</w:t>
            </w:r>
          </w:p>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أهمية التحفيز في تحسين الصحة النفسية والمهنية.  </w:t>
            </w:r>
          </w:p>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7C6591">
              <w:rPr>
                <w:rFonts w:ascii="Adobe Arabic" w:eastAsia="Calibri" w:hAnsi="Adobe Arabic" w:cs="Adobe Arabic"/>
                <w:color w:val="0D0D0D" w:themeColor="text1" w:themeTint="F2"/>
                <w:sz w:val="32"/>
                <w:szCs w:val="32"/>
                <w:rtl/>
                <w:lang w:bidi="ar-EG"/>
              </w:rPr>
              <w:t xml:space="preserve">استراتيجيات فعّالة لتحفيز الموظفين.  </w:t>
            </w:r>
          </w:p>
          <w:p w:rsidR="007C6591" w:rsidRPr="007C6591" w:rsidRDefault="007C6591" w:rsidP="007C6591">
            <w:pPr>
              <w:pStyle w:val="ListParagraph"/>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7C6591">
              <w:rPr>
                <w:rFonts w:ascii="Adobe Arabic" w:eastAsia="Calibri" w:hAnsi="Adobe Arabic" w:cs="Adobe Arabic"/>
                <w:color w:val="0D0D0D" w:themeColor="text1" w:themeTint="F2"/>
                <w:sz w:val="32"/>
                <w:szCs w:val="32"/>
                <w:rtl/>
                <w:lang w:bidi="ar-EG"/>
              </w:rPr>
              <w:t xml:space="preserve">كيفية قياس وتحسين الصحة النفسية بشكل مستمر.  </w:t>
            </w:r>
          </w:p>
          <w:p w:rsidR="00F01FA2" w:rsidRPr="007C6591" w:rsidRDefault="007C6591" w:rsidP="007C6591">
            <w:pPr>
              <w:pStyle w:val="ListParagraph"/>
              <w:numPr>
                <w:ilvl w:val="0"/>
                <w:numId w:val="8"/>
              </w:numPr>
              <w:spacing w:after="0" w:line="240" w:lineRule="auto"/>
              <w:jc w:val="lowKashida"/>
              <w:rPr>
                <w:rFonts w:ascii="Sakkal Majalla" w:hAnsi="Sakkal Majalla" w:cs="Sakkal Majalla"/>
                <w:sz w:val="32"/>
                <w:szCs w:val="32"/>
                <w:rtl/>
              </w:rPr>
            </w:pPr>
            <w:r w:rsidRPr="007C6591">
              <w:rPr>
                <w:rFonts w:ascii="Adobe Arabic" w:eastAsia="Calibri" w:hAnsi="Adobe Arabic" w:cs="Adobe Arabic" w:hint="cs"/>
                <w:color w:val="0D0D0D" w:themeColor="text1" w:themeTint="F2"/>
                <w:sz w:val="32"/>
                <w:szCs w:val="32"/>
                <w:rtl/>
                <w:lang w:bidi="ar-EG"/>
              </w:rPr>
              <w:t>الخاتمة.</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81568" behindDoc="0" locked="0" layoutInCell="1" allowOverlap="1" wp14:anchorId="3E708E07" wp14:editId="3E7E5240">
                <wp:simplePos x="0" y="0"/>
                <wp:positionH relativeFrom="column">
                  <wp:posOffset>130629</wp:posOffset>
                </wp:positionH>
                <wp:positionV relativeFrom="paragraph">
                  <wp:posOffset>-463138</wp:posOffset>
                </wp:positionV>
                <wp:extent cx="6352560" cy="727957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352560" cy="7279574"/>
                          <a:chOff x="0" y="0"/>
                          <a:chExt cx="6352560" cy="7279574"/>
                        </a:xfrm>
                      </wpg:grpSpPr>
                      <wpg:grpSp>
                        <wpg:cNvPr id="1462637122" name="Group 1462637122"/>
                        <wpg:cNvGrpSpPr/>
                        <wpg:grpSpPr>
                          <a:xfrm>
                            <a:off x="161925" y="2571750"/>
                            <a:ext cx="5425856" cy="4707824"/>
                            <a:chOff x="-2" y="0"/>
                            <a:chExt cx="5425928" cy="4708158"/>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9"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202"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203" w:history="1">
                                    <w:r w:rsidR="00F01FA2" w:rsidRPr="00AC742E">
                                      <w:rPr>
                                        <w:rStyle w:val="Hyperlink"/>
                                        <w:rFonts w:ascii="Adobe Arabic" w:eastAsia="GE Dinar One" w:hAnsi="Adobe Arabic" w:cs="Adobe Arabic" w:hint="cs"/>
                                        <w:b/>
                                        <w:bCs/>
                                        <w:kern w:val="24"/>
                                        <w:sz w:val="44"/>
                                        <w:szCs w:val="44"/>
                                        <w:rtl/>
                                        <w:lang w:bidi="ar-SY"/>
                                      </w:rPr>
                                      <w:t>محاور الجلسة</w:t>
                                    </w:r>
                                  </w:hyperlink>
                                  <w:bookmarkStart w:id="2" w:name="_GoBack"/>
                                  <w:bookmarkEnd w:id="2"/>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5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3102299" y="874163"/>
                              <a:ext cx="2323627" cy="3833995"/>
                            </a:xfrm>
                            <a:prstGeom prst="rect">
                              <a:avLst/>
                            </a:prstGeom>
                            <a:noFill/>
                            <a:ln w="6350">
                              <a:noFill/>
                            </a:ln>
                          </wps:spPr>
                          <wps:txbx>
                            <w:txbxContent>
                              <w:p w:rsidR="00854AF2" w:rsidRPr="002C04B9" w:rsidRDefault="00854AF2"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التعرّف على أبرز ال</w:t>
                                </w:r>
                                <w:r w:rsidRPr="007C6591">
                                  <w:rPr>
                                    <w:rFonts w:ascii="Adobe Arabic" w:eastAsia="GE Dinar One" w:hAnsi="Adobe Arabic" w:cs="Adobe Arabic"/>
                                    <w:color w:val="000000"/>
                                    <w:kern w:val="24"/>
                                    <w:sz w:val="36"/>
                                    <w:szCs w:val="36"/>
                                    <w:rtl/>
                                    <w:lang w:bidi="ar-SY"/>
                                  </w:rPr>
                                  <w:t xml:space="preserve">استراتيجيات </w:t>
                                </w:r>
                                <w:r w:rsidRPr="007C6591">
                                  <w:rPr>
                                    <w:rFonts w:ascii="Adobe Arabic" w:eastAsia="GE Dinar One" w:hAnsi="Adobe Arabic" w:cs="Adobe Arabic" w:hint="cs"/>
                                    <w:color w:val="000000"/>
                                    <w:kern w:val="24"/>
                                    <w:sz w:val="36"/>
                                    <w:szCs w:val="36"/>
                                    <w:rtl/>
                                    <w:lang w:bidi="ar-SY"/>
                                  </w:rPr>
                                  <w:t>ال</w:t>
                                </w:r>
                                <w:r w:rsidRPr="007C6591">
                                  <w:rPr>
                                    <w:rFonts w:ascii="Adobe Arabic" w:eastAsia="GE Dinar One" w:hAnsi="Adobe Arabic" w:cs="Adobe Arabic"/>
                                    <w:color w:val="000000"/>
                                    <w:kern w:val="24"/>
                                    <w:sz w:val="36"/>
                                    <w:szCs w:val="36"/>
                                    <w:rtl/>
                                    <w:lang w:bidi="ar-SY"/>
                                  </w:rPr>
                                  <w:t xml:space="preserve">فعّالة لتحفيز الموظفين.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F01FA2" w:rsidRPr="000F32C7" w:rsidRDefault="00F01FA2" w:rsidP="007C6591">
                                <w:pPr>
                                  <w:pStyle w:val="ListParagraph"/>
                                  <w:spacing w:line="276"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5" y="874355"/>
                              <a:ext cx="2216426" cy="3786299"/>
                            </a:xfrm>
                            <a:prstGeom prst="rect">
                              <a:avLst/>
                            </a:prstGeom>
                            <a:noFill/>
                            <a:ln w="6350">
                              <a:noFill/>
                            </a:ln>
                          </wps:spPr>
                          <wps:txbx>
                            <w:txbxContent>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استراتيجيات فعّالة لتحفيز الموظفين.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أفكار للتحفيز</w:t>
                                </w:r>
                                <w:r w:rsidRPr="007C6591">
                                  <w:rPr>
                                    <w:rFonts w:ascii="Adobe Arabic" w:eastAsia="GE Dinar One" w:hAnsi="Adobe Arabic" w:cs="Adobe Arabic" w:hint="cs"/>
                                    <w:color w:val="000000"/>
                                    <w:kern w:val="24"/>
                                    <w:sz w:val="36"/>
                                    <w:szCs w:val="36"/>
                                    <w:rtl/>
                                    <w:lang w:bidi="ar-SY"/>
                                  </w:rPr>
                                  <w:t>".</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تقييم الصحة النفسية</w:t>
                                </w:r>
                                <w:r w:rsidRPr="007C6591">
                                  <w:rPr>
                                    <w:rFonts w:ascii="Adobe Arabic" w:eastAsia="GE Dinar One" w:hAnsi="Adobe Arabic" w:cs="Adobe Arabic" w:hint="cs"/>
                                    <w:color w:val="000000"/>
                                    <w:kern w:val="24"/>
                                    <w:sz w:val="36"/>
                                    <w:szCs w:val="36"/>
                                    <w:rtl/>
                                    <w:lang w:bidi="ar-SY"/>
                                  </w:rPr>
                                  <w:t>".</w:t>
                                </w:r>
                                <w:r w:rsidRPr="007C6591">
                                  <w:rPr>
                                    <w:rFonts w:ascii="Adobe Arabic" w:eastAsia="GE Dinar One" w:hAnsi="Adobe Arabic" w:cs="Adobe Arabic"/>
                                    <w:color w:val="000000"/>
                                    <w:kern w:val="24"/>
                                    <w:sz w:val="36"/>
                                    <w:szCs w:val="36"/>
                                    <w:rtl/>
                                    <w:lang w:bidi="ar-SY"/>
                                  </w:rPr>
                                  <w:t xml:space="preserve"> </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17"/>
                            <a:chOff x="0" y="0"/>
                            <a:chExt cx="6352560" cy="2053917"/>
                          </a:xfrm>
                        </wpg:grpSpPr>
                        <pic:pic xmlns:pic="http://schemas.openxmlformats.org/drawingml/2006/picture">
                          <pic:nvPicPr>
                            <pic:cNvPr id="1462637135" name="Picture 1462637135" descr="Calendar "/>
                            <pic:cNvPicPr>
                              <a:picLocks noChangeAspect="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072207"/>
                              <a:ext cx="4567555" cy="981710"/>
                            </a:xfrm>
                            <a:prstGeom prst="rect">
                              <a:avLst/>
                            </a:prstGeom>
                            <a:noFill/>
                          </wps:spPr>
                          <wps:txbx>
                            <w:txbxContent>
                              <w:p w:rsidR="00F01FA2" w:rsidRPr="00F01FA2" w:rsidRDefault="007C6591" w:rsidP="00AC742E">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استراتيجيات تحفيز الموظفين وتعزيز الصحة النفسية</w:t>
                                </w:r>
                              </w:p>
                            </w:txbxContent>
                          </wps:txbx>
                          <wps:bodyPr wrap="square" rtlCol="0">
                            <a:spAutoFit/>
                          </wps:bodyPr>
                        </wps:wsp>
                      </wpg:grpSp>
                    </wpg:wgp>
                  </a:graphicData>
                </a:graphic>
                <wp14:sizeRelV relativeFrom="margin">
                  <wp14:pctHeight>0</wp14:pctHeight>
                </wp14:sizeRelV>
              </wp:anchor>
            </w:drawing>
          </mc:Choice>
          <mc:Fallback>
            <w:pict>
              <v:group id="Group 1462637121" o:spid="_x0000_s3512" style="position:absolute;left:0;text-align:left;margin-left:10.3pt;margin-top:-36.45pt;width:500.2pt;height:573.2pt;z-index:252781568;mso-position-horizontal-relative:text;mso-position-vertical-relative:text;mso-height-relative:margin" coordsize="63525,72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7OzuNBR0gAAAP90Uk5T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">
                <v:group id="Group 1462637122" o:spid="_x0000_s3513" style="position:absolute;left:1619;top:25717;width:54258;height:47078" coordorigin="" coordsize="54259,4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AZl/IAAAA&#10;4wAAAA8AAAAAAAAAAAAAAAAAqgIAAGRycy9kb3ducmV2LnhtbFBLBQYAAAAABAAEAPoAAACfAwAA&#10;AAA=&#10;">
                  <v:group id="Group 25" o:spid="_x0000_s3514"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DjMPEyQAA&#10;AOMAAAAPAAAAAAAAAAAAAAAAAKoCAABkcnMvZG93bnJldi54bWxQSwUGAAAAAAQABAD6AAAAoAMA&#10;AAAA&#10;">
                    <v:group id="Group 1462637124" o:spid="_x0000_s3515"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ZVuwyQAA&#10;AOMAAAAPAAAAAAAAAAAAAAAAAKoCAABkcnMvZG93bnJldi54bWxQSwUGAAAAAAQABAD6AAAAoAMA&#10;AAAA&#10;">
                      <v:oval id="Oval 1462637125" o:spid="_x0000_s3516"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CJ8cA&#10;AADjAAAADwAAAGRycy9kb3ducmV2LnhtbERPX2vCMBB/H+w7hBvsTVOrVumMIoJsDH3Qis9Hc2uL&#10;zaUkWa3ffhkM9ni//7faDKYVPTnfWFYwGScgiEurG64UXIr9aAnCB2SNrWVS8CAPm/Xz0wpzbe98&#10;ov4cKhFD2OeooA6hy6X0ZU0G/dh2xJH7ss5giKerpHZ4j+GmlWmSZNJgw7Ghxo52NZW387dRcDDT&#10;4trP3Pujuxyut09njvsiVer1Zdi+gQg0hH/xn/tDx/mzLM2mi0k6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AifHAAAA4wAAAA8AAAAAAAAAAAAAAAAAmAIAAGRy&#10;cy9kb3ducmV2LnhtbFBLBQYAAAAABAAEAPUAAACMAwAAAAA=&#10;" fillcolor="#168489" stroked="f" strokeweight="1pt">
                        <v:fill opacity="49087f"/>
                        <v:stroke joinstyle="miter"/>
                      </v:oval>
                      <v:shape id="Picture 1462637126" o:spid="_x0000_s3517"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cPiXIAAAA4wAAAA8AAABkcnMvZG93bnJldi54bWxET09rwjAUvw/2HcIbeJupnXRSjSLCYAdh&#10;2Hnx9miebbfmpTRZjH56Mxjs+H7/32oTTS8Cja6zrGA2zUAQ11Z33Cg4fr49L0A4j6yxt0wKruRg&#10;s358WGGp7YUPFCrfiBTCrkQFrfdDKaWrWzLopnYgTtzZjgZ9OsdG6hEvKdz0Ms+yQhrsODW0ONCu&#10;pfq7+jEKPgIeXVbN9S7uT3F7CF952N+UmjzF7RKEp+j/xX/ud53mz4u8eHmd5QX8/pQAkOs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nD4lyAAAAOMAAAAPAAAAAAAAAAAA&#10;AAAAAJ8CAABkcnMvZG93bnJldi54bWxQSwUGAAAAAAQABAD3AAAAlAMAAAAA&#10;">
                        <v:imagedata r:id="rId54" o:title="Target " gain="19661f" blacklevel="22938f"/>
                      </v:shape>
                    </v:group>
                    <v:shape id="TextBox 34" o:spid="_x0000_s3518"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stsYA&#10;AADjAAAADwAAAGRycy9kb3ducmV2LnhtbERPS0vDQBC+C/6HZQRvdpOoaYndluIDevDSGu9DdpoN&#10;ZmdDdmzSf+8Kgsf53rPezr5XZxpjF9hAvshAETfBdtwaqD/e7lagoiBb7AOTgQtF2G6ur9ZY2TDx&#10;gc5HaVUK4VihAScyVFrHxpHHuAgDceJOYfQo6RxbbUecUrjvdZFlpfbYcWpwONCzo+br+O0NiNhd&#10;fqlffdx/zu8vk8uaR6yNub2Zd0+ghGb5F/+59zbNfyiL8n6ZF0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TstsYAAADjAAAADwAAAAAAAAAAAAAAAACYAgAAZHJz&#10;L2Rvd25yZXYueG1sUEsFBgAAAAAEAAQA9QAAAIs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204" w:history="1">
                              <w:r w:rsidR="00F01FA2" w:rsidRPr="00AC742E">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3519"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NKFG1&#10;zAAAAOMAAAAPAAAAAAAAAAAAAAAAAKoCAABkcnMvZG93bnJldi54bWxQSwUGAAAAAAQABAD6AAAA&#10;owMAAAAA&#10;">
                    <v:oval id="Oval 1462637129" o:spid="_x0000_s3520"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IIscA&#10;AADjAAAADwAAAGRycy9kb3ducmV2LnhtbERPX2vCMBB/F/Ydwgl7m6lVulmNMgTZGO5hVnw+mrMt&#10;NpeSxFq//TIY+Hi//7faDKYVPTnfWFYwnSQgiEurG64UHIvdyxsIH5A1tpZJwZ08bNZPoxXm2t74&#10;h/pDqEQMYZ+jgjqELpfSlzUZ9BPbEUfubJ3BEE9XSe3wFsNNK9MkyaTBhmNDjR1tayovh6tRsDez&#10;4tTP3ce9O+5Ply9nvndFqtTzeHhfggg0hIf43/2p4/x5lmaz12m6gL+fIgB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sCCLHAAAA4wAAAA8AAAAAAAAAAAAAAAAAmAIAAGRy&#10;cy9kb3ducmV2LnhtbFBLBQYAAAAABAAEAPUAAACMAwAAAAA=&#10;" fillcolor="#168489" stroked="f" strokeweight="1pt">
                      <v:fill opacity="49087f"/>
                      <v:stroke joinstyle="miter"/>
                    </v:oval>
                    <v:shape id="TextBox 34" o:spid="_x0000_s3521"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iH8kA&#10;AADjAAAADwAAAGRycy9kb3ducmV2LnhtbESPQU/DMAyF70j7D5EncWNpNyhTWTZNA6QduDDK3Wq8&#10;pqJJqsZbu3+PD0gcbT+/977NbvKdutKQ2hgM5IsMFIU62jY0Bqqv94c1qMQYLHYxkIEbJdhtZ3cb&#10;LG0cwyddT9woMQmpRAOOuS+1TrUjj2kRewpyO8fBI8s4NNoOOIq57/QyywrtsQ2S4LCng6P653Tx&#10;BpjtPr9Vbz4dv6eP19Fl9RNWxtzPp/0LKKaJ/8V/30cr9R+LZbF6zldCIUy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STiH8kAAADjAAAADwAAAAAAAAAAAAAAAACYAgAA&#10;ZHJzL2Rvd25yZXYueG1sUEsFBgAAAAAEAAQA9QAAAI4DAAAAAA==&#10;" filled="f" stroked="f">
                      <v:textbox style="mso-fit-shape-to-text:t">
                        <w:txbxContent>
                          <w:p w:rsidR="00F01FA2" w:rsidRPr="00BC6FB1" w:rsidRDefault="00AC742E" w:rsidP="00AC742E">
                            <w:pPr>
                              <w:jc w:val="center"/>
                              <w:rPr>
                                <w:rFonts w:ascii="Adobe Arabic" w:eastAsia="GE Dinar One" w:hAnsi="Adobe Arabic" w:cs="Adobe Arabic"/>
                                <w:b/>
                                <w:bCs/>
                                <w:color w:val="000000"/>
                                <w:kern w:val="24"/>
                                <w:sz w:val="44"/>
                                <w:szCs w:val="44"/>
                                <w:lang w:bidi="ar-SY"/>
                              </w:rPr>
                            </w:pPr>
                            <w:hyperlink r:id="rId205" w:history="1">
                              <w:r w:rsidR="00F01FA2" w:rsidRPr="00AC742E">
                                <w:rPr>
                                  <w:rStyle w:val="Hyperlink"/>
                                  <w:rFonts w:ascii="Adobe Arabic" w:eastAsia="GE Dinar One" w:hAnsi="Adobe Arabic" w:cs="Adobe Arabic" w:hint="cs"/>
                                  <w:b/>
                                  <w:bCs/>
                                  <w:kern w:val="24"/>
                                  <w:sz w:val="44"/>
                                  <w:szCs w:val="44"/>
                                  <w:rtl/>
                                  <w:lang w:bidi="ar-SY"/>
                                </w:rPr>
                                <w:t>محاور الجلسة</w:t>
                              </w:r>
                            </w:hyperlink>
                            <w:bookmarkStart w:id="3" w:name="_GoBack"/>
                            <w:bookmarkEnd w:id="3"/>
                          </w:p>
                        </w:txbxContent>
                      </v:textbox>
                    </v:shape>
                    <v:shape id="Picture 1462637131" o:spid="_x0000_s3522"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8gi/JAAAA4wAAAA8AAABkcnMvZG93bnJldi54bWxET81qwkAQvhd8h2UEL0U30RIldZVSqJVi&#10;D0a9D9kxSc3OptmNxrfvFgo9zvc/y3VvanGl1lWWFcSTCARxbnXFhYLj4W28AOE8ssbaMim4k4P1&#10;avCwxFTbG+/pmvlChBB2KSoovW9SKV1ekkE3sQ1x4M62NejD2RZSt3gL4aaW0yhKpMGKQ0OJDb2W&#10;lF+yzijwH9nufs4et1+bLpp/f566d76QUqNh//IMwlPv/8V/7q0O85+SaTKbx7MYfn8KAMjV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fyCL8kAAADjAAAADwAAAAAAAAAA&#10;AAAAAACfAgAAZHJzL2Rvd25yZXYueG1sUEsFBgAAAAAEAAQA9wAAAJUDAAAAAA==&#10;">
                      <v:imagedata r:id="rId57" o:title="Note " gain="19661f" blacklevel="22938f"/>
                    </v:shape>
                  </v:group>
                  <v:shape id="Text Box 1462637132" o:spid="_x0000_s3523" type="#_x0000_t202" style="position:absolute;left:31022;top:8741;width:23237;height:38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0lMkA&#10;AADjAAAADwAAAGRycy9kb3ducmV2LnhtbERPS2vCQBC+F/wPyxS81Y2xjRJdRQLSUurBx8XbmB2T&#10;0OxszK6a9td3C4LH+d4zW3SmFldqXWVZwXAQgSDOra64ULDfrV4mIJxH1lhbJgU/5GAx7z3NMNX2&#10;xhu6bn0hQgi7FBWU3jeplC4vyaAb2IY4cCfbGvThbAupW7yFcFPLOIoSabDi0FBiQ1lJ+ff2YhR8&#10;Zqs1bo6xmfzW2fvXadmc94c3pfrP3XIKwlPnH+K7+0OH+a9JnIzGw1EM/z8FAOT8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E0lMkAAADjAAAADwAAAAAAAAAAAAAAAACYAgAA&#10;ZHJzL2Rvd25yZXYueG1sUEsFBgAAAAAEAAQA9QAAAI4DAAAAAA==&#10;" filled="f" stroked="f" strokeweight=".5pt">
                    <v:textbox>
                      <w:txbxContent>
                        <w:p w:rsidR="00854AF2" w:rsidRPr="002C04B9" w:rsidRDefault="00854AF2" w:rsidP="007C6591">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توضيح </w:t>
                          </w: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التعرّف على أبرز ال</w:t>
                          </w:r>
                          <w:r w:rsidRPr="007C6591">
                            <w:rPr>
                              <w:rFonts w:ascii="Adobe Arabic" w:eastAsia="GE Dinar One" w:hAnsi="Adobe Arabic" w:cs="Adobe Arabic"/>
                              <w:color w:val="000000"/>
                              <w:kern w:val="24"/>
                              <w:sz w:val="36"/>
                              <w:szCs w:val="36"/>
                              <w:rtl/>
                              <w:lang w:bidi="ar-SY"/>
                            </w:rPr>
                            <w:t xml:space="preserve">استراتيجيات </w:t>
                          </w:r>
                          <w:r w:rsidRPr="007C6591">
                            <w:rPr>
                              <w:rFonts w:ascii="Adobe Arabic" w:eastAsia="GE Dinar One" w:hAnsi="Adobe Arabic" w:cs="Adobe Arabic" w:hint="cs"/>
                              <w:color w:val="000000"/>
                              <w:kern w:val="24"/>
                              <w:sz w:val="36"/>
                              <w:szCs w:val="36"/>
                              <w:rtl/>
                              <w:lang w:bidi="ar-SY"/>
                            </w:rPr>
                            <w:t>ال</w:t>
                          </w:r>
                          <w:r w:rsidRPr="007C6591">
                            <w:rPr>
                              <w:rFonts w:ascii="Adobe Arabic" w:eastAsia="GE Dinar One" w:hAnsi="Adobe Arabic" w:cs="Adobe Arabic"/>
                              <w:color w:val="000000"/>
                              <w:kern w:val="24"/>
                              <w:sz w:val="36"/>
                              <w:szCs w:val="36"/>
                              <w:rtl/>
                              <w:lang w:bidi="ar-SY"/>
                            </w:rPr>
                            <w:t xml:space="preserve">فعّالة لتحفيز الموظفين.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 xml:space="preserve">مناقشة </w:t>
                          </w: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F01FA2" w:rsidRPr="000F32C7" w:rsidRDefault="00F01FA2" w:rsidP="007C6591">
                          <w:pPr>
                            <w:pStyle w:val="ListParagraph"/>
                            <w:spacing w:line="276" w:lineRule="auto"/>
                            <w:ind w:left="576"/>
                            <w:rPr>
                              <w:rFonts w:ascii="Adobe Arabic" w:eastAsia="GE Dinar One" w:hAnsi="Adobe Arabic" w:cs="Adobe Arabic"/>
                              <w:color w:val="000000"/>
                              <w:kern w:val="24"/>
                              <w:sz w:val="36"/>
                              <w:szCs w:val="36"/>
                              <w:lang w:bidi="ar-SY"/>
                            </w:rPr>
                          </w:pPr>
                        </w:p>
                      </w:txbxContent>
                    </v:textbox>
                  </v:shape>
                  <v:shape id="Text Box 1462637133" o:spid="_x0000_s3524" type="#_x0000_t202" style="position:absolute;left:396;top:8743;width:22164;height:37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2RD8oA&#10;AADjAAAADwAAAGRycy9kb3ducmV2LnhtbERPzWrCQBC+F/oOyxS81Y2JjRJdRQLSIu1B68XbmB2T&#10;0Oxsml01+vTdQqHH+f5nvuxNIy7UudqygtEwAkFcWF1zqWD/uX6egnAeWWNjmRTcyMFy8fgwx0zb&#10;K2/psvOlCCHsMlRQed9mUrqiIoNuaFviwJ1sZ9CHsyul7vAawk0j4yhKpcGaQ0OFLeUVFV+7s1Gw&#10;ydcfuD3GZnpv8tf306r93h9elBo89asZCE+9/xf/ud90mD9O4zSZjJIEfn8KAM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BNkQ/KAAAA4wAAAA8AAAAAAAAAAAAAAAAAmAIA&#10;AGRycy9kb3ducmV2LnhtbFBLBQYAAAAABAAEAPUAAACPAwAAAAA=&#10;" filled="f" stroked="f" strokeweight=".5pt">
                    <v:textbox>
                      <w:txbxContent>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hint="cs"/>
                              <w:color w:val="000000"/>
                              <w:kern w:val="24"/>
                              <w:sz w:val="36"/>
                              <w:szCs w:val="36"/>
                              <w:rtl/>
                              <w:lang w:bidi="ar-SY"/>
                            </w:rPr>
                            <w:t>مشاهدة فيديو تدريبي.</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أهمية التحفيز في تحسين الصحة النفسية والمهنية.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استراتيجيات فعّالة لتحفيز الموظفين.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color w:val="000000"/>
                              <w:kern w:val="24"/>
                              <w:sz w:val="36"/>
                              <w:szCs w:val="36"/>
                              <w:rtl/>
                              <w:lang w:bidi="ar-SY"/>
                            </w:rPr>
                            <w:t xml:space="preserve">كيفية قياس وتحسين الصحة النفسية بشكل مستمر.  </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تمرين</w:t>
                          </w:r>
                          <w:r w:rsidRPr="007C6591">
                            <w:rPr>
                              <w:rFonts w:ascii="Adobe Arabic" w:eastAsia="GE Dinar One" w:hAnsi="Adobe Arabic" w:cs="Adobe Arabic" w:hint="cs"/>
                              <w:color w:val="000000"/>
                              <w:kern w:val="24"/>
                              <w:sz w:val="36"/>
                              <w:szCs w:val="36"/>
                              <w:rtl/>
                              <w:lang w:bidi="ar-SY"/>
                            </w:rPr>
                            <w:t xml:space="preserve"> "</w:t>
                          </w:r>
                          <w:r w:rsidRPr="007C6591">
                            <w:rPr>
                              <w:rFonts w:ascii="Adobe Arabic" w:eastAsia="GE Dinar One" w:hAnsi="Adobe Arabic" w:cs="Adobe Arabic"/>
                              <w:color w:val="000000"/>
                              <w:kern w:val="24"/>
                              <w:sz w:val="36"/>
                              <w:szCs w:val="36"/>
                              <w:rtl/>
                              <w:lang w:bidi="ar-SY"/>
                            </w:rPr>
                            <w:t>أفكار للتحفيز</w:t>
                          </w:r>
                          <w:r w:rsidRPr="007C6591">
                            <w:rPr>
                              <w:rFonts w:ascii="Adobe Arabic" w:eastAsia="GE Dinar One" w:hAnsi="Adobe Arabic" w:cs="Adobe Arabic" w:hint="cs"/>
                              <w:color w:val="000000"/>
                              <w:kern w:val="24"/>
                              <w:sz w:val="36"/>
                              <w:szCs w:val="36"/>
                              <w:rtl/>
                              <w:lang w:bidi="ar-SY"/>
                            </w:rPr>
                            <w:t>".</w:t>
                          </w:r>
                        </w:p>
                        <w:p w:rsidR="007C6591"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7C6591">
                            <w:rPr>
                              <w:rFonts w:ascii="Adobe Arabic" w:eastAsia="GE Dinar One" w:hAnsi="Adobe Arabic" w:cs="Adobe Arabic"/>
                              <w:color w:val="000000"/>
                              <w:kern w:val="24"/>
                              <w:sz w:val="36"/>
                              <w:szCs w:val="36"/>
                              <w:rtl/>
                              <w:lang w:bidi="ar-SY"/>
                            </w:rPr>
                            <w:t>نشاط</w:t>
                          </w:r>
                          <w:r w:rsidRPr="007C6591">
                            <w:rPr>
                              <w:rFonts w:ascii="Adobe Arabic" w:eastAsia="GE Dinar One" w:hAnsi="Adobe Arabic" w:cs="Adobe Arabic" w:hint="cs"/>
                              <w:color w:val="000000"/>
                              <w:kern w:val="24"/>
                              <w:sz w:val="36"/>
                              <w:szCs w:val="36"/>
                              <w:rtl/>
                              <w:lang w:bidi="ar-SY"/>
                            </w:rPr>
                            <w:t xml:space="preserve"> تدريبي "</w:t>
                          </w:r>
                          <w:r w:rsidRPr="007C6591">
                            <w:rPr>
                              <w:rFonts w:ascii="Adobe Arabic" w:eastAsia="GE Dinar One" w:hAnsi="Adobe Arabic" w:cs="Adobe Arabic"/>
                              <w:color w:val="000000"/>
                              <w:kern w:val="24"/>
                              <w:sz w:val="36"/>
                              <w:szCs w:val="36"/>
                              <w:rtl/>
                              <w:lang w:bidi="ar-SY"/>
                            </w:rPr>
                            <w:t>تقييم الصحة النفسية</w:t>
                          </w:r>
                          <w:r w:rsidRPr="007C6591">
                            <w:rPr>
                              <w:rFonts w:ascii="Adobe Arabic" w:eastAsia="GE Dinar One" w:hAnsi="Adobe Arabic" w:cs="Adobe Arabic" w:hint="cs"/>
                              <w:color w:val="000000"/>
                              <w:kern w:val="24"/>
                              <w:sz w:val="36"/>
                              <w:szCs w:val="36"/>
                              <w:rtl/>
                              <w:lang w:bidi="ar-SY"/>
                            </w:rPr>
                            <w:t>".</w:t>
                          </w:r>
                          <w:r w:rsidRPr="007C6591">
                            <w:rPr>
                              <w:rFonts w:ascii="Adobe Arabic" w:eastAsia="GE Dinar One" w:hAnsi="Adobe Arabic" w:cs="Adobe Arabic"/>
                              <w:color w:val="000000"/>
                              <w:kern w:val="24"/>
                              <w:sz w:val="36"/>
                              <w:szCs w:val="36"/>
                              <w:rtl/>
                              <w:lang w:bidi="ar-SY"/>
                            </w:rPr>
                            <w:t xml:space="preserve"> </w:t>
                          </w:r>
                        </w:p>
                        <w:p w:rsidR="00F01FA2" w:rsidRPr="007C6591" w:rsidRDefault="007C6591" w:rsidP="007C6591">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7C6591">
                            <w:rPr>
                              <w:rFonts w:ascii="Adobe Arabic" w:eastAsia="GE Dinar One" w:hAnsi="Adobe Arabic" w:cs="Adobe Arabic" w:hint="cs"/>
                              <w:color w:val="000000"/>
                              <w:kern w:val="24"/>
                              <w:sz w:val="36"/>
                              <w:szCs w:val="36"/>
                              <w:rtl/>
                              <w:lang w:bidi="ar-SY"/>
                            </w:rPr>
                            <w:t>الخاتمة.</w:t>
                          </w:r>
                        </w:p>
                      </w:txbxContent>
                    </v:textbox>
                  </v:shape>
                </v:group>
                <v:group id="Group 1462637134" o:spid="_x0000_s3525" style="position:absolute;width:63525;height:20539" coordsize="63525,20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JvM1tyQAA&#10;AOMAAAAPAAAAAAAAAAAAAAAAAKoCAABkcnMvZG93bnJldi54bWxQSwUGAAAAAAQABAD6AAAAoAMA&#10;AAAA&#10;">
                  <v:shape id="Picture 1462637135" o:spid="_x0000_s3526"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w087IAAAA4wAAAA8AAABkcnMvZG93bnJldi54bWxET19LwzAQfxf2HcINfHPpVq2jLhujIBOF&#10;waovvh3NmZY1l5LErn57Iwh7vN//2+wm24uRfOgcK1guMhDEjdMdGwUf7893axAhImvsHZOCHwqw&#10;285uNlhqd+ETjXU0IoVwKFFBG+NQShmaliyGhRuIE/flvMWYTm+k9nhJ4baXqywrpMWOU0OLA1Ut&#10;Nef62yrIXw/yaMb158G9mZOvQ1W7Y6XU7XzaP4GINMWr+N/9otP8+2JV5I/L/AH+fkoAyO0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MNPOyAAAAOMAAAAPAAAAAAAAAAAA&#10;AAAAAJ8CAABkcnMvZG93bnJldi54bWxQSwUGAAAAAAQABAD3AAAAlAMAAAAA&#10;">
                    <v:imagedata r:id="rId58" o:title="Calendar " gain="19661f" blacklevel="22938f"/>
                    <v:path arrowok="t"/>
                  </v:shape>
                  <v:shape id="TextBox 34" o:spid="_x0000_s3527" type="#_x0000_t202" style="position:absolute;left:52203;top:10721;width:11322;height:9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Hf8MYA&#10;AADjAAAADwAAAGRycy9kb3ducmV2LnhtbERPS0vDQBC+C/6HZQre7CatphK7LcUH9OClbbwP2TEb&#10;mp0N2bFJ/70rCB7ne896O/lOXWiIbWAD+TwDRVwH23JjoDq93z+BioJssQtMBq4UYbu5vVljacPI&#10;B7ocpVEphGOJBpxIX2oda0ce4zz0xIn7CoNHSefQaDvgmMJ9pxdZVmiPLacGhz29OKrPx29vQMTu&#10;8mv15uP+c/p4HV1WP2JlzN1s2j2DEprkX/zn3ts0/6FYFMtVvizg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Hf8MYAAADjAAAADwAAAAAAAAAAAAAAAACYAgAAZHJz&#10;L2Rvd25yZXYueG1sUEsFBgAAAAAEAAQA9QAAAIsDA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3528"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6a8YA&#10;AADjAAAADwAAAGRycy9kb3ducmV2LnhtbERPS0vDQBC+C/6HZQre7CatphK7LcUH9ODFGu9DdsyG&#10;ZmdDdmzSf+8KhR7ne896O/lOnWiIbWAD+TwDRVwH23JjoPp6v38CFQXZYheYDJwpwnZze7PG0oaR&#10;P+l0kEalEI4lGnAifal1rB15jPPQEyfuJwweJZ1Do+2AYwr3nV5kWaE9tpwaHPb04qg+Hn69ARG7&#10;y8/Vm4/77+njdXRZ/YiVMXezafcMSmiSq/ji3ts0/6FYFMtVvlzB/08JA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16a8YAAADjAAAADwAAAAAAAAAAAAAAAACYAgAAZHJz&#10;L2Rvd25yZXYueG1sUEsFBgAAAAAEAAQA9QAAAIsDAAAAAA==&#10;" filled="f" stroked="f">
                    <v:textbox style="mso-fit-shape-to-text:t">
                      <w:txbxContent>
                        <w:p w:rsidR="00F01FA2" w:rsidRPr="00F01FA2" w:rsidRDefault="00F01FA2" w:rsidP="00AC742E">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3529" type="#_x0000_t202" style="position:absolute;top:10722;width:45675;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uGckA&#10;AADjAAAADwAAAGRycy9kb3ducmV2LnhtbESPQU/DMAyF70j7D5EncWNpNyhTWTZNA6QduDDK3Wq8&#10;pqJJqsZbu3+PD0gc7ff83ufNbvKdutKQ2hgM5IsMFIU62jY0Bqqv94c1qMQYLHYxkIEbJdhtZ3cb&#10;LG0cwyddT9woCQmpRAOOuS+1TrUjj2kRewqinePgkWUcGm0HHCXcd3qZZYX22AZpcNjTwVH9c7p4&#10;A8x2n9+qN5+O39PH6+iy+gkrY+7n0/4FFNPE/+a/66MV/MdiWaye85VAy0+yAL3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1LuGckAAADjAAAADwAAAAAAAAAAAAAAAACYAgAA&#10;ZHJzL2Rvd25yZXYueG1sUEsFBgAAAAAEAAQA9QAAAI4DAAAAAA==&#10;" filled="f" stroked="f">
                    <v:textbox style="mso-fit-shape-to-text:t">
                      <w:txbxContent>
                        <w:p w:rsidR="00F01FA2" w:rsidRPr="00F01FA2" w:rsidRDefault="007C6591" w:rsidP="00AC742E">
                          <w:pPr>
                            <w:jc w:val="center"/>
                            <w:rPr>
                              <w:rFonts w:ascii="Adobe Arabic" w:eastAsia="GE Dinar One" w:hAnsi="Adobe Arabic" w:cs="Adobe Arabic"/>
                              <w:b/>
                              <w:bCs/>
                              <w:kern w:val="24"/>
                              <w:sz w:val="56"/>
                              <w:szCs w:val="56"/>
                              <w:lang w:bidi="ar-SY"/>
                            </w:rPr>
                          </w:pPr>
                          <w:r w:rsidRPr="007C6591">
                            <w:rPr>
                              <w:rFonts w:ascii="Adobe Arabic" w:eastAsia="GE Dinar One" w:hAnsi="Adobe Arabic" w:cs="Adobe Arabic"/>
                              <w:b/>
                              <w:bCs/>
                              <w:kern w:val="24"/>
                              <w:sz w:val="56"/>
                              <w:szCs w:val="56"/>
                              <w:rtl/>
                              <w:lang w:bidi="ar-SY"/>
                            </w:rPr>
                            <w:t>استراتيجيات تحفيز الموظفين وتعزيز الصحة النفسية</w:t>
                          </w:r>
                        </w:p>
                      </w:txbxContent>
                    </v:textbox>
                  </v:shape>
                </v:group>
              </v:group>
            </w:pict>
          </mc:Fallback>
        </mc:AlternateContent>
      </w:r>
    </w:p>
    <w:p w:rsidR="007C12CD" w:rsidRPr="007C12CD" w:rsidRDefault="007C12CD" w:rsidP="007C12CD">
      <w:pPr>
        <w:rPr>
          <w:rFonts w:ascii="Sakkal Majalla" w:hAnsi="Sakkal Majalla"/>
          <w:color w:val="002060"/>
          <w:sz w:val="30"/>
          <w:rtl/>
          <w:lang w:bidi="ar-EG"/>
        </w:rPr>
      </w:pPr>
    </w:p>
    <w:p w:rsidR="00132C0A" w:rsidRDefault="00132C0A" w:rsidP="006C52FE">
      <w:pPr>
        <w:rPr>
          <w:rtl/>
          <w:lang w:bidi="ar-EG"/>
        </w:rPr>
      </w:pPr>
    </w:p>
    <w:p w:rsidR="00691535" w:rsidRDefault="00691535" w:rsidP="00152BBE">
      <w:pPr>
        <w:bidi w:val="0"/>
        <w:rPr>
          <w:rFonts w:asciiTheme="majorBidi" w:hAnsiTheme="majorBidi" w:cstheme="majorBidi"/>
          <w:szCs w:val="28"/>
          <w:lang w:bidi="ar-SY"/>
        </w:rPr>
      </w:pPr>
    </w:p>
    <w:p w:rsidR="00691535" w:rsidRDefault="00691535" w:rsidP="00691535">
      <w:pPr>
        <w:spacing w:line="240" w:lineRule="auto"/>
        <w:jc w:val="center"/>
        <w:rPr>
          <w:rFonts w:cs="PT Bold Heading"/>
          <w:sz w:val="52"/>
          <w:szCs w:val="56"/>
          <w:rtl/>
          <w:lang w:bidi="ar-SY"/>
        </w:rPr>
      </w:pPr>
    </w:p>
    <w:p w:rsidR="00691535" w:rsidRPr="00EB7D48" w:rsidRDefault="00691535" w:rsidP="000F1708">
      <w:pPr>
        <w:spacing w:line="240" w:lineRule="auto"/>
        <w:rPr>
          <w:rFonts w:ascii="Adobe Arabic" w:hAnsi="Adobe Arabic" w:cs="Adobe Arabic"/>
          <w:b/>
          <w:bCs/>
          <w:color w:val="002060"/>
          <w:sz w:val="48"/>
          <w:szCs w:val="36"/>
          <w:rtl/>
          <w:lang w:bidi="ar-EG"/>
        </w:rPr>
      </w:pPr>
    </w:p>
    <w:p w:rsidR="00691535" w:rsidRDefault="00691535" w:rsidP="00691535">
      <w:pPr>
        <w:pStyle w:val="ListParagraph"/>
        <w:spacing w:line="256" w:lineRule="auto"/>
        <w:rPr>
          <w:rFonts w:ascii="Adobe Arabic" w:hAnsi="Adobe Arabic" w:cs="Adobe Arabic"/>
          <w:b/>
          <w:bCs/>
          <w:color w:val="002060"/>
          <w:sz w:val="48"/>
          <w:szCs w:val="36"/>
          <w:rtl/>
          <w:lang w:bidi="ar-SY"/>
        </w:rPr>
      </w:pPr>
    </w:p>
    <w:p w:rsidR="00F04847" w:rsidRDefault="00F04847" w:rsidP="00F04847">
      <w:pPr>
        <w:pStyle w:val="ListParagraph"/>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rsidR="00691535" w:rsidRDefault="00691535" w:rsidP="00F04847">
      <w:pPr>
        <w:pStyle w:val="ListParagraph"/>
        <w:tabs>
          <w:tab w:val="left" w:pos="5578"/>
        </w:tabs>
        <w:spacing w:after="0" w:line="276" w:lineRule="auto"/>
        <w:rPr>
          <w:rFonts w:ascii="Adobe Arabic" w:hAnsi="Adobe Arabic" w:cs="Adobe Arabic"/>
          <w:b/>
          <w:bCs/>
          <w:color w:val="002060"/>
          <w:sz w:val="48"/>
          <w:szCs w:val="36"/>
          <w:rtl/>
          <w:lang w:bidi="ar-SY"/>
        </w:rPr>
      </w:pPr>
    </w:p>
    <w:p w:rsidR="00691535" w:rsidRDefault="00691535" w:rsidP="00691535">
      <w:pPr>
        <w:pStyle w:val="ListParagraph"/>
        <w:spacing w:line="360" w:lineRule="auto"/>
        <w:rPr>
          <w:rFonts w:ascii="Adobe Arabic" w:hAnsi="Adobe Arabic" w:cs="Adobe Arabic"/>
          <w:b/>
          <w:bCs/>
          <w:color w:val="002060"/>
          <w:sz w:val="48"/>
          <w:szCs w:val="36"/>
          <w:rtl/>
        </w:rPr>
      </w:pPr>
    </w:p>
    <w:p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rsidR="00247375" w:rsidRDefault="007C6591" w:rsidP="00247375">
      <w:pPr>
        <w:bidi w:val="0"/>
        <w:rPr>
          <w:rFonts w:ascii="Sakkal Majalla" w:hAnsi="Sakkal Majalla"/>
          <w:color w:val="002060"/>
          <w:sz w:val="34"/>
          <w:lang w:bidi="ar-SY"/>
        </w:rPr>
      </w:pPr>
      <w:r>
        <w:rPr>
          <w:noProof/>
        </w:rPr>
        <w:lastRenderedPageBreak/>
        <w:drawing>
          <wp:anchor distT="0" distB="0" distL="114300" distR="114300" simplePos="0" relativeHeight="252810240" behindDoc="0" locked="0" layoutInCell="1" allowOverlap="1" wp14:anchorId="183E6FD8" wp14:editId="2DC40CED">
            <wp:simplePos x="0" y="0"/>
            <wp:positionH relativeFrom="column">
              <wp:posOffset>3859291</wp:posOffset>
            </wp:positionH>
            <wp:positionV relativeFrom="paragraph">
              <wp:posOffset>58890</wp:posOffset>
            </wp:positionV>
            <wp:extent cx="1313889" cy="1313889"/>
            <wp:effectExtent l="0" t="0" r="635" b="635"/>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313889" cy="131388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7375" w:rsidRPr="00F01FA2">
        <w:rPr>
          <w:rFonts w:ascii="Sakkal Majalla" w:hAnsi="Sakkal Majalla"/>
          <w:noProof/>
          <w:color w:val="002060"/>
          <w:sz w:val="34"/>
        </w:rPr>
        <mc:AlternateContent>
          <mc:Choice Requires="wpg">
            <w:drawing>
              <wp:inline distT="0" distB="0" distL="0" distR="0" wp14:anchorId="022BFDC5" wp14:editId="6CB3105B">
                <wp:extent cx="5239055" cy="1388331"/>
                <wp:effectExtent l="19050" t="19050" r="19050" b="21590"/>
                <wp:docPr id="145"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46" name="Rectangle 146"/>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7" name="TextBox 36"/>
                        <wps:cNvSpPr txBox="1"/>
                        <wps:spPr>
                          <a:xfrm>
                            <a:off x="1305515" y="316344"/>
                            <a:ext cx="4178935" cy="377825"/>
                          </a:xfrm>
                          <a:prstGeom prst="rect">
                            <a:avLst/>
                          </a:prstGeom>
                          <a:grpFill/>
                        </wps:spPr>
                        <wps:txbx>
                          <w:txbxContent>
                            <w:p w:rsidR="007C6591" w:rsidRPr="007C6591" w:rsidRDefault="007C6591"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كيف يمكننا تحفيز الموظفين؟</w:t>
                              </w:r>
                            </w:p>
                            <w:p w:rsidR="00247375" w:rsidRDefault="00247375" w:rsidP="00247375">
                              <w:pPr>
                                <w:jc w:val="center"/>
                                <w:rPr>
                                  <w:rFonts w:ascii="Adobe Arabic" w:eastAsia="Calibri" w:hAnsi="Adobe Arabic" w:cs="Adobe Arabic"/>
                                  <w:b/>
                                  <w:bCs/>
                                  <w:color w:val="168489"/>
                                  <w:kern w:val="24"/>
                                  <w:sz w:val="36"/>
                                  <w:szCs w:val="36"/>
                                  <w:lang w:bidi="ar-SY"/>
                                </w:rPr>
                              </w:pPr>
                            </w:p>
                          </w:txbxContent>
                        </wps:txbx>
                        <wps:bodyPr wrap="square">
                          <a:noAutofit/>
                        </wps:bodyPr>
                      </wps:wsp>
                      <wps:wsp>
                        <wps:cNvPr id="148" name="TextBox 38"/>
                        <wps:cNvSpPr txBox="1"/>
                        <wps:spPr>
                          <a:xfrm>
                            <a:off x="973811" y="817161"/>
                            <a:ext cx="4833288" cy="417195"/>
                          </a:xfrm>
                          <a:prstGeom prst="rect">
                            <a:avLst/>
                          </a:prstGeom>
                          <a:grpFill/>
                        </wps:spPr>
                        <wps:txbx>
                          <w:txbxContent>
                            <w:p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247375" w:rsidRDefault="00247375" w:rsidP="00247375">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22BFDC5" id="_x0000_s3530"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">
                <v:rect id="Rectangle 146" o:spid="_x0000_s3531"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" filled="f" strokecolor="#168489" strokeweight="2.25pt"/>
                <v:shape id="TextBox 36" o:spid="_x0000_s3532" type="#_x0000_t202" style="position:absolute;left:13055;top:3163;width:4178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" filled="f" stroked="f">
                  <v:textbox>
                    <w:txbxContent>
                      <w:p w14:paraId="1CFFC7AE" w14:textId="77777777" w:rsidR="007C6591" w:rsidRPr="007C6591" w:rsidRDefault="007C6591" w:rsidP="007C6591">
                        <w:pPr>
                          <w:jc w:val="center"/>
                          <w:rPr>
                            <w:rFonts w:ascii="Adobe Arabic" w:eastAsia="Calibri" w:hAnsi="Adobe Arabic" w:cs="Adobe Arabic"/>
                            <w:b/>
                            <w:bCs/>
                            <w:color w:val="168489"/>
                            <w:kern w:val="24"/>
                            <w:sz w:val="36"/>
                            <w:szCs w:val="36"/>
                            <w:rtl/>
                            <w:lang w:bidi="ar-SY"/>
                          </w:rPr>
                        </w:pPr>
                        <w:r w:rsidRPr="007C6591">
                          <w:rPr>
                            <w:rFonts w:ascii="Adobe Arabic" w:eastAsia="Calibri" w:hAnsi="Adobe Arabic" w:cs="Adobe Arabic" w:hint="cs"/>
                            <w:b/>
                            <w:bCs/>
                            <w:color w:val="168489"/>
                            <w:kern w:val="24"/>
                            <w:sz w:val="36"/>
                            <w:szCs w:val="36"/>
                            <w:rtl/>
                            <w:lang w:bidi="ar-SY"/>
                          </w:rPr>
                          <w:t>كيف يمكننا تحفيز الموظفين؟</w:t>
                        </w:r>
                      </w:p>
                      <w:p w14:paraId="73A85723" w14:textId="6086588B" w:rsidR="00247375" w:rsidRDefault="00247375" w:rsidP="00247375">
                        <w:pPr>
                          <w:jc w:val="center"/>
                          <w:rPr>
                            <w:rFonts w:ascii="Adobe Arabic" w:eastAsia="Calibri" w:hAnsi="Adobe Arabic" w:cs="Adobe Arabic"/>
                            <w:b/>
                            <w:bCs/>
                            <w:color w:val="168489"/>
                            <w:kern w:val="24"/>
                            <w:sz w:val="36"/>
                            <w:szCs w:val="36"/>
                            <w:lang w:bidi="ar-SY"/>
                          </w:rPr>
                        </w:pPr>
                      </w:p>
                    </w:txbxContent>
                  </v:textbox>
                </v:shape>
                <v:shape id="TextBox 38" o:spid="_x0000_s3533"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22C88806" w14:textId="77777777" w:rsidR="00247375" w:rsidRPr="00854AF2" w:rsidRDefault="00247375" w:rsidP="00247375">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021700AF" w14:textId="77777777" w:rsidR="00247375" w:rsidRDefault="00247375" w:rsidP="00247375">
                        <w:pPr>
                          <w:jc w:val="center"/>
                          <w:rPr>
                            <w:rFonts w:ascii="Sakkal Majalla" w:eastAsia="Calibri" w:hAnsi="Sakkal Majalla"/>
                            <w:b/>
                            <w:bCs/>
                            <w:color w:val="000000"/>
                            <w:kern w:val="24"/>
                            <w:sz w:val="32"/>
                            <w:szCs w:val="32"/>
                          </w:rPr>
                        </w:pPr>
                      </w:p>
                    </w:txbxContent>
                  </v:textbox>
                </v:shape>
                <w10:anchorlock/>
              </v:group>
            </w:pict>
          </mc:Fallback>
        </mc:AlternateContent>
      </w:r>
    </w:p>
    <w:p w:rsidR="00247375" w:rsidRDefault="00247375" w:rsidP="00247375">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2C877031" wp14:editId="228287EB">
                <wp:extent cx="5731510" cy="895350"/>
                <wp:effectExtent l="0" t="0" r="21590" b="19050"/>
                <wp:docPr id="14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2"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3" name="مجموعة 39"/>
                        <wpg:cNvGrpSpPr/>
                        <wpg:grpSpPr>
                          <a:xfrm>
                            <a:off x="0" y="0"/>
                            <a:ext cx="5731510" cy="895350"/>
                            <a:chOff x="0" y="0"/>
                            <a:chExt cx="5878196" cy="918845"/>
                          </a:xfrm>
                        </wpg:grpSpPr>
                        <wpg:grpSp>
                          <wpg:cNvPr id="154" name="مجموعة 40"/>
                          <wpg:cNvGrpSpPr/>
                          <wpg:grpSpPr>
                            <a:xfrm>
                              <a:off x="0" y="0"/>
                              <a:ext cx="5878196" cy="918845"/>
                              <a:chOff x="0" y="0"/>
                              <a:chExt cx="6240348" cy="919070"/>
                            </a:xfrm>
                          </wpg:grpSpPr>
                          <wpg:grpSp>
                            <wpg:cNvPr id="165" name="مجموعة 41"/>
                            <wpg:cNvGrpSpPr/>
                            <wpg:grpSpPr>
                              <a:xfrm>
                                <a:off x="0" y="169208"/>
                                <a:ext cx="5433072" cy="580613"/>
                                <a:chOff x="0" y="169208"/>
                                <a:chExt cx="5433072" cy="580613"/>
                              </a:xfrm>
                            </wpg:grpSpPr>
                            <wps:wsp>
                              <wps:cNvPr id="16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 name="مربع نص 41"/>
                          <wps:cNvSpPr txBox="1"/>
                          <wps:spPr>
                            <a:xfrm>
                              <a:off x="204484" y="256985"/>
                              <a:ext cx="4616071" cy="387740"/>
                            </a:xfrm>
                            <a:prstGeom prst="rect">
                              <a:avLst/>
                            </a:prstGeom>
                            <a:noFill/>
                          </wps:spPr>
                          <wps:txbx>
                            <w:txbxContent>
                              <w:p w:rsidR="00247375"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التحفيز في تحسين الصحة النفسية والمهنية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877031" id="_x0000_s353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">
                <v:shape id="صورة 38" o:spid="_x0000_s353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">
                  <v:imagedata r:id="rId69" o:title=""/>
                </v:shape>
                <v:group id="مجموعة 39" o:spid="_x0000_s35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مجموعة 40" o:spid="_x0000_s35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group id="مجموعة 41" o:spid="_x0000_s35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شكل حر 42" o:spid="_x0000_s35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" fillcolor="#168489" stroked="f" strokeweight="1pt">
                        <v:stroke joinstyle="miter"/>
                      </v:roundrect>
                    </v:group>
                    <v:oval id="شكل بيضاوي 44" o:spid="_x0000_s35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" filled="f" strokecolor="#a5a5a5 [2092]" strokeweight="1pt">
                      <v:stroke joinstyle="miter"/>
                    </v:oval>
                  </v:group>
                  <v:shape id="مربع نص 41" o:spid="_x0000_s354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60E28134" w14:textId="19DB13CC" w:rsidR="00247375"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أهمية التحفيز في تحسين الصحة النفسية والمهنية</w:t>
                          </w:r>
                        </w:p>
                      </w:txbxContent>
                    </v:textbox>
                  </v:shape>
                </v:group>
                <w10:anchorlock/>
              </v:group>
            </w:pict>
          </mc:Fallback>
        </mc:AlternateContent>
      </w:r>
    </w:p>
    <w:p w:rsidR="007C6591" w:rsidRPr="00F1502D" w:rsidRDefault="007C6591" w:rsidP="00E9423C">
      <w:r w:rsidRPr="00F1502D">
        <w:rPr>
          <w:rtl/>
        </w:rPr>
        <w:t>التحفيز هو أحد العوامل الأساسية التي تؤثر بشكل مباشر على الصحة النفسية والمهنية للأفراد. عندما يشعر الموظفون بالتحفيز، سواء</w:t>
      </w:r>
      <w:r>
        <w:rPr>
          <w:rFonts w:hint="cs"/>
          <w:rtl/>
        </w:rPr>
        <w:t>ً</w:t>
      </w:r>
      <w:r w:rsidRPr="00F1502D">
        <w:rPr>
          <w:rtl/>
        </w:rPr>
        <w:t xml:space="preserve"> من خلال التقدير أو الدعم أو تحقيق الأهداف، فإنهم يصبحون أكثر قدرة</w:t>
      </w:r>
      <w:r>
        <w:rPr>
          <w:rFonts w:hint="cs"/>
          <w:rtl/>
        </w:rPr>
        <w:t>ً</w:t>
      </w:r>
      <w:r w:rsidRPr="00F1502D">
        <w:rPr>
          <w:rtl/>
        </w:rPr>
        <w:t xml:space="preserve"> على التعامل مع التحديات، وأكثر إنتاجية ورضا عن حياتهم المهنية. على العكس، غياب التحفيز يمكن أن يؤدي إلى الإحباط، التوتر، وانخفاض الأداء. لذا، فإن التحفيز ليس مجرد وسيلة لتحقيق الأهداف المهنية، بل أداة مهمة لتحسين الصحة النفسية وتعزيز رفاهية الأفراد.</w:t>
      </w:r>
    </w:p>
    <w:p w:rsidR="007C6591" w:rsidRDefault="007C6591" w:rsidP="00E9423C">
      <w:pPr>
        <w:rPr>
          <w:b/>
          <w:bCs/>
          <w:color w:val="168489"/>
          <w:rtl/>
        </w:rPr>
      </w:pPr>
      <w:r w:rsidRPr="006A21FE">
        <w:rPr>
          <w:b/>
          <w:bCs/>
          <w:color w:val="168489"/>
          <w:rtl/>
        </w:rPr>
        <w:t xml:space="preserve"> أهمية التحفيز للصحة النفسية والمهنية</w:t>
      </w:r>
    </w:p>
    <w:p w:rsidR="00C019AE" w:rsidRPr="006A21FE" w:rsidRDefault="00C019AE" w:rsidP="00C019AE">
      <w:pPr>
        <w:rPr>
          <w:b/>
          <w:bCs/>
          <w:color w:val="168489"/>
          <w:rtl/>
        </w:rPr>
      </w:pPr>
      <w:r w:rsidRPr="00C019AE">
        <w:rPr>
          <w:b/>
          <w:bCs/>
          <w:noProof/>
          <w:color w:val="168489"/>
        </w:rPr>
        <mc:AlternateContent>
          <mc:Choice Requires="wpg">
            <w:drawing>
              <wp:inline distT="0" distB="0" distL="0" distR="0" wp14:anchorId="4CF80443" wp14:editId="15586924">
                <wp:extent cx="5960181" cy="1218877"/>
                <wp:effectExtent l="0" t="0" r="2540" b="19685"/>
                <wp:docPr id="1608693008" name="Group 37"/>
                <wp:cNvGraphicFramePr/>
                <a:graphic xmlns:a="http://schemas.openxmlformats.org/drawingml/2006/main">
                  <a:graphicData uri="http://schemas.microsoft.com/office/word/2010/wordprocessingGroup">
                    <wpg:wgp>
                      <wpg:cNvGrpSpPr/>
                      <wpg:grpSpPr>
                        <a:xfrm>
                          <a:off x="0" y="0"/>
                          <a:ext cx="5960181" cy="1218877"/>
                          <a:chOff x="0" y="0"/>
                          <a:chExt cx="5960182" cy="1218877"/>
                        </a:xfrm>
                      </wpg:grpSpPr>
                      <wpg:grpSp>
                        <wpg:cNvPr id="1608693009" name="Group 1608693009"/>
                        <wpg:cNvGrpSpPr/>
                        <wpg:grpSpPr>
                          <a:xfrm>
                            <a:off x="0" y="18338"/>
                            <a:ext cx="5960182" cy="1200539"/>
                            <a:chOff x="0" y="18338"/>
                            <a:chExt cx="5960182" cy="1200539"/>
                          </a:xfrm>
                        </wpg:grpSpPr>
                        <wpg:grpSp>
                          <wpg:cNvPr id="1608693010" name="Group 1608693010"/>
                          <wpg:cNvGrpSpPr/>
                          <wpg:grpSpPr>
                            <a:xfrm>
                              <a:off x="0" y="18342"/>
                              <a:ext cx="1214755" cy="1200531"/>
                              <a:chOff x="0" y="18342"/>
                              <a:chExt cx="1397055" cy="1380694"/>
                            </a:xfrm>
                          </wpg:grpSpPr>
                          <wps:wsp>
                            <wps:cNvPr id="1608693011" name="Rectangle: Diagonal Corners Rounded 1608693011"/>
                            <wps:cNvSpPr/>
                            <wps:spPr>
                              <a:xfrm flipV="1">
                                <a:off x="34938" y="85450"/>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2" name="Rectangle: Diagonal Corners Rounded 1608693012"/>
                            <wps:cNvSpPr/>
                            <wps:spPr>
                              <a:xfrm flipV="1">
                                <a:off x="94728" y="1834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3" name="TextBox 159"/>
                            <wps:cNvSpPr txBox="1"/>
                            <wps:spPr>
                              <a:xfrm>
                                <a:off x="0" y="477306"/>
                                <a:ext cx="1397055" cy="763888"/>
                              </a:xfrm>
                              <a:prstGeom prst="rect">
                                <a:avLst/>
                              </a:prstGeom>
                              <a:noFill/>
                            </wps:spPr>
                            <wps:txbx>
                              <w:txbxContent>
                                <w:p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معدلات الإرهاق المهني</w:t>
                                  </w:r>
                                </w:p>
                              </w:txbxContent>
                            </wps:txbx>
                            <wps:bodyPr wrap="square" rtlCol="0">
                              <a:spAutoFit/>
                            </wps:bodyPr>
                          </wps:wsp>
                        </wpg:grpSp>
                        <wpg:grpSp>
                          <wpg:cNvPr id="1608693014" name="Group 1608693014"/>
                          <wpg:cNvGrpSpPr/>
                          <wpg:grpSpPr>
                            <a:xfrm>
                              <a:off x="4777877" y="18343"/>
                              <a:ext cx="1182305" cy="1200531"/>
                              <a:chOff x="4777877" y="18343"/>
                              <a:chExt cx="1359735" cy="1380695"/>
                            </a:xfrm>
                          </wpg:grpSpPr>
                          <wps:wsp>
                            <wps:cNvPr id="1608693015" name="Rectangle: Diagonal Corners Rounded 1608693015"/>
                            <wps:cNvSpPr/>
                            <wps:spPr>
                              <a:xfrm flipV="1">
                                <a:off x="4777877" y="85452"/>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6" name="Rectangle: Diagonal Corners Rounded 1608693016"/>
                            <wps:cNvSpPr/>
                            <wps:spPr>
                              <a:xfrm flipV="1">
                                <a:off x="4837667" y="18343"/>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17" name="TextBox 156"/>
                            <wps:cNvSpPr txBox="1"/>
                            <wps:spPr>
                              <a:xfrm>
                                <a:off x="4782915" y="525079"/>
                                <a:ext cx="1354697" cy="763888"/>
                              </a:xfrm>
                              <a:prstGeom prst="rect">
                                <a:avLst/>
                              </a:prstGeom>
                              <a:noFill/>
                            </wps:spPr>
                            <wps:txbx>
                              <w:txbxContent>
                                <w:p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الرضا الوظيفي</w:t>
                                  </w:r>
                                </w:p>
                              </w:txbxContent>
                            </wps:txbx>
                            <wps:bodyPr wrap="square" rtlCol="0">
                              <a:spAutoFit/>
                            </wps:bodyPr>
                          </wps:wsp>
                        </wpg:grpSp>
                        <wpg:grpSp>
                          <wpg:cNvPr id="1608693018" name="Group 1608693018"/>
                          <wpg:cNvGrpSpPr/>
                          <wpg:grpSpPr>
                            <a:xfrm>
                              <a:off x="3520533" y="18342"/>
                              <a:ext cx="1305560" cy="1200532"/>
                              <a:chOff x="3520527" y="18342"/>
                              <a:chExt cx="1501486" cy="1380694"/>
                            </a:xfrm>
                          </wpg:grpSpPr>
                          <wps:wsp>
                            <wps:cNvPr id="1608693019" name="Rectangle: Diagonal Corners Rounded 1608693019"/>
                            <wps:cNvSpPr/>
                            <wps:spPr>
                              <a:xfrm flipV="1">
                                <a:off x="3611770" y="85450"/>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0" name="Rectangle: Diagonal Corners Rounded 1608693020"/>
                            <wps:cNvSpPr/>
                            <wps:spPr>
                              <a:xfrm flipV="1">
                                <a:off x="3671560" y="18342"/>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1" name="TextBox 153"/>
                            <wps:cNvSpPr txBox="1"/>
                            <wps:spPr>
                              <a:xfrm>
                                <a:off x="3520527" y="525081"/>
                                <a:ext cx="1501486" cy="763887"/>
                              </a:xfrm>
                              <a:prstGeom prst="rect">
                                <a:avLst/>
                              </a:prstGeom>
                              <a:noFill/>
                            </wps:spPr>
                            <wps:txbx>
                              <w:txbxContent>
                                <w:p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زيادة الإنتاجية والأداء</w:t>
                                  </w:r>
                                </w:p>
                              </w:txbxContent>
                            </wps:txbx>
                            <wps:bodyPr wrap="square" rtlCol="0">
                              <a:spAutoFit/>
                            </wps:bodyPr>
                          </wps:wsp>
                        </wpg:grpSp>
                        <wpg:grpSp>
                          <wpg:cNvPr id="1608693022" name="Group 1608693022"/>
                          <wpg:cNvGrpSpPr/>
                          <wpg:grpSpPr>
                            <a:xfrm>
                              <a:off x="2357292" y="18338"/>
                              <a:ext cx="1330325" cy="1200531"/>
                              <a:chOff x="2357288" y="18338"/>
                              <a:chExt cx="1529965" cy="1380695"/>
                            </a:xfrm>
                          </wpg:grpSpPr>
                          <wps:wsp>
                            <wps:cNvPr id="1608693023" name="Rectangle: Diagonal Corners Rounded 1608693023"/>
                            <wps:cNvSpPr/>
                            <wps:spPr>
                              <a:xfrm flipV="1">
                                <a:off x="2425598" y="85447"/>
                                <a:ext cx="1278364" cy="1313586"/>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4" name="Rectangle: Diagonal Corners Rounded 1608693024"/>
                            <wps:cNvSpPr/>
                            <wps:spPr>
                              <a:xfrm flipV="1">
                                <a:off x="2485389" y="18338"/>
                                <a:ext cx="1278365" cy="1313586"/>
                              </a:xfrm>
                              <a:prstGeom prst="round2DiagRect">
                                <a:avLst>
                                  <a:gd name="adj1" fmla="val 7948"/>
                                  <a:gd name="adj2" fmla="val 45033"/>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5" name="TextBox 149"/>
                            <wps:cNvSpPr txBox="1"/>
                            <wps:spPr>
                              <a:xfrm>
                                <a:off x="2357288" y="477306"/>
                                <a:ext cx="1529965" cy="763888"/>
                              </a:xfrm>
                              <a:prstGeom prst="rect">
                                <a:avLst/>
                              </a:prstGeom>
                              <a:noFill/>
                            </wps:spPr>
                            <wps:txbx>
                              <w:txbxContent>
                                <w:p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تحسين الصحة النفسية</w:t>
                                  </w:r>
                                </w:p>
                              </w:txbxContent>
                            </wps:txbx>
                            <wps:bodyPr wrap="square" rtlCol="0">
                              <a:spAutoFit/>
                            </wps:bodyPr>
                          </wps:wsp>
                        </wpg:grpSp>
                        <wpg:grpSp>
                          <wpg:cNvPr id="1608693026" name="Group 1608693026"/>
                          <wpg:cNvGrpSpPr/>
                          <wpg:grpSpPr>
                            <a:xfrm>
                              <a:off x="1203003" y="18345"/>
                              <a:ext cx="1187691" cy="1200532"/>
                              <a:chOff x="1203001" y="18345"/>
                              <a:chExt cx="1365927" cy="1380694"/>
                            </a:xfrm>
                          </wpg:grpSpPr>
                          <wps:wsp>
                            <wps:cNvPr id="1608693027" name="Rectangle: Diagonal Corners Rounded 1608693027"/>
                            <wps:cNvSpPr/>
                            <wps:spPr>
                              <a:xfrm flipV="1">
                                <a:off x="1230774" y="85453"/>
                                <a:ext cx="1278364" cy="1313586"/>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8" name="Rectangle: Diagonal Corners Rounded 1608693028"/>
                            <wps:cNvSpPr/>
                            <wps:spPr>
                              <a:xfrm flipV="1">
                                <a:off x="1290564" y="18345"/>
                                <a:ext cx="1278364" cy="1313586"/>
                              </a:xfrm>
                              <a:prstGeom prst="round2DiagRect">
                                <a:avLst>
                                  <a:gd name="adj1" fmla="val 7948"/>
                                  <a:gd name="adj2" fmla="val 45033"/>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29" name="TextBox 144"/>
                            <wps:cNvSpPr txBox="1"/>
                            <wps:spPr>
                              <a:xfrm>
                                <a:off x="1203001" y="477305"/>
                                <a:ext cx="1351774" cy="763887"/>
                              </a:xfrm>
                              <a:prstGeom prst="rect">
                                <a:avLst/>
                              </a:prstGeom>
                            </wps:spPr>
                            <wps:txbx>
                              <w:txbxContent>
                                <w:p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بيئة عمل إيجابية</w:t>
                                  </w:r>
                                </w:p>
                              </w:txbxContent>
                            </wps:txbx>
                            <wps:bodyPr wrap="square" rtlCol="0">
                              <a:spAutoFit/>
                            </wps:bodyPr>
                          </wps:wsp>
                        </wpg:grpSp>
                      </wpg:grpSp>
                      <pic:pic xmlns:pic="http://schemas.openxmlformats.org/drawingml/2006/picture">
                        <pic:nvPicPr>
                          <pic:cNvPr id="1608693030" name="Graphic 162" descr="Heart with pulse with solid fill"/>
                          <pic:cNvPicPr>
                            <a:picLocks noChangeAspect="1"/>
                          </pic:cNvPicPr>
                        </pic:nvPicPr>
                        <pic:blipFill>
                          <a:blip r:embed="rId207">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08"/>
                              </a:ext>
                            </a:extLst>
                          </a:blip>
                          <a:stretch>
                            <a:fillRect/>
                          </a:stretch>
                        </pic:blipFill>
                        <pic:spPr>
                          <a:xfrm>
                            <a:off x="338929" y="0"/>
                            <a:ext cx="639738" cy="639738"/>
                          </a:xfrm>
                          <a:prstGeom prst="rect">
                            <a:avLst/>
                          </a:prstGeom>
                        </pic:spPr>
                      </pic:pic>
                      <pic:pic xmlns:pic="http://schemas.openxmlformats.org/drawingml/2006/picture">
                        <pic:nvPicPr>
                          <pic:cNvPr id="1608693031" name="Graphic 8" descr="Brain in head with solid fill"/>
                          <pic:cNvPicPr>
                            <a:picLocks noChangeAspect="1"/>
                          </pic:cNvPicPr>
                        </pic:nvPicPr>
                        <pic:blipFill>
                          <a:blip r:embed="rId20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0"/>
                              </a:ext>
                            </a:extLst>
                          </a:blip>
                          <a:stretch>
                            <a:fillRect/>
                          </a:stretch>
                        </pic:blipFill>
                        <pic:spPr>
                          <a:xfrm>
                            <a:off x="2851282" y="69735"/>
                            <a:ext cx="500269" cy="500269"/>
                          </a:xfrm>
                          <a:prstGeom prst="rect">
                            <a:avLst/>
                          </a:prstGeom>
                        </pic:spPr>
                      </pic:pic>
                      <pic:pic xmlns:pic="http://schemas.openxmlformats.org/drawingml/2006/picture">
                        <pic:nvPicPr>
                          <pic:cNvPr id="1608693032" name="Graphic 85" descr="Bar graph with upward trend with solid fill"/>
                          <pic:cNvPicPr>
                            <a:picLocks noChangeAspect="1"/>
                          </pic:cNvPicPr>
                        </pic:nvPicPr>
                        <pic:blipFill>
                          <a:blip r:embed="rId211">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2"/>
                              </a:ext>
                            </a:extLst>
                          </a:blip>
                          <a:stretch>
                            <a:fillRect/>
                          </a:stretch>
                        </pic:blipFill>
                        <pic:spPr>
                          <a:xfrm>
                            <a:off x="4021417" y="75320"/>
                            <a:ext cx="489098" cy="489098"/>
                          </a:xfrm>
                          <a:prstGeom prst="rect">
                            <a:avLst/>
                          </a:prstGeom>
                        </pic:spPr>
                      </pic:pic>
                      <pic:pic xmlns:pic="http://schemas.openxmlformats.org/drawingml/2006/picture">
                        <pic:nvPicPr>
                          <pic:cNvPr id="1608693033" name="Graphic 3" descr="Connections with solid fill"/>
                          <pic:cNvPicPr>
                            <a:picLocks noChangeAspect="1"/>
                          </pic:cNvPicPr>
                        </pic:nvPicPr>
                        <pic:blipFill>
                          <a:blip r:embed="rId21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4"/>
                              </a:ext>
                            </a:extLst>
                          </a:blip>
                          <a:stretch>
                            <a:fillRect/>
                          </a:stretch>
                        </pic:blipFill>
                        <pic:spPr>
                          <a:xfrm>
                            <a:off x="1648533" y="53428"/>
                            <a:ext cx="532883" cy="532883"/>
                          </a:xfrm>
                          <a:prstGeom prst="rect">
                            <a:avLst/>
                          </a:prstGeom>
                        </pic:spPr>
                      </pic:pic>
                      <pic:pic xmlns:pic="http://schemas.openxmlformats.org/drawingml/2006/picture">
                        <pic:nvPicPr>
                          <pic:cNvPr id="1608693034" name="Graphic 29" descr="Downward trend graph with solid fill"/>
                          <pic:cNvPicPr>
                            <a:picLocks noChangeAspect="1"/>
                          </pic:cNvPicPr>
                        </pic:nvPicPr>
                        <pic:blipFill>
                          <a:blip r:embed="rId21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16"/>
                              </a:ext>
                            </a:extLst>
                          </a:blip>
                          <a:stretch>
                            <a:fillRect/>
                          </a:stretch>
                        </pic:blipFill>
                        <pic:spPr>
                          <a:xfrm>
                            <a:off x="5180379" y="84426"/>
                            <a:ext cx="470886" cy="470886"/>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CF80443" id="Group 37" o:spid="_x0000_s3543" style="width:469.3pt;height:95.95pt;mso-position-horizontal-relative:char;mso-position-vertical-relative:line" coordsize="59601,121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">
                <v:group id="Group 1608693009" o:spid="_x0000_s3544" style="position:absolute;top:183;width:59601;height:12005" coordorigin=",183" coordsize="59601,12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">
                  <v:group id="Group 1608693010" o:spid="_x0000_s3545" style="position:absolute;top:183;width:12147;height:12005" coordorigin=",183" coordsize="13970,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MCo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">
                    <v:shape id="Rectangle: Diagonal Corners Rounded 1608693011" o:spid="_x0000_s3546" style="position:absolute;left:349;top:854;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012" o:spid="_x0000_s3547" style="position:absolute;left:947;top:183;width:12783;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3548" type="#_x0000_t202" style="position:absolute;top:4773;width:13970;height:7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" filled="f" stroked="f">
                      <v:textbox style="mso-fit-shape-to-text:t">
                        <w:txbxContent>
                          <w:p w14:paraId="188CCB6A" w14:textId="77777777"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تقليل معدلات الإرهاق المهني</w:t>
                            </w:r>
                          </w:p>
                        </w:txbxContent>
                      </v:textbox>
                    </v:shape>
                  </v:group>
                  <v:group id="Group 1608693014" o:spid="_x0000_s3549" style="position:absolute;left:47778;top:183;width:11823;height:12005" coordorigin="47778,183" coordsize="13597,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8ar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">
                    <v:shape id="Rectangle: Diagonal Corners Rounded 1608693015" o:spid="_x0000_s3550" style="position:absolute;left:47778;top:854;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016" o:spid="_x0000_s3551" style="position:absolute;left:48376;top:183;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3552" type="#_x0000_t202" style="position:absolute;left:47829;top:5250;width:13547;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" filled="f" stroked="f">
                      <v:textbox style="mso-fit-shape-to-text:t">
                        <w:txbxContent>
                          <w:p w14:paraId="5FDDDC10" w14:textId="77777777"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الرضا الوظيفي</w:t>
                            </w:r>
                          </w:p>
                        </w:txbxContent>
                      </v:textbox>
                    </v:shape>
                  </v:group>
                  <v:group id="Group 1608693018" o:spid="_x0000_s3553" style="position:absolute;left:35205;top:183;width:13055;height:12005" coordorigin="35205,183" coordsize="15014,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syu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">
                    <v:shape id="Rectangle: Diagonal Corners Rounded 1608693019" o:spid="_x0000_s3554" style="position:absolute;left:36117;top:854;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608693020" o:spid="_x0000_s3555" style="position:absolute;left:36715;top:183;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3556" type="#_x0000_t202" style="position:absolute;left:35205;top:5250;width:15015;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" filled="f" stroked="f">
                      <v:textbox style="mso-fit-shape-to-text:t">
                        <w:txbxContent>
                          <w:p w14:paraId="69ACE00F" w14:textId="77777777"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زيادة الإنتاجية والأداء</w:t>
                            </w:r>
                          </w:p>
                        </w:txbxContent>
                      </v:textbox>
                    </v:shape>
                  </v:group>
                  <v:group id="Group 1608693022" o:spid="_x0000_s3557" style="position:absolute;left:23572;top:183;width:13304;height:12005" coordorigin="23572,183" coordsize="1529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">
                    <v:shape id="Rectangle: Diagonal Corners Rounded 1608693023" o:spid="_x0000_s3558" style="position:absolute;left:24255;top:854;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" path="m101604,l702678,v317943,,575686,257743,575686,575686l1278364,1211982v,56114,-45490,101604,-101604,101604l575686,1313586c257743,1313586,,1055843,,737900l,101604c,45490,45490,,101604,xe" fillcolor="#bfbfbf" strokecolor="#bfbfbf" strokeweight="1pt">
                      <v:stroke joinstyle="miter"/>
                      <v:path arrowok="t" o:connecttype="custom" o:connectlocs="101604,0;702678,0;1278364,575686;1278364,1211982;1176760,1313586;575686,1313586;0,737900;0,101604;101604,0" o:connectangles="0,0,0,0,0,0,0,0,0"/>
                    </v:shape>
                    <v:shape id="Rectangle: Diagonal Corners Rounded 1608693024" o:spid="_x0000_s3559" style="position:absolute;left:24853;top:183;width:12784;height:13136;flip:y;visibility:visible;mso-wrap-style:square;v-text-anchor:middle" coordsize="1278365,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" path="m101604,l702679,v317943,,575686,257743,575686,575686l1278365,1211982v,56114,-45490,101604,-101604,101604l575686,1313586c257743,1313586,,1055843,,737900l,101604c,45490,45490,,101604,xe" fillcolor="white [3212]" strokecolor="#bfbfbf" strokeweight="1pt">
                      <v:stroke joinstyle="miter"/>
                      <v:path arrowok="t" o:connecttype="custom" o:connectlocs="101604,0;702679,0;1278365,575686;1278365,1211982;1176761,1313586;575686,1313586;0,737900;0,101604;101604,0" o:connectangles="0,0,0,0,0,0,0,0,0"/>
                    </v:shape>
                    <v:shape id="TextBox 149" o:spid="_x0000_s3560" type="#_x0000_t202" style="position:absolute;left:23572;top:4773;width:15300;height:7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" filled="f" stroked="f">
                      <v:textbox style="mso-fit-shape-to-text:t">
                        <w:txbxContent>
                          <w:p w14:paraId="6B25F25C" w14:textId="77777777"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تحسين الصحة النفسية</w:t>
                            </w:r>
                          </w:p>
                        </w:txbxContent>
                      </v:textbox>
                    </v:shape>
                  </v:group>
                  <v:group id="Group 1608693026" o:spid="_x0000_s3561" style="position:absolute;left:12030;top:183;width:11876;height:12005" coordorigin="12030,183" coordsize="13659,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Tf6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">
                    <v:shape id="Rectangle: Diagonal Corners Rounded 1608693027" o:spid="_x0000_s3562" style="position:absolute;left:12307;top:854;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" path="m101604,l702678,v317943,,575686,257743,575686,575686l1278364,1211982v,56114,-45490,101604,-101604,101604l575686,1313586c257743,1313586,,1055843,,737900l,101604c,45490,45490,,101604,xe" fillcolor="#a0c9ca" strokecolor="#a0c9ca" strokeweight="1pt">
                      <v:stroke joinstyle="miter"/>
                      <v:path arrowok="t" o:connecttype="custom" o:connectlocs="101604,0;702678,0;1278364,575686;1278364,1211982;1176760,1313586;575686,1313586;0,737900;0,101604;101604,0" o:connectangles="0,0,0,0,0,0,0,0,0"/>
                    </v:shape>
                    <v:shape id="Rectangle: Diagonal Corners Rounded 1608693028" o:spid="_x0000_s3563" style="position:absolute;left:12905;top:183;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" path="m101604,l702678,v317943,,575686,257743,575686,575686l1278364,1211982v,56114,-45490,101604,-101604,101604l575686,1313586c257743,1313586,,1055843,,737900l,101604c,45490,45490,,101604,xe" fillcolor="white [3212]" strokecolor="#a0c9ca" strokeweight="1pt">
                      <v:stroke joinstyle="miter"/>
                      <v:path arrowok="t" o:connecttype="custom" o:connectlocs="101604,0;702678,0;1278364,575686;1278364,1211982;1176760,1313586;575686,1313586;0,737900;0,101604;101604,0" o:connectangles="0,0,0,0,0,0,0,0,0"/>
                    </v:shape>
                    <v:shape id="TextBox 144" o:spid="_x0000_s3564" type="#_x0000_t202" style="position:absolute;left:12030;top:4773;width:13517;height:7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" filled="f" stroked="f">
                      <v:textbox style="mso-fit-shape-to-text:t">
                        <w:txbxContent>
                          <w:p w14:paraId="1B0C0DD9" w14:textId="77777777" w:rsidR="00C019AE" w:rsidRDefault="00C019AE" w:rsidP="00C019A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بيئة عمل إيجابية</w:t>
                            </w:r>
                          </w:p>
                        </w:txbxContent>
                      </v:textbox>
                    </v:shape>
                  </v:group>
                </v:group>
                <v:shape id="Graphic 162" o:spid="_x0000_s3565" type="#_x0000_t75" alt="Heart with pulse with solid fill" style="position:absolute;left:3389;width:6397;height:6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">
                  <v:imagedata r:id="rId217" o:title="Heart with pulse with solid fill"/>
                </v:shape>
                <v:shape id="Graphic 8" o:spid="_x0000_s3566" type="#_x0000_t75" alt="Brain in head with solid fill" style="position:absolute;left:28512;top:697;width:5003;height:5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">
                  <v:imagedata r:id="rId218" o:title="Brain in head with solid fill"/>
                </v:shape>
                <v:shape id="Graphic 85" o:spid="_x0000_s3567" type="#_x0000_t75" alt="Bar graph with upward trend with solid fill" style="position:absolute;left:40214;top:753;width:4891;height:4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">
                  <v:imagedata r:id="rId219" o:title="Bar graph with upward trend with solid fill"/>
                </v:shape>
                <v:shape id="Graphic 3" o:spid="_x0000_s3568" type="#_x0000_t75" alt="Connections with solid fill" style="position:absolute;left:16485;top:534;width:5329;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">
                  <v:imagedata r:id="rId220" o:title="Connections with solid fill"/>
                </v:shape>
                <v:shape id="Graphic 29" o:spid="_x0000_s3569" type="#_x0000_t75" alt="Downward trend graph with solid fill" style="position:absolute;left:51803;top:844;width:4709;height:4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">
                  <v:imagedata r:id="rId221" o:title="Downward trend graph with solid fill"/>
                </v:shape>
                <w10:anchorlock/>
              </v:group>
            </w:pict>
          </mc:Fallback>
        </mc:AlternateContent>
      </w:r>
    </w:p>
    <w:p w:rsidR="00E9423C" w:rsidRPr="00880E17" w:rsidRDefault="00E9423C" w:rsidP="00E9423C">
      <w:pPr>
        <w:rPr>
          <w:b/>
          <w:bCs/>
        </w:rPr>
      </w:pPr>
      <w:r w:rsidRPr="002A078C">
        <w:rPr>
          <w:rFonts w:ascii="Sakkal Majalla" w:hAnsi="Sakkal Majalla"/>
          <w:noProof/>
          <w:sz w:val="34"/>
        </w:rPr>
        <mc:AlternateContent>
          <mc:Choice Requires="wpg">
            <w:drawing>
              <wp:inline distT="0" distB="0" distL="0" distR="0" wp14:anchorId="2BD546A9" wp14:editId="4BD70178">
                <wp:extent cx="5731510" cy="892088"/>
                <wp:effectExtent l="0" t="0" r="2540" b="22860"/>
                <wp:docPr id="16086924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04" name="مجموعة 47"/>
                        <wpg:cNvGrpSpPr/>
                        <wpg:grpSpPr>
                          <a:xfrm>
                            <a:off x="0" y="0"/>
                            <a:ext cx="5731510" cy="895351"/>
                            <a:chOff x="0" y="0"/>
                            <a:chExt cx="5878196" cy="918845"/>
                          </a:xfrm>
                        </wpg:grpSpPr>
                        <wpg:grpSp>
                          <wpg:cNvPr id="1608692405" name="مجموعة 48"/>
                          <wpg:cNvGrpSpPr/>
                          <wpg:grpSpPr>
                            <a:xfrm>
                              <a:off x="0" y="0"/>
                              <a:ext cx="5878196" cy="918845"/>
                              <a:chOff x="0" y="0"/>
                              <a:chExt cx="6240348" cy="919070"/>
                            </a:xfrm>
                          </wpg:grpSpPr>
                          <wpg:grpSp>
                            <wpg:cNvPr id="1608692406" name="مجموعة 49"/>
                            <wpg:cNvGrpSpPr/>
                            <wpg:grpSpPr>
                              <a:xfrm>
                                <a:off x="0" y="169208"/>
                                <a:ext cx="5433072" cy="580613"/>
                                <a:chOff x="0" y="169208"/>
                                <a:chExt cx="5433072" cy="580613"/>
                              </a:xfrm>
                            </wpg:grpSpPr>
                            <wps:wsp>
                              <wps:cNvPr id="16086924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0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0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10"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الرضا الوظيفي</w:t>
                                </w:r>
                              </w:p>
                            </w:txbxContent>
                          </wps:txbx>
                          <wps:bodyPr wrap="square" rtlCol="1">
                            <a:spAutoFit/>
                          </wps:bodyPr>
                        </wps:wsp>
                      </wpg:grpSp>
                      <pic:pic xmlns:pic="http://schemas.openxmlformats.org/drawingml/2006/picture">
                        <pic:nvPicPr>
                          <pic:cNvPr id="160869241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D546A9" id="_x0000_s35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yVb0nnoHAAD9HA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3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">
                  <v:group id="مجموعة 48" o:spid="_x0000_s3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">
                    <v:group id="مجموعة 49" o:spid="_x0000_s3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">
                      <v:shape id="شكل حر 50" o:spid="_x0000_s3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" fillcolor="#a5a5a5 [2092]" stroked="f" strokeweight="1pt">
                        <v:stroke joinstyle="miter"/>
                      </v:roundrect>
                    </v:group>
                    <v:oval id="شكل بيضاوي 52" o:spid="_x0000_s3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" filled="f" strokecolor="#168489" strokeweight="1pt">
                      <v:stroke joinstyle="miter"/>
                    </v:oval>
                  </v:group>
                  <v:shape id="مربع نص 41" o:spid="_x0000_s357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" filled="f" stroked="f">
                    <v:textbox style="mso-fit-shape-to-text:t">
                      <w:txbxContent>
                        <w:p w14:paraId="25EE0E91" w14:textId="38DF9237"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الرضا الوظيفي</w:t>
                          </w:r>
                        </w:p>
                      </w:txbxContent>
                    </v:textbox>
                  </v:shape>
                </v:group>
                <v:shape id="صورة 54" o:spid="_x0000_s3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التحفيز يعزز الشعور بالإنجاز:</w:t>
      </w:r>
      <w:r>
        <w:rPr>
          <w:rFonts w:hint="cs"/>
          <w:rtl/>
        </w:rPr>
        <w:t xml:space="preserve"> </w:t>
      </w:r>
      <w:r w:rsidRPr="00F1502D">
        <w:rPr>
          <w:rtl/>
        </w:rPr>
        <w:t xml:space="preserve">عندما يشعر الموظفون بأن جهودهم تُقدر، فإن ذلك يعزز شعورهم بالرضا عن عملهم.  </w:t>
      </w:r>
    </w:p>
    <w:p w:rsidR="007C6591" w:rsidRDefault="007C6591" w:rsidP="00E9423C">
      <w:pPr>
        <w:rPr>
          <w:rtl/>
        </w:rPr>
      </w:pPr>
      <w:r w:rsidRPr="00F1502D">
        <w:rPr>
          <w:rtl/>
        </w:rPr>
        <w:t>- تقليل الشعور بالإحباط:</w:t>
      </w:r>
      <w:r>
        <w:rPr>
          <w:rFonts w:hint="cs"/>
          <w:rtl/>
        </w:rPr>
        <w:t xml:space="preserve"> </w:t>
      </w:r>
      <w:r w:rsidRPr="00F1502D">
        <w:rPr>
          <w:rtl/>
        </w:rPr>
        <w:t xml:space="preserve">الموظفون المحفزون أكثر قدرة على تجاوز التحديات والضغوط اليومية.  </w:t>
      </w:r>
    </w:p>
    <w:p w:rsidR="00E9423C" w:rsidRPr="00F1502D" w:rsidRDefault="00E9423C" w:rsidP="00C019AE">
      <w:pPr>
        <w:keepNext/>
      </w:pPr>
      <w:r w:rsidRPr="002A078C">
        <w:rPr>
          <w:rFonts w:ascii="Sakkal Majalla" w:hAnsi="Sakkal Majalla"/>
          <w:noProof/>
          <w:sz w:val="34"/>
        </w:rPr>
        <w:lastRenderedPageBreak/>
        <mc:AlternateContent>
          <mc:Choice Requires="wpg">
            <w:drawing>
              <wp:inline distT="0" distB="0" distL="0" distR="0" wp14:anchorId="6574F16A" wp14:editId="311D4D2A">
                <wp:extent cx="5731510" cy="892088"/>
                <wp:effectExtent l="0" t="0" r="2540" b="22860"/>
                <wp:docPr id="16086923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95" name="مجموعة 47"/>
                        <wpg:cNvGrpSpPr/>
                        <wpg:grpSpPr>
                          <a:xfrm>
                            <a:off x="0" y="0"/>
                            <a:ext cx="5731510" cy="895351"/>
                            <a:chOff x="0" y="0"/>
                            <a:chExt cx="5878196" cy="918845"/>
                          </a:xfrm>
                        </wpg:grpSpPr>
                        <wpg:grpSp>
                          <wpg:cNvPr id="1608692396" name="مجموعة 48"/>
                          <wpg:cNvGrpSpPr/>
                          <wpg:grpSpPr>
                            <a:xfrm>
                              <a:off x="0" y="0"/>
                              <a:ext cx="5878196" cy="918845"/>
                              <a:chOff x="0" y="0"/>
                              <a:chExt cx="6240348" cy="919070"/>
                            </a:xfrm>
                          </wpg:grpSpPr>
                          <wpg:grpSp>
                            <wpg:cNvPr id="1608692397" name="مجموعة 49"/>
                            <wpg:cNvGrpSpPr/>
                            <wpg:grpSpPr>
                              <a:xfrm>
                                <a:off x="0" y="169208"/>
                                <a:ext cx="5433072" cy="580613"/>
                                <a:chOff x="0" y="169208"/>
                                <a:chExt cx="5433072" cy="580613"/>
                              </a:xfrm>
                            </wpg:grpSpPr>
                            <wps:wsp>
                              <wps:cNvPr id="16086923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01"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 والأداء</w:t>
                                </w:r>
                              </w:p>
                            </w:txbxContent>
                          </wps:txbx>
                          <wps:bodyPr wrap="square" rtlCol="1">
                            <a:spAutoFit/>
                          </wps:bodyPr>
                        </wps:wsp>
                      </wpg:grpSp>
                      <pic:pic xmlns:pic="http://schemas.openxmlformats.org/drawingml/2006/picture">
                        <pic:nvPicPr>
                          <pic:cNvPr id="160869240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74F16A" id="_x0000_s35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rXW817BwAA/Rw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35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">
                  <v:group id="مجموعة 48" o:spid="_x0000_s35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">
                    <v:group id="مجموعة 49" o:spid="_x0000_s35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">
                      <v:shape id="شكل حر 50" o:spid="_x0000_s35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" fillcolor="#a5a5a5 [2092]" stroked="f" strokeweight="1pt">
                        <v:stroke joinstyle="miter"/>
                      </v:roundrect>
                    </v:group>
                    <v:oval id="شكل بيضاوي 52" o:spid="_x0000_s35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" filled="f" strokecolor="#168489" strokeweight="1pt">
                      <v:stroke joinstyle="miter"/>
                    </v:oval>
                  </v:group>
                  <v:shape id="مربع نص 41" o:spid="_x0000_s358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" filled="f" stroked="f">
                    <v:textbox style="mso-fit-shape-to-text:t">
                      <w:txbxContent>
                        <w:p w14:paraId="1D1C5D16" w14:textId="74658C51"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زيادة الإنتاجية والأداء</w:t>
                          </w:r>
                        </w:p>
                      </w:txbxContent>
                    </v:textbox>
                  </v:shape>
                </v:group>
                <v:shape id="صورة 54" o:spid="_x0000_s35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تعزيز التركيز والانخراط:</w:t>
      </w:r>
      <w:r>
        <w:rPr>
          <w:rFonts w:hint="cs"/>
          <w:rtl/>
        </w:rPr>
        <w:t xml:space="preserve"> </w:t>
      </w:r>
      <w:r w:rsidRPr="00F1502D">
        <w:rPr>
          <w:rtl/>
        </w:rPr>
        <w:t xml:space="preserve">التحفيز يدفع الموظفين إلى بذل المزيد من الجهد والانخراط الكامل في عملهم.  </w:t>
      </w:r>
    </w:p>
    <w:p w:rsidR="007C6591" w:rsidRDefault="007C6591" w:rsidP="00E9423C">
      <w:pPr>
        <w:rPr>
          <w:rtl/>
        </w:rPr>
      </w:pPr>
      <w:r w:rsidRPr="00F1502D">
        <w:rPr>
          <w:rtl/>
        </w:rPr>
        <w:t>- تحسين جودة العمل:</w:t>
      </w:r>
      <w:r>
        <w:rPr>
          <w:rFonts w:hint="cs"/>
          <w:rtl/>
        </w:rPr>
        <w:t xml:space="preserve"> </w:t>
      </w:r>
      <w:r w:rsidRPr="00F1502D">
        <w:rPr>
          <w:rtl/>
        </w:rPr>
        <w:t xml:space="preserve">الأفراد المحفزون يقدمون أداءً أفضل وينجزون المهام بجودة أعلى.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4B07D45" wp14:editId="7190C136">
                <wp:extent cx="5731510" cy="892088"/>
                <wp:effectExtent l="0" t="0" r="2540" b="22860"/>
                <wp:docPr id="160869238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86" name="مجموعة 47"/>
                        <wpg:cNvGrpSpPr/>
                        <wpg:grpSpPr>
                          <a:xfrm>
                            <a:off x="0" y="0"/>
                            <a:ext cx="5731510" cy="895351"/>
                            <a:chOff x="0" y="0"/>
                            <a:chExt cx="5878196" cy="918845"/>
                          </a:xfrm>
                        </wpg:grpSpPr>
                        <wpg:grpSp>
                          <wpg:cNvPr id="1608692387" name="مجموعة 48"/>
                          <wpg:cNvGrpSpPr/>
                          <wpg:grpSpPr>
                            <a:xfrm>
                              <a:off x="0" y="0"/>
                              <a:ext cx="5878196" cy="918845"/>
                              <a:chOff x="0" y="0"/>
                              <a:chExt cx="6240348" cy="919070"/>
                            </a:xfrm>
                          </wpg:grpSpPr>
                          <wpg:grpSp>
                            <wpg:cNvPr id="1608692388" name="مجموعة 49"/>
                            <wpg:cNvGrpSpPr/>
                            <wpg:grpSpPr>
                              <a:xfrm>
                                <a:off x="0" y="169208"/>
                                <a:ext cx="5433072" cy="580613"/>
                                <a:chOff x="0" y="169208"/>
                                <a:chExt cx="5433072" cy="580613"/>
                              </a:xfrm>
                            </wpg:grpSpPr>
                            <wps:wsp>
                              <wps:cNvPr id="16086923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92"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الصحة النفسية</w:t>
                                </w:r>
                              </w:p>
                            </w:txbxContent>
                          </wps:txbx>
                          <wps:bodyPr wrap="square" rtlCol="1">
                            <a:spAutoFit/>
                          </wps:bodyPr>
                        </wps:wsp>
                      </wpg:grpSp>
                      <pic:pic xmlns:pic="http://schemas.openxmlformats.org/drawingml/2006/picture">
                        <pic:nvPicPr>
                          <pic:cNvPr id="160869239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4B07D45" id="_x0000_s35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NHhbQ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&#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oZNHh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35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">
                  <v:group id="مجموعة 48" o:spid="_x0000_s35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">
                    <v:group id="مجموعة 49" o:spid="_x0000_s35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">
                      <v:shape id="شكل حر 50" o:spid="_x0000_s35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" fillcolor="#a5a5a5 [2092]" stroked="f" strokeweight="1pt">
                        <v:stroke joinstyle="miter"/>
                      </v:roundrect>
                    </v:group>
                    <v:oval id="شكل بيضاوي 52" o:spid="_x0000_s35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" filled="f" strokecolor="#168489" strokeweight="1pt">
                      <v:stroke joinstyle="miter"/>
                    </v:oval>
                  </v:group>
                  <v:shape id="مربع نص 41" o:spid="_x0000_s359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" filled="f" stroked="f">
                    <v:textbox style="mso-fit-shape-to-text:t">
                      <w:txbxContent>
                        <w:p w14:paraId="0BDCEA79" w14:textId="2182D980"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الصحة النفسية</w:t>
                          </w:r>
                        </w:p>
                      </w:txbxContent>
                    </v:textbox>
                  </v:shape>
                </v:group>
                <v:shape id="صورة 54" o:spid="_x0000_s35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تقليل التوتر والإجهاد:</w:t>
      </w:r>
      <w:r>
        <w:rPr>
          <w:rFonts w:hint="cs"/>
          <w:rtl/>
        </w:rPr>
        <w:t xml:space="preserve"> </w:t>
      </w:r>
      <w:r w:rsidRPr="00F1502D">
        <w:rPr>
          <w:rtl/>
        </w:rPr>
        <w:t xml:space="preserve">التحفيز الإيجابي يخلق بيئة عمل داعمة تُخفف من الضغوط النفسية.  </w:t>
      </w:r>
    </w:p>
    <w:p w:rsidR="007C6591" w:rsidRPr="00F1502D" w:rsidRDefault="007C6591" w:rsidP="00E9423C">
      <w:r w:rsidRPr="00F1502D">
        <w:rPr>
          <w:rtl/>
        </w:rPr>
        <w:t>- زيادة الثقة بالنفس:</w:t>
      </w:r>
      <w:r>
        <w:rPr>
          <w:rFonts w:hint="cs"/>
          <w:rtl/>
        </w:rPr>
        <w:t xml:space="preserve"> </w:t>
      </w:r>
      <w:r w:rsidRPr="00F1502D">
        <w:rPr>
          <w:rtl/>
        </w:rPr>
        <w:t xml:space="preserve">عندما يشعر الموظفون بأنهم قادرون على تحقيق النجاح، تتحسن صحتهم النفسية.  </w:t>
      </w:r>
    </w:p>
    <w:p w:rsidR="007C6591" w:rsidRDefault="007C6591" w:rsidP="00E9423C">
      <w:pPr>
        <w:rPr>
          <w:rtl/>
        </w:rPr>
      </w:pPr>
      <w:r w:rsidRPr="00F1502D">
        <w:rPr>
          <w:rtl/>
        </w:rPr>
        <w:t xml:space="preserve">- تعزيز السعادة: التحفيز يعزز السعادة والرضا الشخصي، مما ينعكس على الأداء المهني.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70E746B2" wp14:editId="11627D6E">
                <wp:extent cx="5731510" cy="892088"/>
                <wp:effectExtent l="0" t="0" r="2540" b="22860"/>
                <wp:docPr id="160869237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77" name="مجموعة 47"/>
                        <wpg:cNvGrpSpPr/>
                        <wpg:grpSpPr>
                          <a:xfrm>
                            <a:off x="0" y="0"/>
                            <a:ext cx="5731510" cy="895351"/>
                            <a:chOff x="0" y="0"/>
                            <a:chExt cx="5878196" cy="918845"/>
                          </a:xfrm>
                        </wpg:grpSpPr>
                        <wpg:grpSp>
                          <wpg:cNvPr id="1608692378" name="مجموعة 48"/>
                          <wpg:cNvGrpSpPr/>
                          <wpg:grpSpPr>
                            <a:xfrm>
                              <a:off x="0" y="0"/>
                              <a:ext cx="5878196" cy="918845"/>
                              <a:chOff x="0" y="0"/>
                              <a:chExt cx="6240348" cy="919070"/>
                            </a:xfrm>
                          </wpg:grpSpPr>
                          <wpg:grpSp>
                            <wpg:cNvPr id="1608692379" name="مجموعة 49"/>
                            <wpg:cNvGrpSpPr/>
                            <wpg:grpSpPr>
                              <a:xfrm>
                                <a:off x="0" y="169208"/>
                                <a:ext cx="5433072" cy="580613"/>
                                <a:chOff x="0" y="169208"/>
                                <a:chExt cx="5433072" cy="580613"/>
                              </a:xfrm>
                            </wpg:grpSpPr>
                            <wps:wsp>
                              <wps:cNvPr id="1608692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83"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إيجابية</w:t>
                                </w:r>
                              </w:p>
                            </w:txbxContent>
                          </wps:txbx>
                          <wps:bodyPr wrap="square" rtlCol="1">
                            <a:spAutoFit/>
                          </wps:bodyPr>
                        </wps:wsp>
                      </wpg:grpSp>
                      <pic:pic xmlns:pic="http://schemas.openxmlformats.org/drawingml/2006/picture">
                        <pic:nvPicPr>
                          <pic:cNvPr id="160869238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E746B2" id="_x0000_s35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pOcM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5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">
                  <v:group id="مجموعة 48" o:spid="_x0000_s35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">
                    <v:group id="مجموعة 49" o:spid="_x0000_s36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">
                      <v:shape id="شكل حر 50" o:spid="_x0000_s36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" fillcolor="#a5a5a5 [2092]" stroked="f" strokeweight="1pt">
                        <v:stroke joinstyle="miter"/>
                      </v:roundrect>
                    </v:group>
                    <v:oval id="شكل بيضاوي 52" o:spid="_x0000_s36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" filled="f" strokecolor="#168489" strokeweight="1pt">
                      <v:stroke joinstyle="miter"/>
                    </v:oval>
                  </v:group>
                  <v:shape id="مربع نص 41" o:spid="_x0000_s36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" filled="f" stroked="f">
                    <v:textbox style="mso-fit-shape-to-text:t">
                      <w:txbxContent>
                        <w:p w14:paraId="4FA2421C" w14:textId="5260D4F6"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بناء بيئة عمل إيجابية</w:t>
                          </w:r>
                        </w:p>
                      </w:txbxContent>
                    </v:textbox>
                  </v:shape>
                </v:group>
                <v:shape id="صورة 54" o:spid="_x0000_s36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تعزيز العلاقات بين الفريق:</w:t>
      </w:r>
      <w:r>
        <w:rPr>
          <w:rFonts w:hint="cs"/>
          <w:rtl/>
        </w:rPr>
        <w:t xml:space="preserve"> </w:t>
      </w:r>
      <w:r w:rsidRPr="00F1502D">
        <w:rPr>
          <w:rtl/>
        </w:rPr>
        <w:t xml:space="preserve">التحفيز الجماعي يُشجع التعاون بين الزملاء ويخلق جوًا من الدعم المتبادل.  </w:t>
      </w:r>
    </w:p>
    <w:p w:rsidR="007C6591" w:rsidRPr="00F1502D" w:rsidRDefault="007C6591" w:rsidP="00E9423C">
      <w:r w:rsidRPr="00F1502D">
        <w:rPr>
          <w:rtl/>
        </w:rPr>
        <w:t>- تقليل النزاعات:</w:t>
      </w:r>
      <w:r>
        <w:rPr>
          <w:rFonts w:hint="cs"/>
          <w:rtl/>
        </w:rPr>
        <w:t xml:space="preserve"> </w:t>
      </w:r>
      <w:r w:rsidRPr="00F1502D">
        <w:rPr>
          <w:rtl/>
        </w:rPr>
        <w:t>الموظفون المحفزون أكثر استعداد</w:t>
      </w:r>
      <w:r>
        <w:rPr>
          <w:rFonts w:hint="cs"/>
          <w:rtl/>
        </w:rPr>
        <w:t>اً</w:t>
      </w:r>
      <w:r w:rsidRPr="00F1502D">
        <w:rPr>
          <w:rtl/>
        </w:rPr>
        <w:t xml:space="preserve"> للتعاون بدلاً من الدخول في صراعات.  </w:t>
      </w:r>
    </w:p>
    <w:p w:rsidR="007C6591" w:rsidRPr="00E9423C" w:rsidRDefault="00E9423C" w:rsidP="00E9423C">
      <w:r w:rsidRPr="002A078C">
        <w:rPr>
          <w:rFonts w:ascii="Sakkal Majalla" w:hAnsi="Sakkal Majalla"/>
          <w:noProof/>
          <w:sz w:val="34"/>
        </w:rPr>
        <mc:AlternateContent>
          <mc:Choice Requires="wpg">
            <w:drawing>
              <wp:inline distT="0" distB="0" distL="0" distR="0" wp14:anchorId="381AA178" wp14:editId="1899B0BF">
                <wp:extent cx="5731510" cy="892088"/>
                <wp:effectExtent l="0" t="0" r="2540" b="22860"/>
                <wp:docPr id="16086923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68" name="مجموعة 47"/>
                        <wpg:cNvGrpSpPr/>
                        <wpg:grpSpPr>
                          <a:xfrm>
                            <a:off x="0" y="0"/>
                            <a:ext cx="5731510" cy="895351"/>
                            <a:chOff x="0" y="0"/>
                            <a:chExt cx="5878196" cy="918845"/>
                          </a:xfrm>
                        </wpg:grpSpPr>
                        <wpg:grpSp>
                          <wpg:cNvPr id="1608692369" name="مجموعة 48"/>
                          <wpg:cNvGrpSpPr/>
                          <wpg:grpSpPr>
                            <a:xfrm>
                              <a:off x="0" y="0"/>
                              <a:ext cx="5878196" cy="918845"/>
                              <a:chOff x="0" y="0"/>
                              <a:chExt cx="6240348" cy="919070"/>
                            </a:xfrm>
                          </wpg:grpSpPr>
                          <wpg:grpSp>
                            <wpg:cNvPr id="1608692370" name="مجموعة 49"/>
                            <wpg:cNvGrpSpPr/>
                            <wpg:grpSpPr>
                              <a:xfrm>
                                <a:off x="0" y="169208"/>
                                <a:ext cx="5433072" cy="580613"/>
                                <a:chOff x="0" y="169208"/>
                                <a:chExt cx="5433072" cy="580613"/>
                              </a:xfrm>
                            </wpg:grpSpPr>
                            <wps:wsp>
                              <wps:cNvPr id="16086923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74"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تقليل معدلات الإرهاق المهن</w:t>
                                </w:r>
                                <w:r w:rsidRPr="006A21FE">
                                  <w:rPr>
                                    <w:rFonts w:eastAsia="Calibri" w:hAnsi="Adobe Arabic" w:cs="Adobe Arabic" w:hint="cs"/>
                                    <w:b/>
                                    <w:bCs/>
                                    <w:color w:val="FFFFFF"/>
                                    <w:kern w:val="24"/>
                                    <w:sz w:val="36"/>
                                    <w:szCs w:val="36"/>
                                    <w:rtl/>
                                    <w:lang w:bidi="ar-EG"/>
                                  </w:rPr>
                                  <w:t>ي</w:t>
                                </w:r>
                              </w:p>
                            </w:txbxContent>
                          </wps:txbx>
                          <wps:bodyPr wrap="square" rtlCol="1">
                            <a:spAutoFit/>
                          </wps:bodyPr>
                        </wps:wsp>
                      </wpg:grpSp>
                      <pic:pic xmlns:pic="http://schemas.openxmlformats.org/drawingml/2006/picture">
                        <pic:nvPicPr>
                          <pic:cNvPr id="160869237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81AA178" id="_x0000_s36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o7sxt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36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">
                  <v:group id="مجموعة 48" o:spid="_x0000_s36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">
                    <v:group id="مجموعة 49" o:spid="_x0000_s36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">
                      <v:shape id="شكل حر 50" o:spid="_x0000_s36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" fillcolor="#a5a5a5 [2092]" stroked="f" strokeweight="1pt">
                        <v:stroke joinstyle="miter"/>
                      </v:roundrect>
                    </v:group>
                    <v:oval id="شكل بيضاوي 52" o:spid="_x0000_s36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" filled="f" strokecolor="#168489" strokeweight="1pt">
                      <v:stroke joinstyle="miter"/>
                    </v:oval>
                  </v:group>
                  <v:shape id="مربع نص 41" o:spid="_x0000_s361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" filled="f" stroked="f">
                    <v:textbox style="mso-fit-shape-to-text:t">
                      <w:txbxContent>
                        <w:p w14:paraId="0C4415D7" w14:textId="65AB59F9"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تقليل معدلات الإرهاق المهن</w:t>
                          </w:r>
                          <w:r w:rsidRPr="006A21FE">
                            <w:rPr>
                              <w:rFonts w:eastAsia="Calibri" w:hAnsi="Adobe Arabic" w:cs="Adobe Arabic" w:hint="cs"/>
                              <w:b/>
                              <w:bCs/>
                              <w:color w:val="FFFFFF"/>
                              <w:kern w:val="24"/>
                              <w:sz w:val="36"/>
                              <w:szCs w:val="36"/>
                              <w:rtl/>
                              <w:lang w:bidi="ar-EG"/>
                            </w:rPr>
                            <w:t>ي</w:t>
                          </w:r>
                        </w:p>
                      </w:txbxContent>
                    </v:textbox>
                  </v:shape>
                </v:group>
                <v:shape id="صورة 54" o:spid="_x0000_s36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إعادة شحن الطاقة النفسية:</w:t>
      </w:r>
      <w:r>
        <w:rPr>
          <w:rFonts w:hint="cs"/>
          <w:rtl/>
        </w:rPr>
        <w:t xml:space="preserve"> </w:t>
      </w:r>
      <w:r w:rsidRPr="00F1502D">
        <w:rPr>
          <w:rtl/>
        </w:rPr>
        <w:t xml:space="preserve">التحفيز يمنح الموظفين دفعة نفسية للتعامل مع عبء العمل.  </w:t>
      </w:r>
    </w:p>
    <w:p w:rsidR="007C6591" w:rsidRPr="006A21FE" w:rsidRDefault="007C6591" w:rsidP="006A21FE">
      <w:pPr>
        <w:rPr>
          <w:rtl/>
        </w:rPr>
      </w:pPr>
      <w:r w:rsidRPr="00F1502D">
        <w:rPr>
          <w:rtl/>
        </w:rPr>
        <w:t>- تشجيع التوازن بين العمل والحياة:</w:t>
      </w:r>
      <w:r>
        <w:rPr>
          <w:rFonts w:hint="cs"/>
          <w:rtl/>
        </w:rPr>
        <w:t xml:space="preserve"> </w:t>
      </w:r>
      <w:r w:rsidRPr="00F1502D">
        <w:rPr>
          <w:rtl/>
        </w:rPr>
        <w:t xml:space="preserve">التحفيز الإيجابي يُشجع الموظفين على تحقيق التوازن الذي يحميهم من الإرهاق.  </w:t>
      </w:r>
    </w:p>
    <w:p w:rsidR="007C6591" w:rsidRDefault="007C6591" w:rsidP="00C019AE">
      <w:pPr>
        <w:keepNext/>
        <w:rPr>
          <w:b/>
          <w:bCs/>
          <w:color w:val="168489"/>
          <w:rtl/>
        </w:rPr>
      </w:pPr>
      <w:r w:rsidRPr="006A21FE">
        <w:rPr>
          <w:b/>
          <w:bCs/>
          <w:color w:val="168489"/>
          <w:rtl/>
        </w:rPr>
        <w:lastRenderedPageBreak/>
        <w:t>أنواع التحفيز ودوره في تحسين الصحة النفسية والمهنية</w:t>
      </w:r>
    </w:p>
    <w:p w:rsidR="00C019AE" w:rsidRPr="006A21FE" w:rsidRDefault="00C019AE" w:rsidP="00C019AE">
      <w:pPr>
        <w:keepNext/>
        <w:rPr>
          <w:b/>
          <w:bCs/>
          <w:color w:val="168489"/>
          <w:rtl/>
        </w:rPr>
      </w:pPr>
      <w:r w:rsidRPr="00C019AE">
        <w:rPr>
          <w:b/>
          <w:bCs/>
          <w:noProof/>
          <w:color w:val="168489"/>
        </w:rPr>
        <mc:AlternateContent>
          <mc:Choice Requires="wpg">
            <w:drawing>
              <wp:inline distT="0" distB="0" distL="0" distR="0" wp14:anchorId="122BA79E" wp14:editId="5AFFE6B0">
                <wp:extent cx="5874384" cy="1795781"/>
                <wp:effectExtent l="19050" t="0" r="0" b="0"/>
                <wp:docPr id="1608693035"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1608693036" name="Group 1608693036"/>
                        <wpg:cNvGrpSpPr/>
                        <wpg:grpSpPr>
                          <a:xfrm>
                            <a:off x="0" y="0"/>
                            <a:ext cx="1672978" cy="1795325"/>
                            <a:chOff x="0" y="0"/>
                            <a:chExt cx="1672978" cy="1795325"/>
                          </a:xfrm>
                        </wpg:grpSpPr>
                        <wps:wsp>
                          <wps:cNvPr id="1608693037"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3038"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608693039" name="TextBox 13"/>
                          <wps:cNvSpPr txBox="1"/>
                          <wps:spPr>
                            <a:xfrm>
                              <a:off x="230758" y="825136"/>
                              <a:ext cx="1126088" cy="504902"/>
                            </a:xfrm>
                            <a:prstGeom prst="rect">
                              <a:avLst/>
                            </a:prstGeom>
                            <a:noFill/>
                          </wps:spPr>
                          <wps:txbx>
                            <w:txbxContent>
                              <w:p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الجماعي</w:t>
                                </w:r>
                              </w:p>
                            </w:txbxContent>
                          </wps:txbx>
                          <wps:bodyPr wrap="square" lIns="0" rIns="0" rtlCol="0" anchor="t">
                            <a:noAutofit/>
                          </wps:bodyPr>
                        </wps:wsp>
                      </wpg:grpSp>
                      <wpg:grpSp>
                        <wpg:cNvPr id="1608693040" name="Group 1608693040"/>
                        <wpg:cNvGrpSpPr/>
                        <wpg:grpSpPr>
                          <a:xfrm>
                            <a:off x="1398878" y="0"/>
                            <a:ext cx="4475506" cy="1795781"/>
                            <a:chOff x="1398878" y="0"/>
                            <a:chExt cx="4475506" cy="1795781"/>
                          </a:xfrm>
                        </wpg:grpSpPr>
                        <wpg:grpSp>
                          <wpg:cNvPr id="1608693041" name="Group 1608693041"/>
                          <wpg:cNvGrpSpPr/>
                          <wpg:grpSpPr>
                            <a:xfrm>
                              <a:off x="2802299" y="0"/>
                              <a:ext cx="1673207" cy="1795781"/>
                              <a:chOff x="2802299" y="0"/>
                              <a:chExt cx="1673207" cy="1795781"/>
                            </a:xfrm>
                          </wpg:grpSpPr>
                          <wps:wsp>
                            <wps:cNvPr id="1608693042"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608693043"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608693044" name="TextBox 19"/>
                            <wps:cNvSpPr txBox="1"/>
                            <wps:spPr>
                              <a:xfrm>
                                <a:off x="3072088" y="853163"/>
                                <a:ext cx="1082393" cy="558565"/>
                              </a:xfrm>
                              <a:prstGeom prst="rect">
                                <a:avLst/>
                              </a:prstGeom>
                              <a:noFill/>
                            </wps:spPr>
                            <wps:txbx>
                              <w:txbxContent>
                                <w:p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المادي</w:t>
                                  </w:r>
                                </w:p>
                              </w:txbxContent>
                            </wps:txbx>
                            <wps:bodyPr wrap="square" lIns="0" rIns="0" rtlCol="0" anchor="t">
                              <a:noAutofit/>
                            </wps:bodyPr>
                          </wps:wsp>
                        </wpg:grpSp>
                        <wps:wsp>
                          <wps:cNvPr id="1608693045" name="TextBox 450"/>
                          <wps:cNvSpPr txBox="1"/>
                          <wps:spPr>
                            <a:xfrm>
                              <a:off x="3401387" y="93232"/>
                              <a:ext cx="516255" cy="374650"/>
                            </a:xfrm>
                            <a:prstGeom prst="rect">
                              <a:avLst/>
                            </a:prstGeom>
                            <a:noFill/>
                          </wps:spPr>
                          <wps:txbx>
                            <w:txbxContent>
                              <w:p w:rsidR="00C019AE" w:rsidRDefault="00C019AE"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608693046" name="Group 1608693046"/>
                          <wpg:cNvGrpSpPr/>
                          <wpg:grpSpPr>
                            <a:xfrm>
                              <a:off x="1398878" y="0"/>
                              <a:ext cx="1673205" cy="1795781"/>
                              <a:chOff x="1398878" y="0"/>
                              <a:chExt cx="1673205" cy="1795781"/>
                            </a:xfrm>
                          </wpg:grpSpPr>
                          <wps:wsp>
                            <wps:cNvPr id="1608693047"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3048"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3049" name="TextBox 445"/>
                            <wps:cNvSpPr txBox="1"/>
                            <wps:spPr>
                              <a:xfrm>
                                <a:off x="1754034" y="855024"/>
                                <a:ext cx="906173" cy="439387"/>
                              </a:xfrm>
                              <a:prstGeom prst="rect">
                                <a:avLst/>
                              </a:prstGeom>
                            </wps:spPr>
                            <wps:txbx>
                              <w:txbxContent>
                                <w:p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الشخصي</w:t>
                                  </w:r>
                                </w:p>
                              </w:txbxContent>
                            </wps:txbx>
                            <wps:bodyPr wrap="square" lIns="0" rIns="0" rtlCol="0" anchor="t">
                              <a:noAutofit/>
                            </wps:bodyPr>
                          </wps:wsp>
                        </wpg:grpSp>
                        <wpg:grpSp>
                          <wpg:cNvPr id="1608693050" name="Group 1608693050"/>
                          <wpg:cNvGrpSpPr/>
                          <wpg:grpSpPr>
                            <a:xfrm>
                              <a:off x="4201177" y="0"/>
                              <a:ext cx="1673207" cy="1795781"/>
                              <a:chOff x="4201177" y="0"/>
                              <a:chExt cx="1673207" cy="1795781"/>
                            </a:xfrm>
                          </wpg:grpSpPr>
                          <wps:wsp>
                            <wps:cNvPr id="1608693051"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608693052"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608693053" name="TextBox 22"/>
                            <wps:cNvSpPr txBox="1"/>
                            <wps:spPr>
                              <a:xfrm>
                                <a:off x="4492355" y="880825"/>
                                <a:ext cx="1150216" cy="559443"/>
                              </a:xfrm>
                              <a:prstGeom prst="rect">
                                <a:avLst/>
                              </a:prstGeom>
                              <a:noFill/>
                            </wps:spPr>
                            <wps:txbx>
                              <w:txbxContent>
                                <w:p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المعنوي</w:t>
                                  </w:r>
                                </w:p>
                              </w:txbxContent>
                            </wps:txbx>
                            <wps:bodyPr wrap="square" lIns="0" rIns="0" rtlCol="0" anchor="t">
                              <a:noAutofit/>
                            </wps:bodyPr>
                          </wps:wsp>
                        </wpg:grpSp>
                        <wps:wsp>
                          <wps:cNvPr id="1608693054" name="TextBox 449"/>
                          <wps:cNvSpPr txBox="1"/>
                          <wps:spPr>
                            <a:xfrm>
                              <a:off x="4793918" y="93232"/>
                              <a:ext cx="516890" cy="374650"/>
                            </a:xfrm>
                            <a:prstGeom prst="rect">
                              <a:avLst/>
                            </a:prstGeom>
                            <a:noFill/>
                          </wps:spPr>
                          <wps:txbx>
                            <w:txbxContent>
                              <w:p w:rsidR="00C019AE" w:rsidRDefault="00C019AE"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608693055" name="TextBox 451"/>
                          <wps:cNvSpPr txBox="1"/>
                          <wps:spPr>
                            <a:xfrm>
                              <a:off x="1980577" y="93232"/>
                              <a:ext cx="516890" cy="374650"/>
                            </a:xfrm>
                            <a:prstGeom prst="rect">
                              <a:avLst/>
                            </a:prstGeom>
                            <a:noFill/>
                          </wps:spPr>
                          <wps:txbx>
                            <w:txbxContent>
                              <w:p w:rsidR="00C019AE" w:rsidRDefault="00C019AE"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608693056" name="TextBox 452"/>
                        <wps:cNvSpPr txBox="1"/>
                        <wps:spPr>
                          <a:xfrm>
                            <a:off x="588047" y="93232"/>
                            <a:ext cx="516890" cy="374650"/>
                          </a:xfrm>
                          <a:prstGeom prst="rect">
                            <a:avLst/>
                          </a:prstGeom>
                          <a:noFill/>
                        </wps:spPr>
                        <wps:txbx>
                          <w:txbxContent>
                            <w:p w:rsidR="00C019AE" w:rsidRDefault="00C019AE" w:rsidP="00C019AE">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2BA79E" id="_x0000_s3615"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">
                <v:group id="Group 1608693036" o:spid="_x0000_s3616"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n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">
                  <v:shape id="Shape" o:spid="_x0000_s3617"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618"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3619" type="#_x0000_t202" style="position:absolute;left:2307;top:8251;width:11261;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" filled="f" stroked="f">
                    <v:textbox inset="0,,0">
                      <w:txbxContent>
                        <w:p w14:paraId="46701F1E" w14:textId="32A0965E"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الجماعي</w:t>
                          </w:r>
                        </w:p>
                      </w:txbxContent>
                    </v:textbox>
                  </v:shape>
                </v:group>
                <v:group id="Group 1608693040" o:spid="_x0000_s3620"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">
                  <v:group id="Group 1608693041" o:spid="_x0000_s3621"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0ou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">
                    <v:shape id="Shape" o:spid="_x0000_s3622"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623"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3624" type="#_x0000_t202" style="position:absolute;left:30720;top:8531;width:10824;height:5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" filled="f" stroked="f">
                      <v:textbox inset="0,,0">
                        <w:txbxContent>
                          <w:p w14:paraId="36DC6815" w14:textId="03BD8A41"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المادي</w:t>
                            </w:r>
                          </w:p>
                        </w:txbxContent>
                      </v:textbox>
                    </v:shape>
                  </v:group>
                  <v:shape id="TextBox 450" o:spid="_x0000_s3625"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2Vc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PZjHBfz+lAHQmx8AAAD//wMAUEsBAi0AFAAGAAgAAAAhANvh9svuAAAAhQEAABMAAAAAAAAA&#10;AAAAAAAAAAAAAFtDb250ZW50X1R5cGVzXS54bWxQSwECLQAUAAYACAAAACEAWvQsW78AAAAVAQAA&#10;CwAAAAAAAAAAAAAAAAAfAQAAX3JlbHMvLnJlbHNQSwECLQAUAAYACAAAACEAXNNlXMYAAADjAAAA&#10;DwAAAAAAAAAAAAAAAAAHAgAAZHJzL2Rvd25yZXYueG1sUEsFBgAAAAADAAMAtwAAAPoCAAAAAA==&#10;" filled="f" stroked="f">
                    <v:textbox style="mso-fit-shape-to-text:t">
                      <w:txbxContent>
                        <w:p w14:paraId="3081DC17" w14:textId="77777777" w:rsidR="00C019AE" w:rsidRDefault="00C019AE"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608693046" o:spid="_x0000_s3626"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a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">
                    <v:shape id="Shape" o:spid="_x0000_s3627"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628"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3629" type="#_x0000_t202" style="position:absolute;left:17540;top:8550;width:9062;height:4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" filled="f" stroked="f">
                      <v:textbox inset="0,,0">
                        <w:txbxContent>
                          <w:p w14:paraId="733118C6" w14:textId="2101D115"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الشخصي</w:t>
                            </w:r>
                          </w:p>
                        </w:txbxContent>
                      </v:textbox>
                    </v:shape>
                  </v:group>
                  <v:group id="Group 1608693050" o:spid="_x0000_s3630"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">
                    <v:shape id="Shape" o:spid="_x0000_s3631"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632"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3633" type="#_x0000_t202" style="position:absolute;left:44923;top:8808;width:11502;height:5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" filled="f" stroked="f">
                      <v:textbox inset="0,,0">
                        <w:txbxContent>
                          <w:p w14:paraId="67B7658D" w14:textId="43B67540" w:rsidR="00C019AE" w:rsidRDefault="00C019AE" w:rsidP="00C019AE">
                            <w:pPr>
                              <w:bidi w:val="0"/>
                              <w:jc w:val="center"/>
                              <w:rPr>
                                <w:rFonts w:ascii="Adobe Arabic" w:hAnsi="Adobe Arabic" w:cs="Adobe Arabic"/>
                                <w:b/>
                                <w:bCs/>
                                <w:kern w:val="24"/>
                                <w:sz w:val="36"/>
                                <w:szCs w:val="36"/>
                                <w:lang w:bidi="ar-SY"/>
                              </w:rPr>
                            </w:pPr>
                            <w:r w:rsidRPr="00C019AE">
                              <w:rPr>
                                <w:rFonts w:ascii="Adobe Arabic" w:hAnsi="Adobe Arabic" w:cs="Adobe Arabic"/>
                                <w:b/>
                                <w:bCs/>
                                <w:kern w:val="24"/>
                                <w:sz w:val="36"/>
                                <w:szCs w:val="36"/>
                                <w:rtl/>
                                <w:lang w:bidi="ar-SY"/>
                              </w:rPr>
                              <w:t>المعنوي</w:t>
                            </w:r>
                          </w:p>
                        </w:txbxContent>
                      </v:textbox>
                    </v:shape>
                  </v:group>
                  <v:shape id="TextBox 449" o:spid="_x0000_s3634"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lYa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PZjFI/z+lAHQmx8AAAD//wMAUEsBAi0AFAAGAAgAAAAhANvh9svuAAAAhQEAABMAAAAAAAAA&#10;AAAAAAAAAAAAAFtDb250ZW50X1R5cGVzXS54bWxQSwECLQAUAAYACAAAACEAWvQsW78AAAAVAQAA&#10;CwAAAAAAAAAAAAAAAAAfAQAAX3JlbHMvLnJlbHNQSwECLQAUAAYACAAAACEAtkZWGsYAAADjAAAA&#10;DwAAAAAAAAAAAAAAAAAHAgAAZHJzL2Rvd25yZXYueG1sUEsFBgAAAAADAAMAtwAAAPoCAAAAAA==&#10;" filled="f" stroked="f">
                    <v:textbox style="mso-fit-shape-to-text:t">
                      <w:txbxContent>
                        <w:p w14:paraId="34D929B7" w14:textId="77777777" w:rsidR="00C019AE" w:rsidRDefault="00C019AE"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3635"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" filled="f" stroked="f">
                    <v:textbox style="mso-fit-shape-to-text:t">
                      <w:txbxContent>
                        <w:p w14:paraId="57D16068" w14:textId="77777777" w:rsidR="00C019AE" w:rsidRDefault="00C019AE" w:rsidP="00C019AE">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3636"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" filled="f" stroked="f">
                  <v:textbox style="mso-fit-shape-to-text:t">
                    <w:txbxContent>
                      <w:p w14:paraId="58816708" w14:textId="77777777" w:rsidR="00C019AE" w:rsidRDefault="00C019AE" w:rsidP="00C019AE">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rsidR="00E9423C" w:rsidRPr="00880E17" w:rsidRDefault="00E9423C" w:rsidP="00E9423C">
      <w:pPr>
        <w:rPr>
          <w:b/>
          <w:bCs/>
        </w:rPr>
      </w:pPr>
      <w:r w:rsidRPr="002A078C">
        <w:rPr>
          <w:rFonts w:ascii="Sakkal Majalla" w:hAnsi="Sakkal Majalla"/>
          <w:noProof/>
          <w:sz w:val="34"/>
        </w:rPr>
        <mc:AlternateContent>
          <mc:Choice Requires="wpg">
            <w:drawing>
              <wp:inline distT="0" distB="0" distL="0" distR="0" wp14:anchorId="248E011D" wp14:editId="483888B7">
                <wp:extent cx="5731510" cy="892088"/>
                <wp:effectExtent l="0" t="0" r="2540" b="22860"/>
                <wp:docPr id="160869234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50" name="مجموعة 47"/>
                        <wpg:cNvGrpSpPr/>
                        <wpg:grpSpPr>
                          <a:xfrm>
                            <a:off x="0" y="0"/>
                            <a:ext cx="5731510" cy="895351"/>
                            <a:chOff x="0" y="0"/>
                            <a:chExt cx="5878196" cy="918845"/>
                          </a:xfrm>
                        </wpg:grpSpPr>
                        <wpg:grpSp>
                          <wpg:cNvPr id="1608692351" name="مجموعة 48"/>
                          <wpg:cNvGrpSpPr/>
                          <wpg:grpSpPr>
                            <a:xfrm>
                              <a:off x="0" y="0"/>
                              <a:ext cx="5878196" cy="918845"/>
                              <a:chOff x="0" y="0"/>
                              <a:chExt cx="6240348" cy="919070"/>
                            </a:xfrm>
                          </wpg:grpSpPr>
                          <wpg:grpSp>
                            <wpg:cNvPr id="1608692352" name="مجموعة 49"/>
                            <wpg:cNvGrpSpPr/>
                            <wpg:grpSpPr>
                              <a:xfrm>
                                <a:off x="0" y="169208"/>
                                <a:ext cx="5433072" cy="580613"/>
                                <a:chOff x="0" y="169208"/>
                                <a:chExt cx="5433072" cy="580613"/>
                              </a:xfrm>
                            </wpg:grpSpPr>
                            <wps:wsp>
                              <wps:cNvPr id="16086923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56"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المعنوي</w:t>
                                </w:r>
                              </w:p>
                            </w:txbxContent>
                          </wps:txbx>
                          <wps:bodyPr wrap="square" rtlCol="1">
                            <a:spAutoFit/>
                          </wps:bodyPr>
                        </wps:wsp>
                      </wpg:grpSp>
                      <pic:pic xmlns:pic="http://schemas.openxmlformats.org/drawingml/2006/picture">
                        <pic:nvPicPr>
                          <pic:cNvPr id="160869235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48E011D" id="_x0000_s36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hye89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6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">
                  <v:group id="مجموعة 48" o:spid="_x0000_s36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Y2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">
                    <v:group id="مجموعة 49" o:spid="_x0000_s36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thB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">
                      <v:shape id="شكل حر 50" o:spid="_x0000_s36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" fillcolor="#a5a5a5 [2092]" stroked="f" strokeweight="1pt">
                        <v:stroke joinstyle="miter"/>
                      </v:roundrect>
                    </v:group>
                    <v:oval id="شكل بيضاوي 52" o:spid="_x0000_s36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" filled="f" strokecolor="#168489" strokeweight="1pt">
                      <v:stroke joinstyle="miter"/>
                    </v:oval>
                  </v:group>
                  <v:shape id="مربع نص 41" o:spid="_x0000_s364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" filled="f" stroked="f">
                    <v:textbox style="mso-fit-shape-to-text:t">
                      <w:txbxContent>
                        <w:p w14:paraId="49B45B4C" w14:textId="35A2046D"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المعنوي</w:t>
                          </w:r>
                        </w:p>
                      </w:txbxContent>
                    </v:textbox>
                  </v:shape>
                </v:group>
                <v:shape id="صورة 54" o:spid="_x0000_s36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xml:space="preserve">- التقدير والاعتراف بالجهود: كلمات الشكر والثناء تعزز شعور الموظفين بأهمية عملهم.  </w:t>
      </w:r>
    </w:p>
    <w:p w:rsidR="007C6591" w:rsidRPr="00F1502D" w:rsidRDefault="007C6591" w:rsidP="00E9423C">
      <w:r w:rsidRPr="00F1502D">
        <w:rPr>
          <w:rtl/>
        </w:rPr>
        <w:t xml:space="preserve">- التواصل الإيجابي: التحدث مع الموظفين بطريقة داعمة ومشجعة يُحسن من صحتهم النفسية.  </w:t>
      </w:r>
    </w:p>
    <w:p w:rsidR="007C6591" w:rsidRDefault="007C6591" w:rsidP="00E9423C">
      <w:pPr>
        <w:rPr>
          <w:rtl/>
        </w:rPr>
      </w:pPr>
      <w:r w:rsidRPr="00F1502D">
        <w:rPr>
          <w:rtl/>
        </w:rPr>
        <w:t>- إشراك الموظفين في اتخاذ القرارات: إشراكهم يعطيهم شعورا</w:t>
      </w:r>
      <w:r>
        <w:rPr>
          <w:rFonts w:hint="cs"/>
          <w:rtl/>
        </w:rPr>
        <w:t>ً</w:t>
      </w:r>
      <w:r w:rsidRPr="00F1502D">
        <w:rPr>
          <w:rtl/>
        </w:rPr>
        <w:t xml:space="preserve"> بالمسؤولية والانتماء.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6C5C976" wp14:editId="33A6D9C4">
                <wp:extent cx="5731510" cy="892088"/>
                <wp:effectExtent l="0" t="0" r="2540" b="22860"/>
                <wp:docPr id="160869234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41" name="مجموعة 47"/>
                        <wpg:cNvGrpSpPr/>
                        <wpg:grpSpPr>
                          <a:xfrm>
                            <a:off x="0" y="0"/>
                            <a:ext cx="5731510" cy="895351"/>
                            <a:chOff x="0" y="0"/>
                            <a:chExt cx="5878196" cy="918845"/>
                          </a:xfrm>
                        </wpg:grpSpPr>
                        <wpg:grpSp>
                          <wpg:cNvPr id="1608692342" name="مجموعة 48"/>
                          <wpg:cNvGrpSpPr/>
                          <wpg:grpSpPr>
                            <a:xfrm>
                              <a:off x="0" y="0"/>
                              <a:ext cx="5878196" cy="918845"/>
                              <a:chOff x="0" y="0"/>
                              <a:chExt cx="6240348" cy="919070"/>
                            </a:xfrm>
                          </wpg:grpSpPr>
                          <wpg:grpSp>
                            <wpg:cNvPr id="1608692343" name="مجموعة 49"/>
                            <wpg:cNvGrpSpPr/>
                            <wpg:grpSpPr>
                              <a:xfrm>
                                <a:off x="0" y="169208"/>
                                <a:ext cx="5433072" cy="580613"/>
                                <a:chOff x="0" y="169208"/>
                                <a:chExt cx="5433072" cy="580613"/>
                              </a:xfrm>
                            </wpg:grpSpPr>
                            <wps:wsp>
                              <wps:cNvPr id="16086923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47"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المادي</w:t>
                                </w:r>
                              </w:p>
                            </w:txbxContent>
                          </wps:txbx>
                          <wps:bodyPr wrap="square" rtlCol="1">
                            <a:spAutoFit/>
                          </wps:bodyPr>
                        </wps:wsp>
                      </wpg:grpSp>
                      <pic:pic xmlns:pic="http://schemas.openxmlformats.org/drawingml/2006/picture">
                        <pic:nvPicPr>
                          <pic:cNvPr id="160869234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C5C976" id="_x0000_s36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rkn1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6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">
                  <v:group id="مجموعة 48" o:spid="_x0000_s36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">
                    <v:group id="مجموعة 49" o:spid="_x0000_s36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">
                      <v:shape id="شكل حر 50" o:spid="_x0000_s36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" fillcolor="#a5a5a5 [2092]" stroked="f" strokeweight="1pt">
                        <v:stroke joinstyle="miter"/>
                      </v:roundrect>
                    </v:group>
                    <v:oval id="شكل بيضاوي 52" o:spid="_x0000_s36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" filled="f" strokecolor="#168489" strokeweight="1pt">
                      <v:stroke joinstyle="miter"/>
                    </v:oval>
                  </v:group>
                  <v:shape id="مربع نص 41" o:spid="_x0000_s365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" filled="f" stroked="f">
                    <v:textbox style="mso-fit-shape-to-text:t">
                      <w:txbxContent>
                        <w:p w14:paraId="74E5A123" w14:textId="023E2024"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المادي</w:t>
                          </w:r>
                        </w:p>
                      </w:txbxContent>
                    </v:textbox>
                  </v:shape>
                </v:group>
                <v:shape id="صورة 54" o:spid="_x0000_s36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">
                  <v:imagedata r:id="rId78" o:title=""/>
                </v:shape>
                <w10:anchorlock/>
              </v:group>
            </w:pict>
          </mc:Fallback>
        </mc:AlternateContent>
      </w:r>
    </w:p>
    <w:p w:rsidR="007C6591" w:rsidRPr="00F1502D" w:rsidRDefault="007C6591" w:rsidP="00E9423C">
      <w:r w:rsidRPr="00F1502D">
        <w:rPr>
          <w:rtl/>
        </w:rPr>
        <w:t>- المكافآت المالية:</w:t>
      </w:r>
      <w:r>
        <w:rPr>
          <w:rFonts w:hint="cs"/>
          <w:rtl/>
        </w:rPr>
        <w:t xml:space="preserve"> </w:t>
      </w:r>
      <w:r w:rsidRPr="00F1502D">
        <w:rPr>
          <w:rtl/>
        </w:rPr>
        <w:t xml:space="preserve">تقديم الحوافز المادية مثل المكافآت أو الزيادات يحفز الموظفين على تحقيق الأداء العالي.  </w:t>
      </w:r>
    </w:p>
    <w:p w:rsidR="007C6591" w:rsidRDefault="007C6591" w:rsidP="00E9423C">
      <w:pPr>
        <w:rPr>
          <w:rtl/>
        </w:rPr>
      </w:pPr>
      <w:r w:rsidRPr="00F1502D">
        <w:rPr>
          <w:rtl/>
        </w:rPr>
        <w:t>- المزايا الوظيفية:</w:t>
      </w:r>
      <w:r>
        <w:rPr>
          <w:rFonts w:hint="cs"/>
          <w:rtl/>
        </w:rPr>
        <w:t xml:space="preserve"> </w:t>
      </w:r>
      <w:r w:rsidRPr="00F1502D">
        <w:rPr>
          <w:rtl/>
        </w:rPr>
        <w:t xml:space="preserve">تقديم مزايا إضافية مثل ساعات العمل المرنة أو الإجازات المدفوعة يشجع على الراحة النفسية.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3C09EE7" wp14:editId="3A30AE4E">
                <wp:extent cx="5731510" cy="892088"/>
                <wp:effectExtent l="0" t="0" r="2540" b="22860"/>
                <wp:docPr id="16086923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32" name="مجموعة 47"/>
                        <wpg:cNvGrpSpPr/>
                        <wpg:grpSpPr>
                          <a:xfrm>
                            <a:off x="0" y="0"/>
                            <a:ext cx="5731510" cy="895351"/>
                            <a:chOff x="0" y="0"/>
                            <a:chExt cx="5878196" cy="918845"/>
                          </a:xfrm>
                        </wpg:grpSpPr>
                        <wpg:grpSp>
                          <wpg:cNvPr id="1608692333" name="مجموعة 48"/>
                          <wpg:cNvGrpSpPr/>
                          <wpg:grpSpPr>
                            <a:xfrm>
                              <a:off x="0" y="0"/>
                              <a:ext cx="5878196" cy="918845"/>
                              <a:chOff x="0" y="0"/>
                              <a:chExt cx="6240348" cy="919070"/>
                            </a:xfrm>
                          </wpg:grpSpPr>
                          <wpg:grpSp>
                            <wpg:cNvPr id="1608692334" name="مجموعة 49"/>
                            <wpg:cNvGrpSpPr/>
                            <wpg:grpSpPr>
                              <a:xfrm>
                                <a:off x="0" y="169208"/>
                                <a:ext cx="5433072" cy="580613"/>
                                <a:chOff x="0" y="169208"/>
                                <a:chExt cx="5433072" cy="580613"/>
                              </a:xfrm>
                            </wpg:grpSpPr>
                            <wps:wsp>
                              <wps:cNvPr id="16086923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38" name="مربع نص 41"/>
                          <wps:cNvSpPr txBox="1"/>
                          <wps:spPr>
                            <a:xfrm>
                              <a:off x="204466" y="256424"/>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الشخصي</w:t>
                                </w:r>
                              </w:p>
                            </w:txbxContent>
                          </wps:txbx>
                          <wps:bodyPr wrap="square" rtlCol="1">
                            <a:spAutoFit/>
                          </wps:bodyPr>
                        </wps:wsp>
                      </wpg:grpSp>
                      <pic:pic xmlns:pic="http://schemas.openxmlformats.org/drawingml/2006/picture">
                        <pic:nvPicPr>
                          <pic:cNvPr id="160869233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3C09EE7" id="_x0000_s365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r2IKX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6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">
                  <v:group id="مجموعة 48" o:spid="_x0000_s36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">
                    <v:group id="مجموعة 49" o:spid="_x0000_s36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">
                      <v:shape id="شكل حر 50" o:spid="_x0000_s36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" fillcolor="#a5a5a5 [2092]" stroked="f" strokeweight="1pt">
                        <v:stroke joinstyle="miter"/>
                      </v:roundrect>
                    </v:group>
                    <v:oval id="شكل بيضاوي 52" o:spid="_x0000_s36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" filled="f" strokecolor="#168489" strokeweight="1pt">
                      <v:stroke joinstyle="miter"/>
                    </v:oval>
                  </v:group>
                  <v:shape id="مربع نص 41" o:spid="_x0000_s3662"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" filled="f" stroked="f">
                    <v:textbox style="mso-fit-shape-to-text:t">
                      <w:txbxContent>
                        <w:p w14:paraId="2DB579F6" w14:textId="138A9E23"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الشخصي</w:t>
                          </w:r>
                        </w:p>
                      </w:txbxContent>
                    </v:textbox>
                  </v:shape>
                </v:group>
                <v:shape id="صورة 54" o:spid="_x0000_s36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التطوير المهني:</w:t>
      </w:r>
      <w:r>
        <w:rPr>
          <w:rFonts w:hint="cs"/>
          <w:rtl/>
        </w:rPr>
        <w:t xml:space="preserve"> </w:t>
      </w:r>
      <w:r w:rsidRPr="00F1502D">
        <w:rPr>
          <w:rtl/>
        </w:rPr>
        <w:t xml:space="preserve">تقديم فرص التدريب والتطوير يعزز شعور الموظفين بالكفاءة ويزيد من دافعيتهم.  </w:t>
      </w:r>
    </w:p>
    <w:p w:rsidR="007C6591" w:rsidRDefault="007C6591" w:rsidP="00E9423C">
      <w:pPr>
        <w:rPr>
          <w:rtl/>
        </w:rPr>
      </w:pPr>
      <w:r w:rsidRPr="00F1502D">
        <w:rPr>
          <w:rtl/>
        </w:rPr>
        <w:t>- تحديد الأهداف الشخصية:</w:t>
      </w:r>
      <w:r>
        <w:rPr>
          <w:rFonts w:hint="cs"/>
          <w:rtl/>
        </w:rPr>
        <w:t xml:space="preserve"> </w:t>
      </w:r>
      <w:r w:rsidRPr="00F1502D">
        <w:rPr>
          <w:rtl/>
        </w:rPr>
        <w:t>مساعدة الموظفين على وضع أهداف مهنية وشخصية تعطيهم شعورا</w:t>
      </w:r>
      <w:r>
        <w:rPr>
          <w:rFonts w:hint="cs"/>
          <w:rtl/>
        </w:rPr>
        <w:t>ً</w:t>
      </w:r>
      <w:r w:rsidRPr="00F1502D">
        <w:rPr>
          <w:rtl/>
        </w:rPr>
        <w:t xml:space="preserve"> بالاتجاه والغاية.  </w:t>
      </w:r>
    </w:p>
    <w:p w:rsidR="00E9423C" w:rsidRPr="00F1502D" w:rsidRDefault="00E9423C" w:rsidP="00E9423C">
      <w:r w:rsidRPr="002A078C">
        <w:rPr>
          <w:rFonts w:ascii="Sakkal Majalla" w:hAnsi="Sakkal Majalla"/>
          <w:noProof/>
          <w:sz w:val="34"/>
        </w:rPr>
        <w:lastRenderedPageBreak/>
        <mc:AlternateContent>
          <mc:Choice Requires="wpg">
            <w:drawing>
              <wp:inline distT="0" distB="0" distL="0" distR="0" wp14:anchorId="4F470EA4" wp14:editId="4414DD1D">
                <wp:extent cx="5731510" cy="892088"/>
                <wp:effectExtent l="0" t="0" r="2540" b="22860"/>
                <wp:docPr id="160869232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323" name="مجموعة 47"/>
                        <wpg:cNvGrpSpPr/>
                        <wpg:grpSpPr>
                          <a:xfrm>
                            <a:off x="0" y="0"/>
                            <a:ext cx="5731510" cy="895351"/>
                            <a:chOff x="0" y="0"/>
                            <a:chExt cx="5878196" cy="918845"/>
                          </a:xfrm>
                        </wpg:grpSpPr>
                        <wpg:grpSp>
                          <wpg:cNvPr id="1608692324" name="مجموعة 48"/>
                          <wpg:cNvGrpSpPr/>
                          <wpg:grpSpPr>
                            <a:xfrm>
                              <a:off x="0" y="0"/>
                              <a:ext cx="5878196" cy="918845"/>
                              <a:chOff x="0" y="0"/>
                              <a:chExt cx="6240348" cy="919070"/>
                            </a:xfrm>
                          </wpg:grpSpPr>
                          <wpg:grpSp>
                            <wpg:cNvPr id="1608692325" name="مجموعة 49"/>
                            <wpg:cNvGrpSpPr/>
                            <wpg:grpSpPr>
                              <a:xfrm>
                                <a:off x="0" y="169208"/>
                                <a:ext cx="5433072" cy="580613"/>
                                <a:chOff x="0" y="169208"/>
                                <a:chExt cx="5433072" cy="580613"/>
                              </a:xfrm>
                            </wpg:grpSpPr>
                            <wps:wsp>
                              <wps:cNvPr id="16086923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3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329"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الجماعي</w:t>
                                </w:r>
                              </w:p>
                            </w:txbxContent>
                          </wps:txbx>
                          <wps:bodyPr wrap="square" rtlCol="1">
                            <a:spAutoFit/>
                          </wps:bodyPr>
                        </wps:wsp>
                      </wpg:grpSp>
                      <pic:pic xmlns:pic="http://schemas.openxmlformats.org/drawingml/2006/picture">
                        <pic:nvPicPr>
                          <pic:cNvPr id="160869233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F470EA4" id="_x0000_s366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e32Mn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6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">
                  <v:group id="مجموعة 48" o:spid="_x0000_s36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">
                    <v:group id="مجموعة 49" o:spid="_x0000_s36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NI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">
                      <v:shape id="شكل حر 50" o:spid="_x0000_s36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" fillcolor="#a5a5a5 [2092]" stroked="f" strokeweight="1pt">
                        <v:stroke joinstyle="miter"/>
                      </v:roundrect>
                    </v:group>
                    <v:oval id="شكل بيضاوي 52" o:spid="_x0000_s36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" filled="f" strokecolor="#168489" strokeweight="1pt">
                      <v:stroke joinstyle="miter"/>
                    </v:oval>
                  </v:group>
                  <v:shape id="مربع نص 41" o:spid="_x0000_s367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" filled="f" stroked="f">
                    <v:textbox style="mso-fit-shape-to-text:t">
                      <w:txbxContent>
                        <w:p w14:paraId="53F5319E" w14:textId="4761A803"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التحفيز الجماعي</w:t>
                          </w:r>
                        </w:p>
                      </w:txbxContent>
                    </v:textbox>
                  </v:shape>
                </v:group>
                <v:shape id="صورة 54" o:spid="_x0000_s36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">
                  <v:imagedata r:id="rId78" o:title=""/>
                </v:shape>
                <w10:anchorlock/>
              </v:group>
            </w:pict>
          </mc:Fallback>
        </mc:AlternateContent>
      </w:r>
    </w:p>
    <w:p w:rsidR="007C6591" w:rsidRPr="00F1502D" w:rsidRDefault="007C6591" w:rsidP="00E9423C">
      <w:r w:rsidRPr="00F1502D">
        <w:rPr>
          <w:rtl/>
        </w:rPr>
        <w:t>- الاحتفال بالإنجازات الجماعية:</w:t>
      </w:r>
      <w:r>
        <w:rPr>
          <w:rFonts w:hint="cs"/>
          <w:rtl/>
        </w:rPr>
        <w:t xml:space="preserve"> </w:t>
      </w:r>
      <w:r w:rsidRPr="00F1502D">
        <w:rPr>
          <w:rtl/>
        </w:rPr>
        <w:t xml:space="preserve">تنظيم فعاليات أو احتفالات يخلق روح الفريق ويحفز الجميع.  </w:t>
      </w:r>
    </w:p>
    <w:p w:rsidR="007C6591" w:rsidRPr="00F1502D" w:rsidRDefault="007C6591" w:rsidP="00E9423C">
      <w:r w:rsidRPr="00F1502D">
        <w:rPr>
          <w:rtl/>
        </w:rPr>
        <w:t>- تشجيع العمل بروح الفريق:</w:t>
      </w:r>
      <w:r>
        <w:rPr>
          <w:rFonts w:hint="cs"/>
          <w:rtl/>
        </w:rPr>
        <w:t xml:space="preserve"> </w:t>
      </w:r>
      <w:r w:rsidRPr="00F1502D">
        <w:rPr>
          <w:rtl/>
        </w:rPr>
        <w:t xml:space="preserve">التحفيز الجماعي يعزز التعاون ويقلل من التنافس السلبي.  </w:t>
      </w:r>
    </w:p>
    <w:p w:rsidR="007C6591" w:rsidRPr="00F1502D" w:rsidRDefault="007C6591" w:rsidP="00E9423C">
      <w:r>
        <w:rPr>
          <w:rFonts w:hint="cs"/>
          <w:rtl/>
        </w:rPr>
        <w:t xml:space="preserve">ختاماً، </w:t>
      </w:r>
      <w:r w:rsidRPr="00F1502D">
        <w:rPr>
          <w:rtl/>
        </w:rPr>
        <w:t>التحفيز هو عامل أساسي لتحسين الصحة النفسية والمهنية. الموظفون الذين يشعرون بالتقدير والدعم يكونون أكثر سعادة وإنتاجية، مما ينعكس إيجابي</w:t>
      </w:r>
      <w:r>
        <w:rPr>
          <w:rFonts w:hint="cs"/>
          <w:rtl/>
        </w:rPr>
        <w:t>اً</w:t>
      </w:r>
      <w:r w:rsidRPr="00F1502D">
        <w:rPr>
          <w:rtl/>
        </w:rPr>
        <w:t xml:space="preserve"> على أدائهم وعلاقاتهم داخل بيئة العمل. لتحقيق هذه الفوائد، يجب على المؤسسات والقادة تبني استراتيجيات تحفيزية شاملة تتضمن الجوانب المعنوية والمادية، مع التركيز على بناء بيئة عمل داعمة تعزز رفاهية الجميع.</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20ED6856" wp14:editId="4E86C00D">
                <wp:extent cx="5731510" cy="895350"/>
                <wp:effectExtent l="0" t="0" r="21590" b="19050"/>
                <wp:docPr id="412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24"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25" name="مجموعة 39"/>
                        <wpg:cNvGrpSpPr/>
                        <wpg:grpSpPr>
                          <a:xfrm>
                            <a:off x="0" y="0"/>
                            <a:ext cx="5731510" cy="895350"/>
                            <a:chOff x="0" y="0"/>
                            <a:chExt cx="5878196" cy="918845"/>
                          </a:xfrm>
                        </wpg:grpSpPr>
                        <wpg:grpSp>
                          <wpg:cNvPr id="4126" name="مجموعة 40"/>
                          <wpg:cNvGrpSpPr/>
                          <wpg:grpSpPr>
                            <a:xfrm>
                              <a:off x="0" y="0"/>
                              <a:ext cx="5878196" cy="918845"/>
                              <a:chOff x="0" y="0"/>
                              <a:chExt cx="6240348" cy="919070"/>
                            </a:xfrm>
                          </wpg:grpSpPr>
                          <wpg:grpSp>
                            <wpg:cNvPr id="4127" name="مجموعة 41"/>
                            <wpg:cNvGrpSpPr/>
                            <wpg:grpSpPr>
                              <a:xfrm>
                                <a:off x="0" y="169208"/>
                                <a:ext cx="5433072" cy="580613"/>
                                <a:chOff x="0" y="169208"/>
                                <a:chExt cx="5433072" cy="580613"/>
                              </a:xfrm>
                            </wpg:grpSpPr>
                            <wps:wsp>
                              <wps:cNvPr id="41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1" name="مربع نص 41"/>
                          <wps:cNvSpPr txBox="1"/>
                          <wps:spPr>
                            <a:xfrm>
                              <a:off x="204484" y="256985"/>
                              <a:ext cx="4616071" cy="387740"/>
                            </a:xfrm>
                            <a:prstGeom prst="rect">
                              <a:avLst/>
                            </a:prstGeom>
                            <a:noFill/>
                          </wps:spPr>
                          <wps:txbx>
                            <w:txbxContent>
                              <w:p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 xml:space="preserve">استراتيجيات </w:t>
                                </w: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فعّالة لتحفيز الموظفين</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ED6856" id="_x0000_s36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x7rkh6BwAAjB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36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">
                  <v:imagedata r:id="rId69" o:title=""/>
                </v:shape>
                <v:group id="مجموعة 39" o:spid="_x0000_s36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41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Fin8vglPQK5/AAAA//8DAFBLAQItABQABgAIAAAAIQDb4fbL7gAAAIUBAAATAAAAAAAA&#10;AAAAAAAAAAAAAABbQ29udGVudF9UeXBlc10ueG1sUEsBAi0AFAAGAAgAAAAhAFr0LFu/AAAAFQEA&#10;AAsAAAAAAAAAAAAAAAAAHwEAAF9yZWxzLy5yZWxzUEsBAi0AFAAGAAgAAAAhAMkHHjXHAAAA3QAA&#10;AA8AAAAAAAAAAAAAAAAABwIAAGRycy9kb3ducmV2LnhtbFBLBQYAAAAAAwADALcAAAD7AgAAAAA=&#10;">
                  <v:group id="مجموعة 40" o:spid="_x0000_s36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">
                    <v:group id="مجموعة 41" o:spid="_x0000_s36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">
                      <v:shape id="شكل حر 42" o:spid="_x0000_s36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" fillcolor="#168489" stroked="f" strokeweight="1pt">
                        <v:stroke joinstyle="miter"/>
                      </v:roundrect>
                    </v:group>
                    <v:oval id="شكل بيضاوي 44" o:spid="_x0000_s36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" filled="f" strokecolor="#a5a5a5 [2092]" strokeweight="1pt">
                      <v:stroke joinstyle="miter"/>
                    </v:oval>
                  </v:group>
                  <v:shape id="مربع نص 41" o:spid="_x0000_s36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" filled="f" stroked="f">
                    <v:textbox style="mso-fit-shape-to-text:t">
                      <w:txbxContent>
                        <w:p w14:paraId="087E2403" w14:textId="11993FEE"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 xml:space="preserve">استراتيجيات </w:t>
                          </w:r>
                          <w:r w:rsidRPr="006A21FE">
                            <w:rPr>
                              <w:rFonts w:eastAsia="Calibri" w:hAnsi="Adobe Arabic" w:cs="Adobe Arabic" w:hint="cs"/>
                              <w:b/>
                              <w:bCs/>
                              <w:color w:val="FFFFFF"/>
                              <w:kern w:val="24"/>
                              <w:sz w:val="36"/>
                              <w:szCs w:val="36"/>
                              <w:rtl/>
                              <w:lang w:bidi="ar-EG"/>
                            </w:rPr>
                            <w:t>ال</w:t>
                          </w:r>
                          <w:r w:rsidRPr="006A21FE">
                            <w:rPr>
                              <w:rFonts w:eastAsia="Calibri" w:hAnsi="Adobe Arabic" w:cs="Adobe Arabic"/>
                              <w:b/>
                              <w:bCs/>
                              <w:color w:val="FFFFFF"/>
                              <w:kern w:val="24"/>
                              <w:sz w:val="36"/>
                              <w:szCs w:val="36"/>
                              <w:rtl/>
                              <w:lang w:bidi="ar-EG"/>
                            </w:rPr>
                            <w:t>فعّالة لتحفيز الموظفين</w:t>
                          </w:r>
                        </w:p>
                      </w:txbxContent>
                    </v:textbox>
                  </v:shape>
                </v:group>
                <w10:anchorlock/>
              </v:group>
            </w:pict>
          </mc:Fallback>
        </mc:AlternateContent>
      </w:r>
    </w:p>
    <w:p w:rsidR="007C6591" w:rsidRPr="00F1502D" w:rsidRDefault="007C6591" w:rsidP="00E9423C">
      <w:r w:rsidRPr="00F1502D">
        <w:rPr>
          <w:rtl/>
        </w:rPr>
        <w:t>تحفيز الموظفين هو أحد المفاتيح الأساسية لنجاح المؤسسات. عندما يكون الموظفون محفزين، فإنهم يعملون بجدية، يقد</w:t>
      </w:r>
      <w:r>
        <w:rPr>
          <w:rFonts w:hint="cs"/>
          <w:rtl/>
        </w:rPr>
        <w:t>ّ</w:t>
      </w:r>
      <w:r w:rsidRPr="00F1502D">
        <w:rPr>
          <w:rtl/>
        </w:rPr>
        <w:t>مون أداءً عاليا</w:t>
      </w:r>
      <w:r>
        <w:rPr>
          <w:rFonts w:hint="cs"/>
          <w:rtl/>
        </w:rPr>
        <w:t>ً</w:t>
      </w:r>
      <w:r w:rsidRPr="00F1502D">
        <w:rPr>
          <w:rtl/>
        </w:rPr>
        <w:t>، ويشعرون بالرضا عن وظائفهم. ومع ذلك، فإن التحفيز الفعّال يتطلب استراتيجيات مدروسة تلبي احتياجات الموظفين المختلفة، سواء</w:t>
      </w:r>
      <w:r>
        <w:rPr>
          <w:rFonts w:hint="cs"/>
          <w:rtl/>
        </w:rPr>
        <w:t>ً</w:t>
      </w:r>
      <w:r w:rsidRPr="00F1502D">
        <w:rPr>
          <w:rtl/>
        </w:rPr>
        <w:t xml:space="preserve"> كانت نفسية، مهنية، أو مادية. </w:t>
      </w:r>
    </w:p>
    <w:p w:rsidR="007C6591" w:rsidRDefault="007C6591" w:rsidP="00E9423C">
      <w:pPr>
        <w:rPr>
          <w:b/>
          <w:bCs/>
          <w:color w:val="168489"/>
          <w:rtl/>
        </w:rPr>
      </w:pPr>
      <w:r w:rsidRPr="006A21FE">
        <w:rPr>
          <w:rFonts w:hint="cs"/>
          <w:b/>
          <w:bCs/>
          <w:color w:val="168489"/>
          <w:rtl/>
        </w:rPr>
        <w:t>ال</w:t>
      </w:r>
      <w:r w:rsidRPr="006A21FE">
        <w:rPr>
          <w:b/>
          <w:bCs/>
          <w:color w:val="168489"/>
          <w:rtl/>
        </w:rPr>
        <w:t xml:space="preserve">استراتيجيات </w:t>
      </w:r>
      <w:r w:rsidRPr="006A21FE">
        <w:rPr>
          <w:rFonts w:hint="cs"/>
          <w:b/>
          <w:bCs/>
          <w:color w:val="168489"/>
          <w:rtl/>
        </w:rPr>
        <w:t>ال</w:t>
      </w:r>
      <w:r w:rsidRPr="006A21FE">
        <w:rPr>
          <w:b/>
          <w:bCs/>
          <w:color w:val="168489"/>
          <w:rtl/>
        </w:rPr>
        <w:t>فعّالة لتحفيز الموظفين</w:t>
      </w:r>
    </w:p>
    <w:p w:rsidR="00C019AE" w:rsidRPr="006A21FE" w:rsidRDefault="00C019AE" w:rsidP="00C019AE">
      <w:pPr>
        <w:rPr>
          <w:b/>
          <w:bCs/>
          <w:color w:val="168489"/>
          <w:rtl/>
        </w:rPr>
      </w:pPr>
      <w:r w:rsidRPr="00C019AE">
        <w:rPr>
          <w:b/>
          <w:bCs/>
          <w:noProof/>
          <w:color w:val="168489"/>
        </w:rPr>
        <mc:AlternateContent>
          <mc:Choice Requires="wpg">
            <w:drawing>
              <wp:inline distT="0" distB="0" distL="0" distR="0" wp14:anchorId="26E54FE6" wp14:editId="7B37FC7D">
                <wp:extent cx="5728532" cy="2418748"/>
                <wp:effectExtent l="152400" t="95250" r="139065" b="19685"/>
                <wp:docPr id="1608693057" name="Group 45"/>
                <wp:cNvGraphicFramePr/>
                <a:graphic xmlns:a="http://schemas.openxmlformats.org/drawingml/2006/main">
                  <a:graphicData uri="http://schemas.microsoft.com/office/word/2010/wordprocessingGroup">
                    <wpg:wgp>
                      <wpg:cNvGrpSpPr/>
                      <wpg:grpSpPr>
                        <a:xfrm>
                          <a:off x="0" y="0"/>
                          <a:ext cx="5728532" cy="2418748"/>
                          <a:chOff x="0" y="0"/>
                          <a:chExt cx="5728532" cy="2418748"/>
                        </a:xfrm>
                      </wpg:grpSpPr>
                      <pic:pic xmlns:pic="http://schemas.openxmlformats.org/drawingml/2006/picture">
                        <pic:nvPicPr>
                          <pic:cNvPr id="1608693058" name="Graphic 14" descr="Business Growth with solid fill"/>
                          <pic:cNvPicPr>
                            <a:picLocks noChangeAspect="1"/>
                          </pic:cNvPicPr>
                        </pic:nvPicPr>
                        <pic:blipFill>
                          <a:blip r:embed="rId22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3"/>
                              </a:ext>
                            </a:extLst>
                          </a:blip>
                          <a:stretch>
                            <a:fillRect/>
                          </a:stretch>
                        </pic:blipFill>
                        <pic:spPr>
                          <a:xfrm>
                            <a:off x="201344" y="69140"/>
                            <a:ext cx="637026" cy="637026"/>
                          </a:xfrm>
                          <a:prstGeom prst="rect">
                            <a:avLst/>
                          </a:prstGeom>
                        </pic:spPr>
                      </pic:pic>
                      <pic:pic xmlns:pic="http://schemas.openxmlformats.org/drawingml/2006/picture">
                        <pic:nvPicPr>
                          <pic:cNvPr id="1608693059" name="Graphic 31" descr="Questions with solid fill"/>
                          <pic:cNvPicPr>
                            <a:picLocks noChangeAspect="1"/>
                          </pic:cNvPicPr>
                        </pic:nvPicPr>
                        <pic:blipFill>
                          <a:blip r:embed="rId22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5"/>
                              </a:ext>
                            </a:extLst>
                          </a:blip>
                          <a:stretch>
                            <a:fillRect/>
                          </a:stretch>
                        </pic:blipFill>
                        <pic:spPr>
                          <a:xfrm>
                            <a:off x="1040931" y="1088288"/>
                            <a:ext cx="549161" cy="549161"/>
                          </a:xfrm>
                          <a:prstGeom prst="rect">
                            <a:avLst/>
                          </a:prstGeom>
                        </pic:spPr>
                      </pic:pic>
                      <pic:pic xmlns:pic="http://schemas.openxmlformats.org/drawingml/2006/picture">
                        <pic:nvPicPr>
                          <pic:cNvPr id="1608693060" name="رسم 10" descr="مراجعه العميل-من اليمين لليسار"/>
                          <pic:cNvPicPr>
                            <a:picLocks noChangeAspect="1"/>
                          </pic:cNvPicPr>
                        </pic:nvPicPr>
                        <pic:blipFill>
                          <a:blip r:embed="rId22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7"/>
                              </a:ext>
                            </a:extLst>
                          </a:blip>
                          <a:stretch>
                            <a:fillRect/>
                          </a:stretch>
                        </pic:blipFill>
                        <pic:spPr>
                          <a:xfrm>
                            <a:off x="4084728" y="1066717"/>
                            <a:ext cx="513445" cy="513445"/>
                          </a:xfrm>
                          <a:prstGeom prst="rect">
                            <a:avLst/>
                          </a:prstGeom>
                        </pic:spPr>
                      </pic:pic>
                      <pic:pic xmlns:pic="http://schemas.openxmlformats.org/drawingml/2006/picture">
                        <pic:nvPicPr>
                          <pic:cNvPr id="1608693061" name="Graphic 37" descr="Coins with solid fill"/>
                          <pic:cNvPicPr>
                            <a:picLocks noChangeAspect="1"/>
                          </pic:cNvPicPr>
                        </pic:nvPicPr>
                        <pic:blipFill>
                          <a:blip r:embed="rId2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229"/>
                              </a:ext>
                            </a:extLst>
                          </a:blip>
                          <a:stretch>
                            <a:fillRect/>
                          </a:stretch>
                        </pic:blipFill>
                        <pic:spPr>
                          <a:xfrm>
                            <a:off x="1843319" y="0"/>
                            <a:ext cx="572383" cy="572383"/>
                          </a:xfrm>
                          <a:prstGeom prst="rect">
                            <a:avLst/>
                          </a:prstGeom>
                        </pic:spPr>
                      </pic:pic>
                      <pic:pic xmlns:pic="http://schemas.openxmlformats.org/drawingml/2006/picture">
                        <pic:nvPicPr>
                          <pic:cNvPr id="1608693062" name="Graphic 47" descr="Confused person with solid fill"/>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7"/>
                              </a:ext>
                            </a:extLst>
                          </a:blip>
                          <a:stretch>
                            <a:fillRect/>
                          </a:stretch>
                        </pic:blipFill>
                        <pic:spPr>
                          <a:xfrm>
                            <a:off x="4858000" y="47073"/>
                            <a:ext cx="540772" cy="540772"/>
                          </a:xfrm>
                          <a:prstGeom prst="rect">
                            <a:avLst/>
                          </a:prstGeom>
                        </pic:spPr>
                      </pic:pic>
                      <pic:pic xmlns:pic="http://schemas.openxmlformats.org/drawingml/2006/picture">
                        <pic:nvPicPr>
                          <pic:cNvPr id="1608693063" name="رسم 18" descr="الاجتماع"/>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1"/>
                              </a:ext>
                            </a:extLst>
                          </a:blip>
                          <a:stretch>
                            <a:fillRect/>
                          </a:stretch>
                        </pic:blipFill>
                        <pic:spPr>
                          <a:xfrm>
                            <a:off x="3357803" y="104205"/>
                            <a:ext cx="530371" cy="530371"/>
                          </a:xfrm>
                          <a:prstGeom prst="rect">
                            <a:avLst/>
                          </a:prstGeom>
                        </pic:spPr>
                      </pic:pic>
                      <wpg:grpSp>
                        <wpg:cNvPr id="1608693064" name="Group 1608693064"/>
                        <wpg:cNvGrpSpPr/>
                        <wpg:grpSpPr>
                          <a:xfrm>
                            <a:off x="0" y="90733"/>
                            <a:ext cx="5728532" cy="2328015"/>
                            <a:chOff x="0" y="90733"/>
                            <a:chExt cx="5728532" cy="2328015"/>
                          </a:xfrm>
                        </wpg:grpSpPr>
                        <wpg:grpSp>
                          <wpg:cNvPr id="1608693065" name="Group 1608693065"/>
                          <wpg:cNvGrpSpPr/>
                          <wpg:grpSpPr>
                            <a:xfrm>
                              <a:off x="753793" y="1120329"/>
                              <a:ext cx="4185651" cy="1298419"/>
                              <a:chOff x="753793" y="1120329"/>
                              <a:chExt cx="4185651" cy="1298419"/>
                            </a:xfrm>
                          </wpg:grpSpPr>
                          <wpg:grpSp>
                            <wpg:cNvPr id="1608693066" name="مجموعة 93"/>
                            <wpg:cNvGrpSpPr/>
                            <wpg:grpSpPr>
                              <a:xfrm>
                                <a:off x="3799323" y="1120329"/>
                                <a:ext cx="1140121" cy="1140031"/>
                                <a:chOff x="3799323" y="1120329"/>
                                <a:chExt cx="1173956" cy="1173956"/>
                              </a:xfrm>
                            </wpg:grpSpPr>
                            <wps:wsp>
                              <wps:cNvPr id="1608693067" name="مستطيل: زوايا مستديرة 100"/>
                              <wps:cNvSpPr/>
                              <wps:spPr>
                                <a:xfrm rot="18900000">
                                  <a:off x="3799323" y="1120329"/>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68" name="مربع نص 163"/>
                              <wps:cNvSpPr txBox="1"/>
                              <wps:spPr>
                                <a:xfrm>
                                  <a:off x="3808659" y="1523617"/>
                                  <a:ext cx="1129844" cy="683976"/>
                                </a:xfrm>
                                <a:prstGeom prst="rect">
                                  <a:avLst/>
                                </a:prstGeom>
                                <a:noFill/>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التواصل الفعّال</w:t>
                                    </w:r>
                                  </w:p>
                                </w:txbxContent>
                              </wps:txbx>
                              <wps:bodyPr wrap="square" rtlCol="1">
                                <a:spAutoFit/>
                              </wps:bodyPr>
                            </wps:wsp>
                          </wpg:grpSp>
                          <wpg:grpSp>
                            <wpg:cNvPr id="1608693069" name="مجموعة 94"/>
                            <wpg:cNvGrpSpPr/>
                            <wpg:grpSpPr>
                              <a:xfrm>
                                <a:off x="2227767" y="1120329"/>
                                <a:ext cx="1270000" cy="1298419"/>
                                <a:chOff x="2227764" y="1120329"/>
                                <a:chExt cx="1307688" cy="1337054"/>
                              </a:xfrm>
                            </wpg:grpSpPr>
                            <wps:wsp>
                              <wps:cNvPr id="1608693070" name="مستطيل: زوايا مستديرة 98"/>
                              <wps:cNvSpPr/>
                              <wps:spPr>
                                <a:xfrm rot="18900000">
                                  <a:off x="2307443" y="1120329"/>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71" name="مربع نص 166"/>
                              <wps:cNvSpPr txBox="1"/>
                              <wps:spPr>
                                <a:xfrm>
                                  <a:off x="2227764" y="1479157"/>
                                  <a:ext cx="1307688" cy="978226"/>
                                </a:xfrm>
                                <a:prstGeom prst="rect">
                                  <a:avLst/>
                                </a:prstGeom>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التوازن بين العمل والحياة الشخصية</w:t>
                                    </w:r>
                                  </w:p>
                                </w:txbxContent>
                              </wps:txbx>
                              <wps:bodyPr wrap="square" rtlCol="1">
                                <a:spAutoFit/>
                              </wps:bodyPr>
                            </wps:wsp>
                          </wpg:grpSp>
                          <wpg:grpSp>
                            <wpg:cNvPr id="1608693072" name="مجموعة 95"/>
                            <wpg:cNvGrpSpPr/>
                            <wpg:grpSpPr>
                              <a:xfrm>
                                <a:off x="753793" y="1120329"/>
                                <a:ext cx="1242060" cy="1140033"/>
                                <a:chOff x="753792" y="1120329"/>
                                <a:chExt cx="1278920" cy="1173956"/>
                              </a:xfrm>
                            </wpg:grpSpPr>
                            <wps:wsp>
                              <wps:cNvPr id="1608693073" name="مستطيل: زوايا مستديرة 96"/>
                              <wps:cNvSpPr/>
                              <wps:spPr>
                                <a:xfrm rot="18900000">
                                  <a:off x="798159" y="1120329"/>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74" name="مربع نص 169"/>
                              <wps:cNvSpPr txBox="1"/>
                              <wps:spPr>
                                <a:xfrm>
                                  <a:off x="753792" y="1523717"/>
                                  <a:ext cx="1278920" cy="683974"/>
                                </a:xfrm>
                                <a:prstGeom prst="rect">
                                  <a:avLst/>
                                </a:prstGeom>
                                <a:noFill/>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إشراك الموظفين في اتخاذ القرارات</w:t>
                                    </w:r>
                                  </w:p>
                                </w:txbxContent>
                              </wps:txbx>
                              <wps:bodyPr wrap="square" rtlCol="1">
                                <a:spAutoFit/>
                              </wps:bodyPr>
                            </wps:wsp>
                          </wpg:grpSp>
                        </wpg:grpSp>
                        <wpg:grpSp>
                          <wpg:cNvPr id="1608693075" name="مجموعة 89"/>
                          <wpg:cNvGrpSpPr/>
                          <wpg:grpSpPr>
                            <a:xfrm>
                              <a:off x="4475677" y="90733"/>
                              <a:ext cx="1252855" cy="1140035"/>
                              <a:chOff x="4475670" y="90733"/>
                              <a:chExt cx="1290035" cy="1173956"/>
                            </a:xfrm>
                          </wpg:grpSpPr>
                          <wps:wsp>
                            <wps:cNvPr id="1608693076" name="مستطيل: زوايا مستديرة 108"/>
                            <wps:cNvSpPr/>
                            <wps:spPr>
                              <a:xfrm rot="18900000">
                                <a:off x="4549255"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77" name="مربع نص 150"/>
                            <wps:cNvSpPr txBox="1"/>
                            <wps:spPr>
                              <a:xfrm>
                                <a:off x="4475670" y="520615"/>
                                <a:ext cx="1290035" cy="683973"/>
                              </a:xfrm>
                              <a:prstGeom prst="rect">
                                <a:avLst/>
                              </a:prstGeom>
                              <a:noFill/>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التقدير والاعتراف بالجهود</w:t>
                                  </w:r>
                                </w:p>
                              </w:txbxContent>
                            </wps:txbx>
                            <wps:bodyPr wrap="square" rtlCol="1">
                              <a:spAutoFit/>
                            </wps:bodyPr>
                          </wps:wsp>
                        </wpg:grpSp>
                        <wpg:grpSp>
                          <wpg:cNvPr id="1608693078" name="مجموعة 90"/>
                          <wpg:cNvGrpSpPr/>
                          <wpg:grpSpPr>
                            <a:xfrm>
                              <a:off x="2936635" y="90733"/>
                              <a:ext cx="1322070" cy="1140030"/>
                              <a:chOff x="2936633" y="90733"/>
                              <a:chExt cx="1361305" cy="1173956"/>
                            </a:xfrm>
                          </wpg:grpSpPr>
                          <wps:wsp>
                            <wps:cNvPr id="1608693079" name="مستطيل: زوايا مستديرة 106"/>
                            <wps:cNvSpPr/>
                            <wps:spPr>
                              <a:xfrm rot="18900000">
                                <a:off x="3041900"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80" name="مربع نص 154"/>
                            <wps:cNvSpPr txBox="1"/>
                            <wps:spPr>
                              <a:xfrm>
                                <a:off x="2936633" y="520618"/>
                                <a:ext cx="1361305" cy="683976"/>
                              </a:xfrm>
                              <a:prstGeom prst="rect">
                                <a:avLst/>
                              </a:prstGeom>
                              <a:noFill/>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توفير بيئة عمل إيجابية</w:t>
                                  </w:r>
                                </w:p>
                              </w:txbxContent>
                            </wps:txbx>
                            <wps:bodyPr wrap="square" rtlCol="1">
                              <a:spAutoFit/>
                            </wps:bodyPr>
                          </wps:wsp>
                        </wpg:grpSp>
                        <wpg:grpSp>
                          <wpg:cNvPr id="1608693081" name="مجموعة 91"/>
                          <wpg:cNvGrpSpPr/>
                          <wpg:grpSpPr>
                            <a:xfrm>
                              <a:off x="1380655" y="90733"/>
                              <a:ext cx="1370330" cy="1140032"/>
                              <a:chOff x="1380653" y="90733"/>
                              <a:chExt cx="1410997" cy="1173956"/>
                            </a:xfrm>
                          </wpg:grpSpPr>
                          <wps:wsp>
                            <wps:cNvPr id="1608693082" name="مستطيل: زوايا مستديرة 104"/>
                            <wps:cNvSpPr/>
                            <wps:spPr>
                              <a:xfrm rot="18900000">
                                <a:off x="1549565"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83" name="مربع نص 157"/>
                            <wps:cNvSpPr txBox="1"/>
                            <wps:spPr>
                              <a:xfrm>
                                <a:off x="1380653" y="520617"/>
                                <a:ext cx="1410997" cy="683975"/>
                              </a:xfrm>
                              <a:prstGeom prst="rect">
                                <a:avLst/>
                              </a:prstGeom>
                              <a:noFill/>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تقديم الحوافز المالية وغير المالية</w:t>
                                  </w:r>
                                </w:p>
                              </w:txbxContent>
                            </wps:txbx>
                            <wps:bodyPr wrap="square" rtlCol="1">
                              <a:spAutoFit/>
                            </wps:bodyPr>
                          </wps:wsp>
                        </wpg:grpSp>
                        <wpg:grpSp>
                          <wpg:cNvPr id="1608693084" name="مجموعة 92"/>
                          <wpg:cNvGrpSpPr/>
                          <wpg:grpSpPr>
                            <a:xfrm>
                              <a:off x="0" y="90733"/>
                              <a:ext cx="1181100" cy="1140032"/>
                              <a:chOff x="0" y="90733"/>
                              <a:chExt cx="1216151" cy="1173956"/>
                            </a:xfrm>
                          </wpg:grpSpPr>
                          <wps:wsp>
                            <wps:cNvPr id="1608693085" name="مستطيل: زوايا مستديرة 102"/>
                            <wps:cNvSpPr/>
                            <wps:spPr>
                              <a:xfrm rot="18900000">
                                <a:off x="37511" y="90733"/>
                                <a:ext cx="1173956" cy="1173956"/>
                              </a:xfrm>
                              <a:prstGeom prst="roundRect">
                                <a:avLst/>
                              </a:prstGeom>
                              <a:noFill/>
                              <a:ln w="28575">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86" name="مربع نص 160"/>
                            <wps:cNvSpPr txBox="1"/>
                            <wps:spPr>
                              <a:xfrm>
                                <a:off x="0" y="541152"/>
                                <a:ext cx="1216151" cy="683975"/>
                              </a:xfrm>
                              <a:prstGeom prst="rect">
                                <a:avLst/>
                              </a:prstGeom>
                            </wps:spPr>
                            <wps:txbx>
                              <w:txbxContent>
                                <w:p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فرص التطور المهني</w:t>
                                  </w:r>
                                </w:p>
                              </w:txbxContent>
                            </wps:txbx>
                            <wps:bodyPr wrap="square" rtlCol="1">
                              <a:spAutoFit/>
                            </wps:bodyPr>
                          </wps:wsp>
                        </wpg:grpSp>
                      </wpg:grpSp>
                      <pic:pic xmlns:pic="http://schemas.openxmlformats.org/drawingml/2006/picture">
                        <pic:nvPicPr>
                          <pic:cNvPr id="1608693087" name="رسم 6" descr="مصافحة باليد"/>
                          <pic:cNvPicPr>
                            <a:picLocks noChangeAspect="1"/>
                          </pic:cNvPicPr>
                        </pic:nvPicPr>
                        <pic:blipFill>
                          <a:blip r:embed="rId14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7"/>
                              </a:ext>
                            </a:extLst>
                          </a:blip>
                          <a:stretch>
                            <a:fillRect/>
                          </a:stretch>
                        </pic:blipFill>
                        <pic:spPr>
                          <a:xfrm>
                            <a:off x="2585251" y="1034096"/>
                            <a:ext cx="592024" cy="592024"/>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E54FE6" id="Group 45" o:spid="_x0000_s3682" style="width:451.05pt;height:190.45pt;mso-position-horizontal-relative:char;mso-position-vertical-relative:line" coordsize="57285,2418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">
                <v:shape id="Graphic 14" o:spid="_x0000_s3683" type="#_x0000_t75" alt="Business Growth with solid fill" style="position:absolute;left:2013;top:691;width:6370;height:6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">
                  <v:imagedata r:id="rId230" o:title="Business Growth with solid fill"/>
                </v:shape>
                <v:shape id="Graphic 31" o:spid="_x0000_s3684" type="#_x0000_t75" alt="Questions with solid fill" style="position:absolute;left:10409;top:10882;width:5491;height:5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">
                  <v:imagedata r:id="rId231" o:title="Questions with solid fill"/>
                </v:shape>
                <v:shape id="رسم 10" o:spid="_x0000_s3685" type="#_x0000_t75" alt="مراجعه العميل-من اليمين لليسار" style="position:absolute;left:40847;top:10667;width:5134;height:5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">
                  <v:imagedata r:id="rId232" o:title="مراجعه العميل-من اليمين لليسار"/>
                </v:shape>
                <v:shape id="Graphic 37" o:spid="_x0000_s3686" type="#_x0000_t75" alt="Coins with solid fill" style="position:absolute;left:18433;width:5724;height:5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">
                  <v:imagedata r:id="rId233" o:title="Coins with solid fill"/>
                </v:shape>
                <v:shape id="Graphic 47" o:spid="_x0000_s3687" type="#_x0000_t75" alt="Confused person with solid fill" style="position:absolute;left:48580;top:470;width:5407;height:5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">
                  <v:imagedata r:id="rId150" o:title="Confused person with solid fill"/>
                </v:shape>
                <v:shape id="رسم 18" o:spid="_x0000_s3688" type="#_x0000_t75" alt="الاجتماع" style="position:absolute;left:33578;top:1042;width:5303;height:53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">
                  <v:imagedata r:id="rId152" o:title="الاجتماع"/>
                </v:shape>
                <v:group id="Group 1608693064" o:spid="_x0000_s3689" style="position:absolute;top:907;width:57285;height:23280" coordorigin=",907" coordsize="57285,2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bXW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">
                  <v:group id="Group 1608693065" o:spid="_x0000_s3690" style="position:absolute;left:7537;top:11203;width:41857;height:12984" coordorigin="7537,11203" coordsize="41856,1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">
                    <v:group id="مجموعة 93" o:spid="_x0000_s3691" style="position:absolute;left:37993;top:11203;width:11401;height:11400" coordorigin="37993,11203" coordsize="1173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">
                      <v:roundrect id="مستطيل: زوايا مستديرة 100" o:spid="_x0000_s3692" style="position:absolute;left:37993;top:11203;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" filled="f" strokecolor="#a0c9ca" strokeweight="2.25pt">
                        <v:stroke joinstyle="miter"/>
                      </v:roundrect>
                      <v:shape id="مربع نص 163" o:spid="_x0000_s3693" type="#_x0000_t202" style="position:absolute;left:38086;top:15236;width:11299;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" filled="f" stroked="f">
                        <v:textbox style="mso-fit-shape-to-text:t">
                          <w:txbxContent>
                            <w:p w14:paraId="2F284CAF"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التواصل الفعّال</w:t>
                              </w:r>
                            </w:p>
                          </w:txbxContent>
                        </v:textbox>
                      </v:shape>
                    </v:group>
                    <v:group id="مجموعة 94" o:spid="_x0000_s3694" style="position:absolute;left:22277;top:11203;width:12700;height:12984" coordorigin="22277,11203" coordsize="13076,1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">
                      <v:roundrect id="مستطيل: زوايا مستديرة 98" o:spid="_x0000_s3695" style="position:absolute;left:23074;top:11203;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" filled="f" strokecolor="#a0c9ca" strokeweight="2.25pt">
                        <v:stroke joinstyle="miter"/>
                      </v:roundrect>
                      <v:shape id="مربع نص 166" o:spid="_x0000_s3696" type="#_x0000_t202" style="position:absolute;left:22277;top:14791;width:13077;height:9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" filled="f" stroked="f">
                        <v:textbox style="mso-fit-shape-to-text:t">
                          <w:txbxContent>
                            <w:p w14:paraId="40AF3DDE"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تعزيز التوازن بين العمل والحياة الشخصية</w:t>
                              </w:r>
                            </w:p>
                          </w:txbxContent>
                        </v:textbox>
                      </v:shape>
                    </v:group>
                    <v:group id="مجموعة 95" o:spid="_x0000_s3697" style="position:absolute;left:7537;top:11203;width:12421;height:11400" coordorigin="7537,11203" coordsize="1278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">
                      <v:roundrect id="مستطيل: زوايا مستديرة 96" o:spid="_x0000_s3698" style="position:absolute;left:7981;top:11203;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" filled="f" strokecolor="#a0c9ca" strokeweight="2.25pt">
                        <v:stroke joinstyle="miter"/>
                      </v:roundrect>
                      <v:shape id="مربع نص 169" o:spid="_x0000_s3699" type="#_x0000_t202" style="position:absolute;left:7537;top:15237;width:12790;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" filled="f" stroked="f">
                        <v:textbox style="mso-fit-shape-to-text:t">
                          <w:txbxContent>
                            <w:p w14:paraId="016A0746"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إشراك الموظفين في اتخاذ القرارات</w:t>
                              </w:r>
                            </w:p>
                          </w:txbxContent>
                        </v:textbox>
                      </v:shape>
                    </v:group>
                  </v:group>
                  <v:group id="مجموعة 89" o:spid="_x0000_s3700" style="position:absolute;left:44756;top:907;width:12529;height:11400" coordorigin="44756,907" coordsize="12900,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">
                    <v:roundrect id="مستطيل: زوايا مستديرة 108" o:spid="_x0000_s3701" style="position:absolute;left:45492;top:907;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" filled="f" strokecolor="#a0c9ca" strokeweight="2.25pt">
                      <v:stroke joinstyle="miter"/>
                    </v:roundrect>
                    <v:shape id="مربع نص 150" o:spid="_x0000_s3702" type="#_x0000_t202" style="position:absolute;left:44756;top:5206;width:12901;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" filled="f" stroked="f">
                      <v:textbox style="mso-fit-shape-to-text:t">
                        <w:txbxContent>
                          <w:p w14:paraId="00490368"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التقدير والاعتراف بالجهود</w:t>
                            </w:r>
                          </w:p>
                        </w:txbxContent>
                      </v:textbox>
                    </v:shape>
                  </v:group>
                  <v:group id="مجموعة 90" o:spid="_x0000_s3703" style="position:absolute;left:29366;top:907;width:13221;height:11400" coordorigin="29366,907" coordsize="13613,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">
                    <v:roundrect id="مستطيل: زوايا مستديرة 106" o:spid="_x0000_s3704" style="position:absolute;left:30419;top:907;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" filled="f" strokecolor="#a0c9ca" strokeweight="2.25pt">
                      <v:stroke joinstyle="miter"/>
                    </v:roundrect>
                    <v:shape id="مربع نص 154" o:spid="_x0000_s3705" type="#_x0000_t202" style="position:absolute;left:29366;top:5206;width:13613;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" filled="f" stroked="f">
                      <v:textbox style="mso-fit-shape-to-text:t">
                        <w:txbxContent>
                          <w:p w14:paraId="04BAB5C8"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توفير بيئة عمل إيجابية</w:t>
                            </w:r>
                          </w:p>
                        </w:txbxContent>
                      </v:textbox>
                    </v:shape>
                  </v:group>
                  <v:group id="مجموعة 91" o:spid="_x0000_s3706" style="position:absolute;left:13806;top:907;width:13703;height:11400" coordorigin="13806,907" coordsize="14109,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">
                    <v:roundrect id="مستطيل: زوايا مستديرة 104" o:spid="_x0000_s3707" style="position:absolute;left:15495;top:907;width:11740;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" filled="f" strokecolor="#a0c9ca" strokeweight="2.25pt">
                      <v:stroke joinstyle="miter"/>
                    </v:roundrect>
                    <v:shape id="مربع نص 157" o:spid="_x0000_s3708" type="#_x0000_t202" style="position:absolute;left:13806;top:5206;width:14110;height:6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" filled="f" stroked="f">
                      <v:textbox style="mso-fit-shape-to-text:t">
                        <w:txbxContent>
                          <w:p w14:paraId="6B07E7DF"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تقديم الحوافز المالية وغير المالية</w:t>
                            </w:r>
                          </w:p>
                        </w:txbxContent>
                      </v:textbox>
                    </v:shape>
                  </v:group>
                  <v:group id="مجموعة 92" o:spid="_x0000_s3709" style="position:absolute;top:907;width:11811;height:11400" coordorigin=",907" coordsize="12161,11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">
                    <v:roundrect id="مستطيل: زوايا مستديرة 102" o:spid="_x0000_s3710" style="position:absolute;left:375;top:907;width:11739;height:11739;rotation:-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" filled="f" strokecolor="#a0c9ca" strokeweight="2.25pt">
                      <v:stroke joinstyle="miter"/>
                    </v:roundrect>
                    <v:shape id="مربع نص 160" o:spid="_x0000_s3711" type="#_x0000_t202" style="position:absolute;top:5411;width:12161;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" filled="f" stroked="f">
                      <v:textbox style="mso-fit-shape-to-text:t">
                        <w:txbxContent>
                          <w:p w14:paraId="1231E428" w14:textId="77777777" w:rsidR="00C019AE" w:rsidRDefault="00C019AE" w:rsidP="00C019AE">
                            <w:pPr>
                              <w:jc w:val="center"/>
                              <w:rPr>
                                <w:rFonts w:hAnsi="Adobe Arabic" w:cs="Adobe Arabic"/>
                                <w:b/>
                                <w:bCs/>
                                <w:kern w:val="24"/>
                                <w:sz w:val="36"/>
                                <w:szCs w:val="36"/>
                                <w:lang w:bidi="ar-EG"/>
                              </w:rPr>
                            </w:pPr>
                            <w:r>
                              <w:rPr>
                                <w:rFonts w:hAnsi="Adobe Arabic" w:cs="Adobe Arabic"/>
                                <w:b/>
                                <w:bCs/>
                                <w:kern w:val="24"/>
                                <w:sz w:val="36"/>
                                <w:szCs w:val="36"/>
                                <w:rtl/>
                                <w:lang w:bidi="ar-EG"/>
                              </w:rPr>
                              <w:t>فرص التطور المهني</w:t>
                            </w:r>
                          </w:p>
                        </w:txbxContent>
                      </v:textbox>
                    </v:shape>
                  </v:group>
                </v:group>
                <v:shape id="رسم 6" o:spid="_x0000_s3712" type="#_x0000_t75" alt="مصافحة باليد" style="position:absolute;left:25852;top:10340;width:5920;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">
                  <v:imagedata r:id="rId155" o:title="مصافحة باليد"/>
                </v:shape>
                <w10:anchorlock/>
              </v:group>
            </w:pict>
          </mc:Fallback>
        </mc:AlternateContent>
      </w:r>
    </w:p>
    <w:p w:rsidR="00E9423C" w:rsidRPr="00BB6F41" w:rsidRDefault="00E9423C" w:rsidP="00E9423C">
      <w:pPr>
        <w:rPr>
          <w:b/>
          <w:bCs/>
        </w:rPr>
      </w:pPr>
      <w:r w:rsidRPr="002A078C">
        <w:rPr>
          <w:rFonts w:ascii="Sakkal Majalla" w:hAnsi="Sakkal Majalla"/>
          <w:noProof/>
          <w:sz w:val="34"/>
        </w:rPr>
        <w:lastRenderedPageBreak/>
        <mc:AlternateContent>
          <mc:Choice Requires="wpg">
            <w:drawing>
              <wp:inline distT="0" distB="0" distL="0" distR="0" wp14:anchorId="2F25D483" wp14:editId="65152BF4">
                <wp:extent cx="5731510" cy="892088"/>
                <wp:effectExtent l="0" t="0" r="2540" b="22860"/>
                <wp:docPr id="16086924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94" name="مجموعة 47"/>
                        <wpg:cNvGrpSpPr/>
                        <wpg:grpSpPr>
                          <a:xfrm>
                            <a:off x="0" y="0"/>
                            <a:ext cx="5731510" cy="895351"/>
                            <a:chOff x="0" y="0"/>
                            <a:chExt cx="5878196" cy="918845"/>
                          </a:xfrm>
                        </wpg:grpSpPr>
                        <wpg:grpSp>
                          <wpg:cNvPr id="1608692495" name="مجموعة 48"/>
                          <wpg:cNvGrpSpPr/>
                          <wpg:grpSpPr>
                            <a:xfrm>
                              <a:off x="0" y="0"/>
                              <a:ext cx="5878196" cy="918845"/>
                              <a:chOff x="0" y="0"/>
                              <a:chExt cx="6240348" cy="919070"/>
                            </a:xfrm>
                          </wpg:grpSpPr>
                          <wpg:grpSp>
                            <wpg:cNvPr id="1608692496" name="مجموعة 49"/>
                            <wpg:cNvGrpSpPr/>
                            <wpg:grpSpPr>
                              <a:xfrm>
                                <a:off x="0" y="169208"/>
                                <a:ext cx="5433072" cy="580613"/>
                                <a:chOff x="0" y="169208"/>
                                <a:chExt cx="5433072" cy="580613"/>
                              </a:xfrm>
                            </wpg:grpSpPr>
                            <wps:wsp>
                              <wps:cNvPr id="160869249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9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9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00"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التقدير والاعتراف بالجهود</w:t>
                                </w:r>
                              </w:p>
                            </w:txbxContent>
                          </wps:txbx>
                          <wps:bodyPr wrap="square" rtlCol="1">
                            <a:spAutoFit/>
                          </wps:bodyPr>
                        </wps:wsp>
                      </wpg:grpSp>
                      <pic:pic xmlns:pic="http://schemas.openxmlformats.org/drawingml/2006/picture">
                        <pic:nvPicPr>
                          <pic:cNvPr id="160869250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25D483" id="_x0000_s37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YBTrp7BwAA/Rw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37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">
                  <v:group id="مجموعة 48" o:spid="_x0000_s37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">
                    <v:group id="مجموعة 49" o:spid="_x0000_s37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m9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">
                      <v:shape id="شكل حر 50" o:spid="_x0000_s37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" fillcolor="#a5a5a5 [2092]" stroked="f" strokeweight="1pt">
                        <v:stroke joinstyle="miter"/>
                      </v:roundrect>
                    </v:group>
                    <v:oval id="شكل بيضاوي 52" o:spid="_x0000_s37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" filled="f" strokecolor="#168489" strokeweight="1pt">
                      <v:stroke joinstyle="miter"/>
                    </v:oval>
                  </v:group>
                  <v:shape id="مربع نص 41" o:spid="_x0000_s372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" filled="f" stroked="f">
                    <v:textbox style="mso-fit-shape-to-text:t">
                      <w:txbxContent>
                        <w:p w14:paraId="436FACED" w14:textId="77A24612"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التقدير والاعتراف بالجهود</w:t>
                          </w:r>
                        </w:p>
                      </w:txbxContent>
                    </v:textbox>
                  </v:shape>
                </v:group>
                <v:shape id="صورة 54" o:spid="_x0000_s37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xml:space="preserve">- التقدير المعنوي: تقديم الشكر والثناء للموظفين على إنجازاتهم وجهودهم. </w:t>
      </w:r>
      <w:r>
        <w:rPr>
          <w:rFonts w:hint="cs"/>
          <w:rtl/>
        </w:rPr>
        <w:t>و</w:t>
      </w:r>
      <w:r w:rsidRPr="00F1502D">
        <w:rPr>
          <w:rtl/>
        </w:rPr>
        <w:t xml:space="preserve">الاحتفاء بالإنجازات الكبيرة والصغيرة بشكل علني أو شخصي.  </w:t>
      </w:r>
    </w:p>
    <w:p w:rsidR="007C6591" w:rsidRDefault="007C6591" w:rsidP="00E9423C">
      <w:pPr>
        <w:rPr>
          <w:rtl/>
        </w:rPr>
      </w:pPr>
      <w:r w:rsidRPr="00F1502D">
        <w:rPr>
          <w:rtl/>
        </w:rPr>
        <w:t xml:space="preserve">- الاعتراف الرسمي: تقديم شهادات تقديرية أو ألقاب مثل "موظف الشهر". </w:t>
      </w:r>
      <w:r>
        <w:rPr>
          <w:rFonts w:hint="cs"/>
          <w:rtl/>
        </w:rPr>
        <w:t>و</w:t>
      </w:r>
      <w:r w:rsidRPr="00F1502D">
        <w:rPr>
          <w:rtl/>
        </w:rPr>
        <w:t xml:space="preserve">تسليط الضوء على المساهمات الفردية في الاجتماعات العامة.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5CB166B9" wp14:editId="0D27CF67">
                <wp:extent cx="5731510" cy="892088"/>
                <wp:effectExtent l="0" t="0" r="2540" b="22860"/>
                <wp:docPr id="16086924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85" name="مجموعة 47"/>
                        <wpg:cNvGrpSpPr/>
                        <wpg:grpSpPr>
                          <a:xfrm>
                            <a:off x="0" y="0"/>
                            <a:ext cx="5731510" cy="895351"/>
                            <a:chOff x="0" y="0"/>
                            <a:chExt cx="5878196" cy="918845"/>
                          </a:xfrm>
                        </wpg:grpSpPr>
                        <wpg:grpSp>
                          <wpg:cNvPr id="1608692486" name="مجموعة 48"/>
                          <wpg:cNvGrpSpPr/>
                          <wpg:grpSpPr>
                            <a:xfrm>
                              <a:off x="0" y="0"/>
                              <a:ext cx="5878196" cy="918845"/>
                              <a:chOff x="0" y="0"/>
                              <a:chExt cx="6240348" cy="919070"/>
                            </a:xfrm>
                          </wpg:grpSpPr>
                          <wpg:grpSp>
                            <wpg:cNvPr id="1608692487" name="مجموعة 49"/>
                            <wpg:cNvGrpSpPr/>
                            <wpg:grpSpPr>
                              <a:xfrm>
                                <a:off x="0" y="169208"/>
                                <a:ext cx="5433072" cy="580613"/>
                                <a:chOff x="0" y="169208"/>
                                <a:chExt cx="5433072" cy="580613"/>
                              </a:xfrm>
                            </wpg:grpSpPr>
                            <wps:wsp>
                              <wps:cNvPr id="16086924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8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9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91"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بيئة عمل إيجابية</w:t>
                                </w:r>
                              </w:p>
                            </w:txbxContent>
                          </wps:txbx>
                          <wps:bodyPr wrap="square" rtlCol="1">
                            <a:spAutoFit/>
                          </wps:bodyPr>
                        </wps:wsp>
                      </wpg:grpSp>
                      <pic:pic xmlns:pic="http://schemas.openxmlformats.org/drawingml/2006/picture">
                        <pic:nvPicPr>
                          <pic:cNvPr id="160869249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CB166B9" id="_x0000_s37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ACXcwcAAP0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fACX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7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">
                  <v:group id="مجموعة 48" o:spid="_x0000_s37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">
                    <v:group id="مجموعة 49" o:spid="_x0000_s37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">
                      <v:shape id="شكل حر 50" o:spid="_x0000_s37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" fillcolor="#a5a5a5 [2092]" stroked="f" strokeweight="1pt">
                        <v:stroke joinstyle="miter"/>
                      </v:roundrect>
                    </v:group>
                    <v:oval id="شكل بيضاوي 52" o:spid="_x0000_s37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" filled="f" strokecolor="#168489" strokeweight="1pt">
                      <v:stroke joinstyle="miter"/>
                    </v:oval>
                  </v:group>
                  <v:shape id="مربع نص 41" o:spid="_x0000_s372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" filled="f" stroked="f">
                    <v:textbox style="mso-fit-shape-to-text:t">
                      <w:txbxContent>
                        <w:p w14:paraId="6AC24790" w14:textId="06474567"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بيئة عمل إيجابية</w:t>
                          </w:r>
                        </w:p>
                      </w:txbxContent>
                    </v:textbox>
                  </v:shape>
                </v:group>
                <v:shape id="صورة 54" o:spid="_x0000_s37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xml:space="preserve">- تعزيز العلاقات بين الفريق: خلق ثقافة تعاون ودعم بين الزملاء. </w:t>
      </w:r>
      <w:r>
        <w:rPr>
          <w:rFonts w:hint="cs"/>
          <w:rtl/>
        </w:rPr>
        <w:t>و</w:t>
      </w:r>
      <w:r w:rsidRPr="00F1502D">
        <w:rPr>
          <w:rtl/>
        </w:rPr>
        <w:t xml:space="preserve">تقليل النزاعات وتعزيز الاحترام المتبادل داخل الفريق.  </w:t>
      </w:r>
    </w:p>
    <w:p w:rsidR="007C6591" w:rsidRDefault="007C6591" w:rsidP="00E9423C">
      <w:pPr>
        <w:rPr>
          <w:rtl/>
        </w:rPr>
      </w:pPr>
      <w:r w:rsidRPr="00F1502D">
        <w:rPr>
          <w:rtl/>
        </w:rPr>
        <w:t>- تحسين ظروف العمل المادية:</w:t>
      </w:r>
      <w:r>
        <w:rPr>
          <w:rFonts w:hint="cs"/>
          <w:rtl/>
        </w:rPr>
        <w:t xml:space="preserve"> </w:t>
      </w:r>
      <w:r w:rsidRPr="00F1502D">
        <w:rPr>
          <w:rtl/>
        </w:rPr>
        <w:t xml:space="preserve">توفير مساحات عمل مريحة وصحية. </w:t>
      </w:r>
      <w:r>
        <w:rPr>
          <w:rFonts w:hint="cs"/>
          <w:rtl/>
        </w:rPr>
        <w:t>و</w:t>
      </w:r>
      <w:r w:rsidRPr="00F1502D">
        <w:rPr>
          <w:rtl/>
        </w:rPr>
        <w:t>التأكد من توفر الأدوات والموارد اللازمة لإنجاز المهام بشكل فع</w:t>
      </w:r>
      <w:r>
        <w:rPr>
          <w:rFonts w:hint="cs"/>
          <w:rtl/>
        </w:rPr>
        <w:t>ّ</w:t>
      </w:r>
      <w:r w:rsidRPr="00F1502D">
        <w:rPr>
          <w:rtl/>
        </w:rPr>
        <w:t xml:space="preserve">ال.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34431BCB" wp14:editId="23FECD18">
                <wp:extent cx="5731510" cy="892088"/>
                <wp:effectExtent l="0" t="0" r="2540" b="22860"/>
                <wp:docPr id="160869247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76" name="مجموعة 47"/>
                        <wpg:cNvGrpSpPr/>
                        <wpg:grpSpPr>
                          <a:xfrm>
                            <a:off x="0" y="0"/>
                            <a:ext cx="5731510" cy="895351"/>
                            <a:chOff x="0" y="0"/>
                            <a:chExt cx="5878196" cy="918845"/>
                          </a:xfrm>
                        </wpg:grpSpPr>
                        <wpg:grpSp>
                          <wpg:cNvPr id="1608692477" name="مجموعة 48"/>
                          <wpg:cNvGrpSpPr/>
                          <wpg:grpSpPr>
                            <a:xfrm>
                              <a:off x="0" y="0"/>
                              <a:ext cx="5878196" cy="918845"/>
                              <a:chOff x="0" y="0"/>
                              <a:chExt cx="6240348" cy="919070"/>
                            </a:xfrm>
                          </wpg:grpSpPr>
                          <wpg:grpSp>
                            <wpg:cNvPr id="1608692478" name="مجموعة 49"/>
                            <wpg:cNvGrpSpPr/>
                            <wpg:grpSpPr>
                              <a:xfrm>
                                <a:off x="0" y="169208"/>
                                <a:ext cx="5433072" cy="580613"/>
                                <a:chOff x="0" y="169208"/>
                                <a:chExt cx="5433072" cy="580613"/>
                              </a:xfrm>
                            </wpg:grpSpPr>
                            <wps:wsp>
                              <wps:cNvPr id="160869247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82"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الحوافز المالية وغير المالية</w:t>
                                </w:r>
                              </w:p>
                            </w:txbxContent>
                          </wps:txbx>
                          <wps:bodyPr wrap="square" rtlCol="1">
                            <a:spAutoFit/>
                          </wps:bodyPr>
                        </wps:wsp>
                      </wpg:grpSp>
                      <pic:pic xmlns:pic="http://schemas.openxmlformats.org/drawingml/2006/picture">
                        <pic:nvPicPr>
                          <pic:cNvPr id="160869248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431BCB" id="_x0000_s37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ZB3dp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7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k9H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">
                  <v:group id="مجموعة 48" o:spid="_x0000_s37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">
                    <v:group id="مجموعة 49" o:spid="_x0000_s37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">
                      <v:shape id="شكل حر 50" o:spid="_x0000_s37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" fillcolor="#a5a5a5 [2092]" stroked="f" strokeweight="1pt">
                        <v:stroke joinstyle="miter"/>
                      </v:roundrect>
                    </v:group>
                    <v:oval id="شكل بيضاوي 52" o:spid="_x0000_s37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" filled="f" strokecolor="#168489" strokeweight="1pt">
                      <v:stroke joinstyle="miter"/>
                    </v:oval>
                  </v:group>
                  <v:shape id="مربع نص 41" o:spid="_x0000_s373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" filled="f" stroked="f">
                    <v:textbox style="mso-fit-shape-to-text:t">
                      <w:txbxContent>
                        <w:p w14:paraId="67F640A1" w14:textId="69579B09"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تقديم الحوافز المالية وغير المالية</w:t>
                          </w:r>
                        </w:p>
                      </w:txbxContent>
                    </v:textbox>
                  </v:shape>
                </v:group>
                <v:shape id="صورة 54" o:spid="_x0000_s37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الحوافز المالية:</w:t>
      </w:r>
      <w:r>
        <w:rPr>
          <w:rFonts w:hint="cs"/>
          <w:rtl/>
        </w:rPr>
        <w:t xml:space="preserve"> </w:t>
      </w:r>
      <w:r w:rsidRPr="00F1502D">
        <w:rPr>
          <w:rtl/>
        </w:rPr>
        <w:t>تقديم مكافآت مالية عند تحقيق الأهداف أو تجاوز التوقعات.</w:t>
      </w:r>
      <w:r>
        <w:rPr>
          <w:rFonts w:hint="cs"/>
          <w:rtl/>
        </w:rPr>
        <w:t xml:space="preserve"> </w:t>
      </w:r>
      <w:r w:rsidRPr="00F1502D">
        <w:rPr>
          <w:rtl/>
        </w:rPr>
        <w:t xml:space="preserve">زيادة الرواتب بناءً على الأداء أو الالتزام.  </w:t>
      </w:r>
    </w:p>
    <w:p w:rsidR="007C6591" w:rsidRDefault="007C6591" w:rsidP="00E9423C">
      <w:pPr>
        <w:rPr>
          <w:rtl/>
        </w:rPr>
      </w:pPr>
      <w:r w:rsidRPr="00F1502D">
        <w:rPr>
          <w:rtl/>
        </w:rPr>
        <w:t>- الحوافز غير المالية:</w:t>
      </w:r>
      <w:r>
        <w:rPr>
          <w:rFonts w:hint="cs"/>
          <w:rtl/>
        </w:rPr>
        <w:t xml:space="preserve"> </w:t>
      </w:r>
      <w:r w:rsidRPr="00F1502D">
        <w:rPr>
          <w:rtl/>
        </w:rPr>
        <w:t xml:space="preserve">منح إجازات إضافية أو ساعات عمل مرنة. </w:t>
      </w:r>
      <w:r>
        <w:rPr>
          <w:rFonts w:hint="cs"/>
          <w:rtl/>
        </w:rPr>
        <w:t xml:space="preserve"> و</w:t>
      </w:r>
      <w:r w:rsidRPr="00F1502D">
        <w:rPr>
          <w:rtl/>
        </w:rPr>
        <w:t xml:space="preserve">تقديم مزايا إضافية مثل اشتراكات رياضية أو خطط صحية.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36663A1E" wp14:editId="3D9C5328">
                <wp:extent cx="5731510" cy="892088"/>
                <wp:effectExtent l="0" t="0" r="2540" b="22860"/>
                <wp:docPr id="160869246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67" name="مجموعة 47"/>
                        <wpg:cNvGrpSpPr/>
                        <wpg:grpSpPr>
                          <a:xfrm>
                            <a:off x="0" y="0"/>
                            <a:ext cx="5731510" cy="895351"/>
                            <a:chOff x="0" y="0"/>
                            <a:chExt cx="5878196" cy="918845"/>
                          </a:xfrm>
                        </wpg:grpSpPr>
                        <wpg:grpSp>
                          <wpg:cNvPr id="1608692468" name="مجموعة 48"/>
                          <wpg:cNvGrpSpPr/>
                          <wpg:grpSpPr>
                            <a:xfrm>
                              <a:off x="0" y="0"/>
                              <a:ext cx="5878196" cy="918845"/>
                              <a:chOff x="0" y="0"/>
                              <a:chExt cx="6240348" cy="919070"/>
                            </a:xfrm>
                          </wpg:grpSpPr>
                          <wpg:grpSp>
                            <wpg:cNvPr id="1608692469" name="مجموعة 49"/>
                            <wpg:cNvGrpSpPr/>
                            <wpg:grpSpPr>
                              <a:xfrm>
                                <a:off x="0" y="169208"/>
                                <a:ext cx="5433072" cy="580613"/>
                                <a:chOff x="0" y="169208"/>
                                <a:chExt cx="5433072" cy="580613"/>
                              </a:xfrm>
                            </wpg:grpSpPr>
                            <wps:wsp>
                              <wps:cNvPr id="160869247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73"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فرص التطور المهني</w:t>
                                </w:r>
                              </w:p>
                            </w:txbxContent>
                          </wps:txbx>
                          <wps:bodyPr wrap="square" rtlCol="1">
                            <a:spAutoFit/>
                          </wps:bodyPr>
                        </wps:wsp>
                      </wpg:grpSp>
                      <pic:pic xmlns:pic="http://schemas.openxmlformats.org/drawingml/2006/picture">
                        <pic:nvPicPr>
                          <pic:cNvPr id="160869247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6663A1E" id="_x0000_s37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KgeEd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37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3wB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">
                  <v:group id="مجموعة 48" o:spid="_x0000_s37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">
                    <v:group id="مجموعة 49" o:spid="_x0000_s37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">
                      <v:shape id="شكل حر 50" o:spid="_x0000_s37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" fillcolor="#a5a5a5 [2092]" stroked="f" strokeweight="1pt">
                        <v:stroke joinstyle="miter"/>
                      </v:roundrect>
                    </v:group>
                    <v:oval id="شكل بيضاوي 52" o:spid="_x0000_s37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" filled="f" strokecolor="#168489" strokeweight="1pt">
                      <v:stroke joinstyle="miter"/>
                    </v:oval>
                  </v:group>
                  <v:shape id="مربع نص 41" o:spid="_x0000_s374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" filled="f" stroked="f">
                    <v:textbox style="mso-fit-shape-to-text:t">
                      <w:txbxContent>
                        <w:p w14:paraId="599D0F88" w14:textId="5C80E67E"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فرص التطور المهني</w:t>
                          </w:r>
                        </w:p>
                      </w:txbxContent>
                    </v:textbox>
                  </v:shape>
                </v:group>
                <v:shape id="صورة 54" o:spid="_x0000_s37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التدريب والتطوير:</w:t>
      </w:r>
      <w:r>
        <w:rPr>
          <w:rFonts w:hint="cs"/>
          <w:rtl/>
        </w:rPr>
        <w:t xml:space="preserve"> </w:t>
      </w:r>
      <w:r w:rsidRPr="00F1502D">
        <w:rPr>
          <w:rtl/>
        </w:rPr>
        <w:t xml:space="preserve">تقديم دورات تدريبية وورش عمل لتطوير مهارات الموظفين. </w:t>
      </w:r>
      <w:r>
        <w:rPr>
          <w:rFonts w:hint="cs"/>
          <w:rtl/>
        </w:rPr>
        <w:t>و</w:t>
      </w:r>
      <w:r w:rsidRPr="00F1502D">
        <w:rPr>
          <w:rtl/>
        </w:rPr>
        <w:t xml:space="preserve">دعم المشاركة في المؤتمرات والفعاليات المهنية.  </w:t>
      </w:r>
    </w:p>
    <w:p w:rsidR="007C6591" w:rsidRDefault="007C6591" w:rsidP="00E9423C">
      <w:pPr>
        <w:rPr>
          <w:rtl/>
        </w:rPr>
      </w:pPr>
      <w:r w:rsidRPr="00F1502D">
        <w:rPr>
          <w:rtl/>
        </w:rPr>
        <w:lastRenderedPageBreak/>
        <w:t>- خطط النمو الوظيفي:</w:t>
      </w:r>
      <w:r>
        <w:rPr>
          <w:rFonts w:hint="cs"/>
          <w:rtl/>
        </w:rPr>
        <w:t xml:space="preserve"> </w:t>
      </w:r>
      <w:r w:rsidRPr="00F1502D">
        <w:rPr>
          <w:rtl/>
        </w:rPr>
        <w:t xml:space="preserve">وضع مسارات واضحة للترقية والتطور المهني. </w:t>
      </w:r>
      <w:r>
        <w:rPr>
          <w:rFonts w:hint="cs"/>
          <w:rtl/>
        </w:rPr>
        <w:t xml:space="preserve"> و</w:t>
      </w:r>
      <w:r w:rsidRPr="00F1502D">
        <w:rPr>
          <w:rtl/>
        </w:rPr>
        <w:t xml:space="preserve">تقديم فرص لتولي مسؤوليات جديدة أو العمل على مشاريع مميزة.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C32A7E6" wp14:editId="31711D05">
                <wp:extent cx="5731510" cy="892088"/>
                <wp:effectExtent l="0" t="0" r="2540" b="22860"/>
                <wp:docPr id="160869245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58" name="مجموعة 47"/>
                        <wpg:cNvGrpSpPr/>
                        <wpg:grpSpPr>
                          <a:xfrm>
                            <a:off x="0" y="0"/>
                            <a:ext cx="5731510" cy="895351"/>
                            <a:chOff x="0" y="0"/>
                            <a:chExt cx="5878196" cy="918845"/>
                          </a:xfrm>
                        </wpg:grpSpPr>
                        <wpg:grpSp>
                          <wpg:cNvPr id="1608692459" name="مجموعة 48"/>
                          <wpg:cNvGrpSpPr/>
                          <wpg:grpSpPr>
                            <a:xfrm>
                              <a:off x="0" y="0"/>
                              <a:ext cx="5878196" cy="918845"/>
                              <a:chOff x="0" y="0"/>
                              <a:chExt cx="6240348" cy="919070"/>
                            </a:xfrm>
                          </wpg:grpSpPr>
                          <wpg:grpSp>
                            <wpg:cNvPr id="1608692460" name="مجموعة 49"/>
                            <wpg:cNvGrpSpPr/>
                            <wpg:grpSpPr>
                              <a:xfrm>
                                <a:off x="0" y="169208"/>
                                <a:ext cx="5433072" cy="580613"/>
                                <a:chOff x="0" y="169208"/>
                                <a:chExt cx="5433072" cy="580613"/>
                              </a:xfrm>
                            </wpg:grpSpPr>
                            <wps:wsp>
                              <wps:cNvPr id="16086924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64"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الفعّال</w:t>
                                </w:r>
                              </w:p>
                            </w:txbxContent>
                          </wps:txbx>
                          <wps:bodyPr wrap="square" rtlCol="1">
                            <a:spAutoFit/>
                          </wps:bodyPr>
                        </wps:wsp>
                      </wpg:grpSp>
                      <pic:pic xmlns:pic="http://schemas.openxmlformats.org/drawingml/2006/picture">
                        <pic:nvPicPr>
                          <pic:cNvPr id="160869246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32A7E6" id="_x0000_s37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fElcwcAAP0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lZfEl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7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LO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">
                  <v:group id="مجموعة 48" o:spid="_x0000_s37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">
                    <v:group id="مجموعة 49" o:spid="_x0000_s37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">
                      <v:shape id="شكل حر 50" o:spid="_x0000_s37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" fillcolor="#a5a5a5 [2092]" stroked="f" strokeweight="1pt">
                        <v:stroke joinstyle="miter"/>
                      </v:roundrect>
                    </v:group>
                    <v:oval id="شكل بيضاوي 52" o:spid="_x0000_s37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" filled="f" strokecolor="#168489" strokeweight="1pt">
                      <v:stroke joinstyle="miter"/>
                    </v:oval>
                  </v:group>
                  <v:shape id="مربع نص 41" o:spid="_x0000_s375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" filled="f" stroked="f">
                    <v:textbox style="mso-fit-shape-to-text:t">
                      <w:txbxContent>
                        <w:p w14:paraId="3BE7BE69" w14:textId="5DDA7A1A"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الفعّال</w:t>
                          </w:r>
                        </w:p>
                      </w:txbxContent>
                    </v:textbox>
                  </v:shape>
                </v:group>
                <v:shape id="صورة 54" o:spid="_x0000_s37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الاستماع إلى الموظفين:</w:t>
      </w:r>
      <w:r>
        <w:rPr>
          <w:rFonts w:hint="cs"/>
          <w:rtl/>
        </w:rPr>
        <w:t xml:space="preserve"> </w:t>
      </w:r>
      <w:r w:rsidRPr="00F1502D">
        <w:rPr>
          <w:rtl/>
        </w:rPr>
        <w:t xml:space="preserve">عقد اجتماعات دورية لمناقشة ملاحظاتهم وأفكارهم. </w:t>
      </w:r>
      <w:r>
        <w:rPr>
          <w:rFonts w:hint="cs"/>
          <w:rtl/>
        </w:rPr>
        <w:t xml:space="preserve"> و</w:t>
      </w:r>
      <w:r w:rsidRPr="00F1502D">
        <w:rPr>
          <w:rtl/>
        </w:rPr>
        <w:t xml:space="preserve">إنشاء قنوات تواصل مفتوحة تتيح للموظفين التعبير عن آرائهم.  </w:t>
      </w:r>
    </w:p>
    <w:p w:rsidR="007C6591" w:rsidRDefault="007C6591" w:rsidP="00E9423C">
      <w:pPr>
        <w:rPr>
          <w:rtl/>
        </w:rPr>
      </w:pPr>
      <w:r w:rsidRPr="00F1502D">
        <w:rPr>
          <w:rtl/>
        </w:rPr>
        <w:t>- التغذية الراجعة البن</w:t>
      </w:r>
      <w:r>
        <w:rPr>
          <w:rFonts w:hint="cs"/>
          <w:rtl/>
        </w:rPr>
        <w:t>ّ</w:t>
      </w:r>
      <w:r w:rsidRPr="00F1502D">
        <w:rPr>
          <w:rtl/>
        </w:rPr>
        <w:t>اءة:</w:t>
      </w:r>
      <w:r>
        <w:rPr>
          <w:rFonts w:hint="cs"/>
          <w:rtl/>
        </w:rPr>
        <w:t xml:space="preserve"> </w:t>
      </w:r>
      <w:r w:rsidRPr="00F1502D">
        <w:rPr>
          <w:rtl/>
        </w:rPr>
        <w:t>تقديم ملاحظات بناءة لتحسين الأداء مع التركيز على الإيجابيات.</w:t>
      </w:r>
      <w:r>
        <w:rPr>
          <w:rFonts w:hint="cs"/>
          <w:rtl/>
        </w:rPr>
        <w:t xml:space="preserve"> و</w:t>
      </w:r>
      <w:r w:rsidRPr="00F1502D">
        <w:rPr>
          <w:rtl/>
        </w:rPr>
        <w:t xml:space="preserve">التأكد من أن الموظفين يفهمون توقعات الإدارة بوضوح.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3B5DAEBD" wp14:editId="215DFE94">
                <wp:extent cx="5731510" cy="892088"/>
                <wp:effectExtent l="0" t="0" r="2540" b="22860"/>
                <wp:docPr id="16086924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49" name="مجموعة 47"/>
                        <wpg:cNvGrpSpPr/>
                        <wpg:grpSpPr>
                          <a:xfrm>
                            <a:off x="0" y="0"/>
                            <a:ext cx="5731510" cy="895351"/>
                            <a:chOff x="0" y="0"/>
                            <a:chExt cx="5878196" cy="918845"/>
                          </a:xfrm>
                        </wpg:grpSpPr>
                        <wpg:grpSp>
                          <wpg:cNvPr id="1608692450" name="مجموعة 48"/>
                          <wpg:cNvGrpSpPr/>
                          <wpg:grpSpPr>
                            <a:xfrm>
                              <a:off x="0" y="0"/>
                              <a:ext cx="5878196" cy="918845"/>
                              <a:chOff x="0" y="0"/>
                              <a:chExt cx="6240348" cy="919070"/>
                            </a:xfrm>
                          </wpg:grpSpPr>
                          <wpg:grpSp>
                            <wpg:cNvPr id="1608692451" name="مجموعة 49"/>
                            <wpg:cNvGrpSpPr/>
                            <wpg:grpSpPr>
                              <a:xfrm>
                                <a:off x="0" y="169208"/>
                                <a:ext cx="5433072" cy="580613"/>
                                <a:chOff x="0" y="169208"/>
                                <a:chExt cx="5433072" cy="580613"/>
                              </a:xfrm>
                            </wpg:grpSpPr>
                            <wps:wsp>
                              <wps:cNvPr id="16086924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55"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 الشخصية</w:t>
                                </w:r>
                              </w:p>
                            </w:txbxContent>
                          </wps:txbx>
                          <wps:bodyPr wrap="square" rtlCol="1">
                            <a:spAutoFit/>
                          </wps:bodyPr>
                        </wps:wsp>
                      </wpg:grpSp>
                      <pic:pic xmlns:pic="http://schemas.openxmlformats.org/drawingml/2006/picture">
                        <pic:nvPicPr>
                          <pic:cNvPr id="160869245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B5DAEBD" id="_x0000_s375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sBT6HcHAAD9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37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">
                  <v:group id="مجموعة 48" o:spid="_x0000_s37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i7I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">
                    <v:group id="مجموعة 49" o:spid="_x0000_s37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">
                      <v:shape id="شكل حر 50" o:spid="_x0000_s37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" fillcolor="#a5a5a5 [2092]" stroked="f" strokeweight="1pt">
                        <v:stroke joinstyle="miter"/>
                      </v:roundrect>
                    </v:group>
                    <v:oval id="شكل بيضاوي 52" o:spid="_x0000_s37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" filled="f" strokecolor="#168489" strokeweight="1pt">
                      <v:stroke joinstyle="miter"/>
                    </v:oval>
                  </v:group>
                  <v:shape id="مربع نص 41" o:spid="_x0000_s376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" filled="f" stroked="f">
                    <v:textbox style="mso-fit-shape-to-text:t">
                      <w:txbxContent>
                        <w:p w14:paraId="2E422DAA" w14:textId="5BCCF875"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 الشخصية</w:t>
                          </w:r>
                        </w:p>
                      </w:txbxContent>
                    </v:textbox>
                  </v:shape>
                </v:group>
                <v:shape id="صورة 54" o:spid="_x0000_s37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xml:space="preserve">- المرونة في العمل: تقديم خيارات مثل العمل عن بُعد أو ساعات العمل المرنة. </w:t>
      </w:r>
      <w:r>
        <w:rPr>
          <w:rFonts w:hint="cs"/>
          <w:rtl/>
        </w:rPr>
        <w:t>و</w:t>
      </w:r>
      <w:r w:rsidRPr="00F1502D">
        <w:rPr>
          <w:rtl/>
        </w:rPr>
        <w:t xml:space="preserve">السماح للموظفين بجدولة أوقاتهم بما يتناسب مع احتياجاتهم الشخصية.  </w:t>
      </w:r>
    </w:p>
    <w:p w:rsidR="007C6591" w:rsidRDefault="007C6591" w:rsidP="00E9423C">
      <w:pPr>
        <w:rPr>
          <w:rtl/>
        </w:rPr>
      </w:pPr>
      <w:r w:rsidRPr="00F1502D">
        <w:rPr>
          <w:rtl/>
        </w:rPr>
        <w:t>- تشجيع الراحة والإجازات: التأكيد على أهمية أخذ إجازات منتظمة لتجديد النشاط.</w:t>
      </w:r>
      <w:r>
        <w:rPr>
          <w:rFonts w:hint="cs"/>
          <w:rtl/>
        </w:rPr>
        <w:t xml:space="preserve"> و</w:t>
      </w:r>
      <w:r w:rsidRPr="00F1502D">
        <w:rPr>
          <w:rtl/>
        </w:rPr>
        <w:t xml:space="preserve">احترام وقت الموظفين خارج العمل وعدم تحميلهم مسؤوليات إضافية في أوقات الراحة.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181BFF57" wp14:editId="5E657980">
                <wp:extent cx="5731510" cy="892088"/>
                <wp:effectExtent l="0" t="0" r="2540" b="22860"/>
                <wp:docPr id="160869243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440" name="مجموعة 47"/>
                        <wpg:cNvGrpSpPr/>
                        <wpg:grpSpPr>
                          <a:xfrm>
                            <a:off x="0" y="0"/>
                            <a:ext cx="5731510" cy="895351"/>
                            <a:chOff x="0" y="0"/>
                            <a:chExt cx="5878196" cy="918845"/>
                          </a:xfrm>
                        </wpg:grpSpPr>
                        <wpg:grpSp>
                          <wpg:cNvPr id="1608692441" name="مجموعة 48"/>
                          <wpg:cNvGrpSpPr/>
                          <wpg:grpSpPr>
                            <a:xfrm>
                              <a:off x="0" y="0"/>
                              <a:ext cx="5878196" cy="918845"/>
                              <a:chOff x="0" y="0"/>
                              <a:chExt cx="6240348" cy="919070"/>
                            </a:xfrm>
                          </wpg:grpSpPr>
                          <wpg:grpSp>
                            <wpg:cNvPr id="1608692442" name="مجموعة 49"/>
                            <wpg:cNvGrpSpPr/>
                            <wpg:grpSpPr>
                              <a:xfrm>
                                <a:off x="0" y="169208"/>
                                <a:ext cx="5433072" cy="580613"/>
                                <a:chOff x="0" y="169208"/>
                                <a:chExt cx="5433072" cy="580613"/>
                              </a:xfrm>
                            </wpg:grpSpPr>
                            <wps:wsp>
                              <wps:cNvPr id="16086924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4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446"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إشراك الموظفين في اتخاذ القرارات</w:t>
                                </w:r>
                              </w:p>
                            </w:txbxContent>
                          </wps:txbx>
                          <wps:bodyPr wrap="square" rtlCol="1">
                            <a:spAutoFit/>
                          </wps:bodyPr>
                        </wps:wsp>
                      </wpg:grpSp>
                      <pic:pic xmlns:pic="http://schemas.openxmlformats.org/drawingml/2006/picture">
                        <pic:nvPicPr>
                          <pic:cNvPr id="160869244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81BFF57" id="_x0000_s376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C+Pj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7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">
                  <v:group id="مجموعة 48" o:spid="_x0000_s37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">
                    <v:group id="مجموعة 49" o:spid="_x0000_s37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">
                      <v:shape id="شكل حر 50" o:spid="_x0000_s37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" fillcolor="#a5a5a5 [2092]" stroked="f" strokeweight="1pt">
                        <v:stroke joinstyle="miter"/>
                      </v:roundrect>
                    </v:group>
                    <v:oval id="شكل بيضاوي 52" o:spid="_x0000_s37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" filled="f" strokecolor="#168489" strokeweight="1pt">
                      <v:stroke joinstyle="miter"/>
                    </v:oval>
                  </v:group>
                  <v:shape id="مربع نص 41" o:spid="_x0000_s377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" filled="f" stroked="f">
                    <v:textbox style="mso-fit-shape-to-text:t">
                      <w:txbxContent>
                        <w:p w14:paraId="25A8AFA0" w14:textId="3F5B94AC"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إشراك الموظفين في اتخاذ القرارات</w:t>
                          </w:r>
                        </w:p>
                      </w:txbxContent>
                    </v:textbox>
                  </v:shape>
                </v:group>
                <v:shape id="صورة 54" o:spid="_x0000_s37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إشراكهم في الخطط: دعوة الموظفين للمساهمة في وضع أهداف الفريق أو المؤسسة.</w:t>
      </w:r>
      <w:r>
        <w:rPr>
          <w:rFonts w:hint="cs"/>
          <w:rtl/>
        </w:rPr>
        <w:t xml:space="preserve"> و</w:t>
      </w:r>
      <w:r w:rsidRPr="00F1502D">
        <w:rPr>
          <w:rtl/>
        </w:rPr>
        <w:t xml:space="preserve">طلب رأيهم في القرارات التي تؤثر على عملهم.  </w:t>
      </w:r>
    </w:p>
    <w:p w:rsidR="007C6591" w:rsidRPr="00F1502D" w:rsidRDefault="007C6591" w:rsidP="00E9423C">
      <w:r w:rsidRPr="00F1502D">
        <w:rPr>
          <w:rtl/>
        </w:rPr>
        <w:t>- تعزيز الشعور بالملكية:</w:t>
      </w:r>
      <w:r>
        <w:rPr>
          <w:rFonts w:hint="cs"/>
          <w:rtl/>
        </w:rPr>
        <w:t xml:space="preserve"> </w:t>
      </w:r>
      <w:r w:rsidRPr="00F1502D">
        <w:rPr>
          <w:rtl/>
        </w:rPr>
        <w:t xml:space="preserve">منح الموظفين مسؤولية أكبر في تنفيذ المشاريع وإدارة العمليات. </w:t>
      </w:r>
      <w:r>
        <w:rPr>
          <w:rFonts w:hint="cs"/>
          <w:rtl/>
        </w:rPr>
        <w:t>و</w:t>
      </w:r>
      <w:r w:rsidRPr="00F1502D">
        <w:rPr>
          <w:rtl/>
        </w:rPr>
        <w:t xml:space="preserve">تشجيعهم على الابتكار وتقديم حلول للمشاكل.  </w:t>
      </w:r>
    </w:p>
    <w:p w:rsidR="007C6591" w:rsidRPr="00F1502D" w:rsidRDefault="007C6591" w:rsidP="00E9423C">
      <w:r>
        <w:rPr>
          <w:rFonts w:hint="cs"/>
          <w:rtl/>
        </w:rPr>
        <w:t xml:space="preserve">ختاماً، </w:t>
      </w:r>
      <w:r w:rsidRPr="00F1502D">
        <w:rPr>
          <w:rtl/>
        </w:rPr>
        <w:t xml:space="preserve">تحفيز الموظفين هو استثمار طويل الأمد في نجاح المؤسسة. من خلال تطبيق استراتيجيات فعّالة مثل التقدير، توفير فرص التطور، تعزيز التواصل، ودعم التوازن بين العمل والحياة، يمكن للمؤسسات بناء فرق عمل أكثر إنتاجية وسعادة. التحفيز ليس مجرد أداة لتحقيق الأهداف، بل </w:t>
      </w:r>
      <w:r w:rsidRPr="00F1502D">
        <w:rPr>
          <w:rtl/>
        </w:rPr>
        <w:lastRenderedPageBreak/>
        <w:t>هو وسيلة لتحسين الصحة النفسية والمهنية للموظفين، مما ينعكس إيجابيا</w:t>
      </w:r>
      <w:r>
        <w:rPr>
          <w:rFonts w:hint="cs"/>
          <w:rtl/>
        </w:rPr>
        <w:t>ً</w:t>
      </w:r>
      <w:r w:rsidRPr="00F1502D">
        <w:rPr>
          <w:rtl/>
        </w:rPr>
        <w:t xml:space="preserve"> على أداء المؤسسة ككل.</w:t>
      </w:r>
    </w:p>
    <w:p w:rsidR="007C6591" w:rsidRDefault="00084372" w:rsidP="00084372">
      <w:pPr>
        <w:rPr>
          <w:rtl/>
        </w:rPr>
      </w:pPr>
      <w:r w:rsidRPr="002A078C">
        <w:rPr>
          <w:rFonts w:ascii="Sakkal Majalla" w:hAnsi="Sakkal Majalla"/>
          <w:noProof/>
          <w:color w:val="002060"/>
          <w:sz w:val="34"/>
        </w:rPr>
        <mc:AlternateContent>
          <mc:Choice Requires="wpg">
            <w:drawing>
              <wp:inline distT="0" distB="0" distL="0" distR="0" wp14:anchorId="4561D5C6" wp14:editId="4B8F2B8E">
                <wp:extent cx="5731510" cy="895350"/>
                <wp:effectExtent l="0" t="0" r="21590" b="19050"/>
                <wp:docPr id="413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33" name="صورة 38"/>
                          <pic:cNvPicPr/>
                        </pic:nvPicPr>
                        <pic:blipFill>
                          <a:blip r:embed="rId6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34" name="مجموعة 39"/>
                        <wpg:cNvGrpSpPr/>
                        <wpg:grpSpPr>
                          <a:xfrm>
                            <a:off x="0" y="0"/>
                            <a:ext cx="5731510" cy="895350"/>
                            <a:chOff x="0" y="0"/>
                            <a:chExt cx="5878196" cy="918845"/>
                          </a:xfrm>
                        </wpg:grpSpPr>
                        <wpg:grpSp>
                          <wpg:cNvPr id="4135" name="مجموعة 40"/>
                          <wpg:cNvGrpSpPr/>
                          <wpg:grpSpPr>
                            <a:xfrm>
                              <a:off x="0" y="0"/>
                              <a:ext cx="5878196" cy="918845"/>
                              <a:chOff x="0" y="0"/>
                              <a:chExt cx="6240348" cy="919070"/>
                            </a:xfrm>
                          </wpg:grpSpPr>
                          <wpg:grpSp>
                            <wpg:cNvPr id="4136" name="مجموعة 41"/>
                            <wpg:cNvGrpSpPr/>
                            <wpg:grpSpPr>
                              <a:xfrm>
                                <a:off x="0" y="169208"/>
                                <a:ext cx="5433072" cy="580613"/>
                                <a:chOff x="0" y="169208"/>
                                <a:chExt cx="5433072" cy="580613"/>
                              </a:xfrm>
                            </wpg:grpSpPr>
                            <wps:wsp>
                              <wps:cNvPr id="413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3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0" name="مربع نص 41"/>
                          <wps:cNvSpPr txBox="1"/>
                          <wps:spPr>
                            <a:xfrm>
                              <a:off x="204484" y="256985"/>
                              <a:ext cx="4616071" cy="387740"/>
                            </a:xfrm>
                            <a:prstGeom prst="rect">
                              <a:avLst/>
                            </a:prstGeom>
                            <a:noFill/>
                          </wps:spPr>
                          <wps:txbx>
                            <w:txbxContent>
                              <w:p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كيفية قياس وتحسين الصحة النفسية بشكل مستمر</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61D5C6" id="_x0000_s37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bysX1ewcAAIw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37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">
                  <v:imagedata r:id="rId69" o:title=""/>
                </v:shape>
                <v:group id="مجموعة 39" o:spid="_x0000_s37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">
                  <v:group id="مجموعة 40" o:spid="_x0000_s37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">
                    <v:group id="مجموعة 41" o:spid="_x0000_s37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Baf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lin8vglPQK5/AAAA//8DAFBLAQItABQABgAIAAAAIQDb4fbL7gAAAIUBAAATAAAAAAAA&#10;AAAAAAAAAAAAAABbQ29udGVudF9UeXBlc10ueG1sUEsBAi0AFAAGAAgAAAAhAFr0LFu/AAAAFQEA&#10;AAsAAAAAAAAAAAAAAAAAHwEAAF9yZWxzLy5yZWxzUEsBAi0AFAAGAAgAAAAhALwMFp/HAAAA3QAA&#10;AA8AAAAAAAAAAAAAAAAABwIAAGRycy9kb3ducmV2LnhtbFBLBQYAAAAAAwADALcAAAD7AgAAAAA=&#10;">
                      <v:shape id="شكل حر 42" o:spid="_x0000_s37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" fillcolor="#168489" stroked="f" strokeweight="1pt">
                        <v:stroke joinstyle="miter"/>
                      </v:roundrect>
                    </v:group>
                    <v:oval id="شكل بيضاوي 44" o:spid="_x0000_s37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" filled="f" strokecolor="#a5a5a5 [2092]" strokeweight="1pt">
                      <v:stroke joinstyle="miter"/>
                    </v:oval>
                  </v:group>
                  <v:shape id="مربع نص 41" o:spid="_x0000_s378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" filled="f" stroked="f">
                    <v:textbox style="mso-fit-shape-to-text:t">
                      <w:txbxContent>
                        <w:p w14:paraId="278B3C8E" w14:textId="19CB2572" w:rsidR="00084372" w:rsidRPr="006A21FE" w:rsidRDefault="006A21FE" w:rsidP="006A21FE">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كيفية قياس وتحسين الصحة النفسية بشكل مستمر</w:t>
                          </w:r>
                        </w:p>
                      </w:txbxContent>
                    </v:textbox>
                  </v:shape>
                </v:group>
                <w10:anchorlock/>
              </v:group>
            </w:pict>
          </mc:Fallback>
        </mc:AlternateContent>
      </w:r>
    </w:p>
    <w:p w:rsidR="007C6591" w:rsidRPr="00F1502D" w:rsidRDefault="007C6591" w:rsidP="00E9423C">
      <w:r w:rsidRPr="00F1502D">
        <w:rPr>
          <w:rtl/>
        </w:rPr>
        <w:t xml:space="preserve">الصحة النفسية هي أحد الجوانب الأساسية لرفاهية الإنسان، وتؤثر بشكل مباشر على الأداء الشخصي والمهني. قياس الصحة النفسية بشكل مستمر يساعد على تحديد نقاط القوة والتحديات النفسية التي قد يواجهها الأفراد، مما يمكّن من تحسينها بطرق فعّالة. </w:t>
      </w:r>
    </w:p>
    <w:p w:rsidR="007C6591" w:rsidRPr="00AB3689" w:rsidRDefault="007C6591" w:rsidP="00E9423C">
      <w:pPr>
        <w:rPr>
          <w:b/>
          <w:bCs/>
        </w:rPr>
      </w:pPr>
      <w:r w:rsidRPr="00AB3689">
        <w:rPr>
          <w:b/>
          <w:bCs/>
          <w:rtl/>
        </w:rPr>
        <w:t xml:space="preserve"> </w:t>
      </w:r>
      <w:r w:rsidRPr="006A21FE">
        <w:rPr>
          <w:b/>
          <w:bCs/>
          <w:color w:val="C00000"/>
          <w:rtl/>
        </w:rPr>
        <w:t xml:space="preserve">أولاً: </w:t>
      </w:r>
      <w:r w:rsidRPr="006A21FE">
        <w:rPr>
          <w:b/>
          <w:bCs/>
          <w:color w:val="168489"/>
          <w:rtl/>
        </w:rPr>
        <w:t>كيفية قياس الصحة النفسية</w:t>
      </w:r>
    </w:p>
    <w:p w:rsidR="007C6591" w:rsidRDefault="007C6591" w:rsidP="00E9423C">
      <w:pPr>
        <w:rPr>
          <w:rtl/>
        </w:rPr>
      </w:pPr>
      <w:r w:rsidRPr="00F1502D">
        <w:rPr>
          <w:rtl/>
        </w:rPr>
        <w:t>قياس الصحة النفسية يتطلب نهجا</w:t>
      </w:r>
      <w:r>
        <w:rPr>
          <w:rFonts w:hint="cs"/>
          <w:rtl/>
        </w:rPr>
        <w:t>ً</w:t>
      </w:r>
      <w:r w:rsidRPr="00F1502D">
        <w:rPr>
          <w:rtl/>
        </w:rPr>
        <w:t xml:space="preserve"> منظّما</w:t>
      </w:r>
      <w:r>
        <w:rPr>
          <w:rFonts w:hint="cs"/>
          <w:rtl/>
        </w:rPr>
        <w:t>ً</w:t>
      </w:r>
      <w:r w:rsidRPr="00F1502D">
        <w:rPr>
          <w:rtl/>
        </w:rPr>
        <w:t xml:space="preserve"> يعتمد على أدوات وأساليب محددة. فيما يلي خطوات فع</w:t>
      </w:r>
      <w:r>
        <w:rPr>
          <w:rFonts w:hint="cs"/>
          <w:rtl/>
        </w:rPr>
        <w:t>ّ</w:t>
      </w:r>
      <w:r w:rsidRPr="00F1502D">
        <w:rPr>
          <w:rtl/>
        </w:rPr>
        <w:t>الة لقياس الصحة النفسية:</w:t>
      </w:r>
    </w:p>
    <w:p w:rsidR="00C019AE" w:rsidRDefault="00C019AE" w:rsidP="00C019AE">
      <w:pPr>
        <w:bidi w:val="0"/>
        <w:rPr>
          <w:rtl/>
        </w:rPr>
      </w:pPr>
      <w:r w:rsidRPr="00C019AE">
        <w:rPr>
          <w:noProof/>
        </w:rPr>
        <mc:AlternateContent>
          <mc:Choice Requires="wpg">
            <w:drawing>
              <wp:inline distT="0" distB="0" distL="0" distR="0" wp14:anchorId="104C085F" wp14:editId="4A2E4374">
                <wp:extent cx="5861455" cy="1627049"/>
                <wp:effectExtent l="0" t="0" r="0" b="0"/>
                <wp:docPr id="1608693088" name="Group 6"/>
                <wp:cNvGraphicFramePr/>
                <a:graphic xmlns:a="http://schemas.openxmlformats.org/drawingml/2006/main">
                  <a:graphicData uri="http://schemas.microsoft.com/office/word/2010/wordprocessingGroup">
                    <wpg:wgp>
                      <wpg:cNvGrpSpPr/>
                      <wpg:grpSpPr>
                        <a:xfrm>
                          <a:off x="0" y="0"/>
                          <a:ext cx="5861455" cy="1627049"/>
                          <a:chOff x="-19130" y="0"/>
                          <a:chExt cx="5861455" cy="1627049"/>
                        </a:xfrm>
                      </wpg:grpSpPr>
                      <wpg:grpSp>
                        <wpg:cNvPr id="1608693089" name="مجموعة 88"/>
                        <wpg:cNvGrpSpPr/>
                        <wpg:grpSpPr>
                          <a:xfrm>
                            <a:off x="-19130" y="31793"/>
                            <a:ext cx="1134796" cy="1523874"/>
                            <a:chOff x="-23845" y="31793"/>
                            <a:chExt cx="1414495" cy="1899652"/>
                          </a:xfrm>
                        </wpg:grpSpPr>
                        <wpg:grpSp>
                          <wpg:cNvPr id="1608693090" name="مجموعة 89"/>
                          <wpg:cNvGrpSpPr/>
                          <wpg:grpSpPr>
                            <a:xfrm>
                              <a:off x="0" y="31793"/>
                              <a:ext cx="1390650" cy="1899652"/>
                              <a:chOff x="0" y="31793"/>
                              <a:chExt cx="1390650" cy="1899652"/>
                            </a:xfrm>
                          </wpg:grpSpPr>
                          <wps:wsp>
                            <wps:cNvPr id="1608693091" name="شكل بيضاوي 91"/>
                            <wps:cNvSpPr/>
                            <wps:spPr>
                              <a:xfrm>
                                <a:off x="311249"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92" name="شكل حر: شكل 92"/>
                            <wps:cNvSpPr/>
                            <wps:spPr>
                              <a:xfrm>
                                <a:off x="0" y="238193"/>
                                <a:ext cx="1390650" cy="1693252"/>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093" name="مربع نص 29"/>
                          <wps:cNvSpPr txBox="1"/>
                          <wps:spPr>
                            <a:xfrm>
                              <a:off x="-23845" y="965975"/>
                              <a:ext cx="1414431" cy="820084"/>
                            </a:xfrm>
                            <a:prstGeom prst="rect">
                              <a:avLst/>
                            </a:prstGeom>
                            <a:noFill/>
                          </wps:spPr>
                          <wps:txbx>
                            <w:txbxContent>
                              <w:p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قياس معدلات التوتر والإرهاق</w:t>
                                </w:r>
                              </w:p>
                            </w:txbxContent>
                          </wps:txbx>
                          <wps:bodyPr wrap="square" rtlCol="1">
                            <a:spAutoFit/>
                          </wps:bodyPr>
                        </wps:wsp>
                      </wpg:grpSp>
                      <wps:wsp>
                        <wps:cNvPr id="1608693094" name="TextBox 6"/>
                        <wps:cNvSpPr txBox="1"/>
                        <wps:spPr>
                          <a:xfrm>
                            <a:off x="260082" y="0"/>
                            <a:ext cx="594995" cy="661670"/>
                          </a:xfrm>
                          <a:prstGeom prst="rect">
                            <a:avLst/>
                          </a:prstGeom>
                          <a:noFill/>
                        </wps:spPr>
                        <wps:txbx>
                          <w:txbxContent>
                            <w:p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3095" name="Group 1608693095"/>
                        <wpg:cNvGrpSpPr/>
                        <wpg:grpSpPr>
                          <a:xfrm>
                            <a:off x="1139838" y="12443"/>
                            <a:ext cx="4702487" cy="1614606"/>
                            <a:chOff x="1139838" y="12443"/>
                            <a:chExt cx="4702487" cy="1614606"/>
                          </a:xfrm>
                        </wpg:grpSpPr>
                        <wpg:grpSp>
                          <wpg:cNvPr id="1608693096" name="مجموعة 29"/>
                          <wpg:cNvGrpSpPr/>
                          <wpg:grpSpPr>
                            <a:xfrm>
                              <a:off x="4517715" y="31793"/>
                              <a:ext cx="1324610" cy="1595256"/>
                              <a:chOff x="4496877" y="31793"/>
                              <a:chExt cx="1651093" cy="1988639"/>
                            </a:xfrm>
                          </wpg:grpSpPr>
                          <wpg:grpSp>
                            <wpg:cNvPr id="1608693097" name="مجموعة 30"/>
                            <wpg:cNvGrpSpPr/>
                            <wpg:grpSpPr>
                              <a:xfrm>
                                <a:off x="4601752" y="31793"/>
                                <a:ext cx="1390650" cy="1899651"/>
                                <a:chOff x="4601752" y="31793"/>
                                <a:chExt cx="1390650" cy="1899651"/>
                              </a:xfrm>
                            </wpg:grpSpPr>
                            <wps:wsp>
                              <wps:cNvPr id="1608693098" name="شكل بيضاوي 64"/>
                              <wps:cNvSpPr/>
                              <wps:spPr>
                                <a:xfrm>
                                  <a:off x="4913514" y="31793"/>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099" name="شكل حر: شكل 70"/>
                              <wps:cNvSpPr/>
                              <wps:spPr>
                                <a:xfrm>
                                  <a:off x="4601752" y="238194"/>
                                  <a:ext cx="1390650" cy="1693250"/>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00" name="مربع نص 25"/>
                            <wps:cNvSpPr txBox="1"/>
                            <wps:spPr>
                              <a:xfrm>
                                <a:off x="4496877" y="847298"/>
                                <a:ext cx="1651093" cy="1173134"/>
                              </a:xfrm>
                              <a:prstGeom prst="rect">
                                <a:avLst/>
                              </a:prstGeom>
                              <a:noFill/>
                            </wps:spPr>
                            <wps:txbx>
                              <w:txbxContent>
                                <w:p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استخدام الاستبيانات والمقاييس النفسية</w:t>
                                  </w:r>
                                </w:p>
                              </w:txbxContent>
                            </wps:txbx>
                            <wps:bodyPr wrap="square" rtlCol="1">
                              <a:spAutoFit/>
                            </wps:bodyPr>
                          </wps:wsp>
                        </wpg:grpSp>
                        <wpg:grpSp>
                          <wpg:cNvPr id="1608693101" name="مجموعة 7"/>
                          <wpg:cNvGrpSpPr/>
                          <wpg:grpSpPr>
                            <a:xfrm>
                              <a:off x="2300926" y="31793"/>
                              <a:ext cx="1115665" cy="1523871"/>
                              <a:chOff x="2300875" y="31793"/>
                              <a:chExt cx="1390650" cy="1899651"/>
                            </a:xfrm>
                          </wpg:grpSpPr>
                          <wpg:grpSp>
                            <wpg:cNvPr id="1608693102" name="مجموعة 20"/>
                            <wpg:cNvGrpSpPr/>
                            <wpg:grpSpPr>
                              <a:xfrm>
                                <a:off x="2300875" y="31793"/>
                                <a:ext cx="1390650" cy="1899651"/>
                                <a:chOff x="2300875" y="31793"/>
                                <a:chExt cx="1390650" cy="1899651"/>
                              </a:xfrm>
                            </wpg:grpSpPr>
                            <wps:wsp>
                              <wps:cNvPr id="1608693103" name="شكل بيضاوي 22"/>
                              <wps:cNvSpPr/>
                              <wps:spPr>
                                <a:xfrm>
                                  <a:off x="2612380" y="31793"/>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104" name="شكل حر: شكل 23"/>
                              <wps:cNvSpPr/>
                              <wps:spPr>
                                <a:xfrm>
                                  <a:off x="2300875" y="238193"/>
                                  <a:ext cx="1390650" cy="169325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05" name="مربع نص 29"/>
                            <wps:cNvSpPr txBox="1"/>
                            <wps:spPr>
                              <a:xfrm>
                                <a:off x="2309250" y="1017364"/>
                                <a:ext cx="1351903" cy="820087"/>
                              </a:xfrm>
                              <a:prstGeom prst="rect">
                                <a:avLst/>
                              </a:prstGeom>
                              <a:noFill/>
                            </wps:spPr>
                            <wps:txbx>
                              <w:txbxContent>
                                <w:p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جلسات الحوار المفتوح</w:t>
                                  </w:r>
                                </w:p>
                              </w:txbxContent>
                            </wps:txbx>
                            <wps:bodyPr wrap="square" rtlCol="1">
                              <a:spAutoFit/>
                            </wps:bodyPr>
                          </wps:wsp>
                        </wpg:grpSp>
                        <wpg:grpSp>
                          <wpg:cNvPr id="1608693106" name="مجموعة 93"/>
                          <wpg:cNvGrpSpPr/>
                          <wpg:grpSpPr>
                            <a:xfrm>
                              <a:off x="1139838" y="31793"/>
                              <a:ext cx="1131323" cy="1523871"/>
                              <a:chOff x="1139768" y="31793"/>
                              <a:chExt cx="1410172" cy="1899651"/>
                            </a:xfrm>
                          </wpg:grpSpPr>
                          <wpg:grpSp>
                            <wpg:cNvPr id="1608693107" name="مجموعة 94"/>
                            <wpg:cNvGrpSpPr/>
                            <wpg:grpSpPr>
                              <a:xfrm>
                                <a:off x="1159290" y="31793"/>
                                <a:ext cx="1390650" cy="1899651"/>
                                <a:chOff x="1159290" y="31793"/>
                                <a:chExt cx="1390650" cy="1899651"/>
                              </a:xfrm>
                            </wpg:grpSpPr>
                            <wps:wsp>
                              <wps:cNvPr id="1608693108" name="شكل بيضاوي 96"/>
                              <wps:cNvSpPr/>
                              <wps:spPr>
                                <a:xfrm>
                                  <a:off x="1470666" y="31793"/>
                                  <a:ext cx="768154" cy="768154"/>
                                </a:xfrm>
                                <a:prstGeom prst="ellipse">
                                  <a:avLst/>
                                </a:prstGeom>
                                <a:solidFill>
                                  <a:srgbClr val="A0C9CA"/>
                                </a:solidFill>
                                <a:ln w="57150">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109" name="شكل حر: شكل 97"/>
                              <wps:cNvSpPr/>
                              <wps:spPr>
                                <a:xfrm>
                                  <a:off x="1159290" y="238194"/>
                                  <a:ext cx="1390650" cy="1693250"/>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A0C9CA"/>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10" name="مربع نص 25"/>
                            <wps:cNvSpPr txBox="1"/>
                            <wps:spPr>
                              <a:xfrm>
                                <a:off x="1139768" y="994127"/>
                                <a:ext cx="1378819" cy="820085"/>
                              </a:xfrm>
                              <a:prstGeom prst="rect">
                                <a:avLst/>
                              </a:prstGeom>
                              <a:noFill/>
                            </wps:spPr>
                            <wps:txbx>
                              <w:txbxContent>
                                <w:p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الاستعانة بالمتخصصين</w:t>
                                  </w:r>
                                </w:p>
                              </w:txbxContent>
                            </wps:txbx>
                            <wps:bodyPr wrap="square" rtlCol="1">
                              <a:spAutoFit/>
                            </wps:bodyPr>
                          </wps:wsp>
                        </wpg:grpSp>
                        <wpg:grpSp>
                          <wpg:cNvPr id="1608693111" name="مجموعة 24"/>
                          <wpg:cNvGrpSpPr/>
                          <wpg:grpSpPr>
                            <a:xfrm>
                              <a:off x="3448153" y="31793"/>
                              <a:ext cx="1123945" cy="1523871"/>
                              <a:chOff x="3474168" y="31793"/>
                              <a:chExt cx="1400970" cy="1899651"/>
                            </a:xfrm>
                          </wpg:grpSpPr>
                          <wpg:grpSp>
                            <wpg:cNvPr id="1608693112" name="مجموعة 25"/>
                            <wpg:cNvGrpSpPr/>
                            <wpg:grpSpPr>
                              <a:xfrm>
                                <a:off x="3484488" y="31793"/>
                                <a:ext cx="1390650" cy="1899651"/>
                                <a:chOff x="3484488" y="31793"/>
                                <a:chExt cx="1390650" cy="1899651"/>
                              </a:xfrm>
                            </wpg:grpSpPr>
                            <wps:wsp>
                              <wps:cNvPr id="1608693113" name="شكل بيضاوي 27"/>
                              <wps:cNvSpPr/>
                              <wps:spPr>
                                <a:xfrm>
                                  <a:off x="3796121" y="31793"/>
                                  <a:ext cx="768154" cy="768154"/>
                                </a:xfrm>
                                <a:prstGeom prst="ellipse">
                                  <a:avLst/>
                                </a:prstGeom>
                                <a:solidFill>
                                  <a:srgbClr val="BFBFBF"/>
                                </a:solidFill>
                                <a:ln w="57150">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3114" name="شكل حر: شكل 28"/>
                              <wps:cNvSpPr/>
                              <wps:spPr>
                                <a:xfrm>
                                  <a:off x="3484488" y="238193"/>
                                  <a:ext cx="1390650" cy="169325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BFBFBF"/>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3115" name="مربع نص 25"/>
                            <wps:cNvSpPr txBox="1"/>
                            <wps:spPr>
                              <a:xfrm>
                                <a:off x="3474168" y="1017350"/>
                                <a:ext cx="1370899" cy="820085"/>
                              </a:xfrm>
                              <a:prstGeom prst="rect">
                                <a:avLst/>
                              </a:prstGeom>
                            </wps:spPr>
                            <wps:txbx>
                              <w:txbxContent>
                                <w:p w:rsidR="00C019AE" w:rsidRP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الملاحظة السلوكية</w:t>
                                  </w:r>
                                </w:p>
                              </w:txbxContent>
                            </wps:txbx>
                            <wps:bodyPr wrap="square" rtlCol="1">
                              <a:spAutoFit/>
                            </wps:bodyPr>
                          </wps:wsp>
                        </wpg:grpSp>
                        <wps:wsp>
                          <wps:cNvPr id="1608693116" name="TextBox 6"/>
                          <wps:cNvSpPr txBox="1"/>
                          <wps:spPr>
                            <a:xfrm>
                              <a:off x="1406708" y="12443"/>
                              <a:ext cx="594995" cy="661670"/>
                            </a:xfrm>
                            <a:prstGeom prst="rect">
                              <a:avLst/>
                            </a:prstGeom>
                            <a:noFill/>
                          </wps:spPr>
                          <wps:txbx>
                            <w:txbxContent>
                              <w:p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3117" name="TextBox 6"/>
                          <wps:cNvSpPr txBox="1"/>
                          <wps:spPr>
                            <a:xfrm>
                              <a:off x="2556409" y="12443"/>
                              <a:ext cx="594995" cy="661670"/>
                            </a:xfrm>
                            <a:prstGeom prst="rect">
                              <a:avLst/>
                            </a:prstGeom>
                            <a:noFill/>
                          </wps:spPr>
                          <wps:txbx>
                            <w:txbxContent>
                              <w:p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3118" name="TextBox 6"/>
                          <wps:cNvSpPr txBox="1"/>
                          <wps:spPr>
                            <a:xfrm>
                              <a:off x="3703971" y="12443"/>
                              <a:ext cx="594995" cy="661670"/>
                            </a:xfrm>
                            <a:prstGeom prst="rect">
                              <a:avLst/>
                            </a:prstGeom>
                            <a:noFill/>
                          </wps:spPr>
                          <wps:txbx>
                            <w:txbxContent>
                              <w:p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3119" name="TextBox 6"/>
                          <wps:cNvSpPr txBox="1"/>
                          <wps:spPr>
                            <a:xfrm>
                              <a:off x="4851168" y="12443"/>
                              <a:ext cx="594995" cy="661670"/>
                            </a:xfrm>
                            <a:prstGeom prst="rect">
                              <a:avLst/>
                            </a:prstGeom>
                            <a:noFill/>
                          </wps:spPr>
                          <wps:txbx>
                            <w:txbxContent>
                              <w:p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04C085F" id="_x0000_s3785" style="width:461.55pt;height:128.1pt;mso-position-horizontal-relative:char;mso-position-vertical-relative:line" coordorigin="-191" coordsize="58614,16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">
                <v:group id="مجموعة 88" o:spid="_x0000_s3786" style="position:absolute;left:-191;top:317;width:11347;height:15239" coordorigin="-238,317" coordsize="14144,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">
                  <v:group id="مجموعة 89" o:spid="_x0000_s3787" style="position:absolute;top:317;width:13906;height:18997" coordorigin=",317" coordsize="13906,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">
                    <v:oval id="شكل بيضاوي 91" o:spid="_x0000_s3788" style="position:absolute;left:3112;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" fillcolor="#168489" strokecolor="#168489" strokeweight="4.5pt">
                      <v:stroke joinstyle="miter"/>
                    </v:oval>
                    <v:shape id="شكل حر: شكل 92" o:spid="_x0000_s3789" style="position:absolute;top:2381;width:13906;height:1693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6148;695325,673713;1193265,66148;1187800,0;1205582,2188;1390650,279250;1390650,1410444;1158870,1693252;231780,1693252;0,1410444;0,279250;185068,2188;202850,0" o:connectangles="0,0,0,0,0,0,0,0,0,0,0,0,0,0"/>
                    </v:shape>
                  </v:group>
                  <v:shape id="مربع نص 29" o:spid="_x0000_s3790" type="#_x0000_t202" style="position:absolute;left:-238;top:9659;width:14143;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" filled="f" stroked="f">
                    <v:textbox style="mso-fit-shape-to-text:t">
                      <w:txbxContent>
                        <w:p w14:paraId="78A1B795" w14:textId="3FB47D82"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قياس معدلات التوتر والإرهاق</w:t>
                          </w:r>
                        </w:p>
                      </w:txbxContent>
                    </v:textbox>
                  </v:shape>
                </v:group>
                <v:shape id="TextBox 6" o:spid="_x0000_s3791"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" filled="f" stroked="f">
                  <v:textbox style="mso-fit-shape-to-text:t">
                    <w:txbxContent>
                      <w:p w14:paraId="59FEFBAD" w14:textId="77777777"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3095" o:spid="_x0000_s3792" style="position:absolute;left:11398;top:124;width:47025;height:16146" coordorigin="11398,124" coordsize="47024,16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">
                  <v:group id="مجموعة 29" o:spid="_x0000_s3793" style="position:absolute;left:45177;top:317;width:13246;height:15953" coordorigin="44968,317" coordsize="16510,19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">
                    <v:group id="مجموعة 30" o:spid="_x0000_s3794" style="position:absolute;left:46017;top:317;width:13907;height:18997" coordorigin="46017,317" coordsize="13906,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">
                      <v:oval id="شكل بيضاوي 64" o:spid="_x0000_s3795" style="position:absolute;left:49135;top:317;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" fillcolor="#168489" strokecolor="#168489" strokeweight="4.5pt">
                        <v:stroke joinstyle="miter"/>
                      </v:oval>
                      <v:shape id="شكل حر: شكل 70" o:spid="_x0000_s3796" style="position:absolute;left:46017;top:2381;width:13907;height:1693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6148;695325,673712;1193265,66148;1187800,0;1205582,2188;1390650,279249;1390650,1410443;1158870,1693250;231780,1693250;0,1410443;0,279249;185068,2188;202850,0" o:connectangles="0,0,0,0,0,0,0,0,0,0,0,0,0,0"/>
                      </v:shape>
                    </v:group>
                    <v:shape id="مربع نص 25" o:spid="_x0000_s3797" type="#_x0000_t202" style="position:absolute;left:44968;top:8472;width:16511;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" filled="f" stroked="f">
                      <v:textbox style="mso-fit-shape-to-text:t">
                        <w:txbxContent>
                          <w:p w14:paraId="68766359" w14:textId="4EABDBB9"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استخدام الاستبيانات والمقاييس النفسية</w:t>
                            </w:r>
                          </w:p>
                        </w:txbxContent>
                      </v:textbox>
                    </v:shape>
                  </v:group>
                  <v:group id="مجموعة 7" o:spid="_x0000_s3798" style="position:absolute;left:23009;top:317;width:11156;height:15239" coordorigin="23008,317" coordsize="13906,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">
                    <v:group id="مجموعة 20" o:spid="_x0000_s3799" style="position:absolute;left:23008;top:317;width:13907;height:18997" coordorigin="23008,317" coordsize="13906,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">
                      <v:oval id="شكل بيضاوي 22" o:spid="_x0000_s3800" style="position:absolute;left:26123;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" fillcolor="#ffd366" strokecolor="#ffd366" strokeweight="4.5pt">
                        <v:stroke joinstyle="miter"/>
                      </v:oval>
                      <v:shape id="شكل حر: شكل 23" o:spid="_x0000_s3801" style="position:absolute;left:23008;top:2381;width:13907;height:1693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6148;695325,673712;1193265,66148;1187800,0;1205582,2188;1390650,279250;1390650,1410443;1158870,1693251;231780,1693251;0,1410443;0,279250;185068,2188;202850,0" o:connectangles="0,0,0,0,0,0,0,0,0,0,0,0,0,0"/>
                      </v:shape>
                    </v:group>
                    <v:shape id="مربع نص 29" o:spid="_x0000_s3802" type="#_x0000_t202" style="position:absolute;left:23092;top:10173;width:13519;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" filled="f" stroked="f">
                      <v:textbox style="mso-fit-shape-to-text:t">
                        <w:txbxContent>
                          <w:p w14:paraId="218D7FF7" w14:textId="4EA35871"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جلسات الحوار المفتوح</w:t>
                            </w:r>
                          </w:p>
                        </w:txbxContent>
                      </v:textbox>
                    </v:shape>
                  </v:group>
                  <v:group id="مجموعة 93" o:spid="_x0000_s3803" style="position:absolute;left:11398;top:317;width:11313;height:15239" coordorigin="11397,317" coordsize="14101,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">
                    <v:group id="مجموعة 94" o:spid="_x0000_s3804" style="position:absolute;left:11592;top:317;width:13907;height:18997" coordorigin="11592,317" coordsize="13906,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">
                      <v:oval id="شكل بيضاوي 96" o:spid="_x0000_s3805" style="position:absolute;left:14706;top:317;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" fillcolor="#a0c9ca" strokecolor="#a0c9ca" strokeweight="4.5pt">
                        <v:stroke joinstyle="miter"/>
                      </v:oval>
                      <v:shape id="شكل حر: شكل 97" o:spid="_x0000_s3806" style="position:absolute;left:11592;top:2381;width:13907;height:1693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a0c9ca" strokeweight="1pt">
                        <v:stroke joinstyle="miter"/>
                        <v:path arrowok="t" o:connecttype="custom" o:connectlocs="202850,0;197385,66148;695325,673712;1193265,66148;1187800,0;1205582,2188;1390650,279249;1390650,1410443;1158870,1693250;231780,1693250;0,1410443;0,279249;185068,2188;202850,0" o:connectangles="0,0,0,0,0,0,0,0,0,0,0,0,0,0"/>
                      </v:shape>
                    </v:group>
                    <v:shape id="مربع نص 25" o:spid="_x0000_s3807" type="#_x0000_t202" style="position:absolute;left:11397;top:9941;width:1378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" filled="f" stroked="f">
                      <v:textbox style="mso-fit-shape-to-text:t">
                        <w:txbxContent>
                          <w:p w14:paraId="71C47FE6" w14:textId="35019F86" w:rsid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الاستعانة بالمتخصصين</w:t>
                            </w:r>
                          </w:p>
                        </w:txbxContent>
                      </v:textbox>
                    </v:shape>
                  </v:group>
                  <v:group id="مجموعة 24" o:spid="_x0000_s3808" style="position:absolute;left:34481;top:317;width:11239;height:15239" coordorigin="34741,317" coordsize="14009,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">
                    <v:group id="مجموعة 25" o:spid="_x0000_s3809" style="position:absolute;left:34844;top:317;width:13907;height:18997" coordorigin="34844,317" coordsize="13906,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">
                      <v:oval id="شكل بيضاوي 27" o:spid="_x0000_s3810" style="position:absolute;left:37961;top:317;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" fillcolor="#bfbfbf" strokecolor="#bfbfbf" strokeweight="4.5pt">
                        <v:stroke joinstyle="miter"/>
                      </v:oval>
                      <v:shape id="شكل حر: شكل 28" o:spid="_x0000_s3811" style="position:absolute;left:34844;top:2381;width:13907;height:1693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bfbfbf" strokeweight="1pt">
                        <v:stroke joinstyle="miter"/>
                        <v:path arrowok="t" o:connecttype="custom" o:connectlocs="202850,0;197385,66148;695325,673712;1193265,66148;1187800,0;1205582,2188;1390650,279250;1390650,1410443;1158870,1693251;231780,1693251;0,1410443;0,279250;185068,2188;202850,0" o:connectangles="0,0,0,0,0,0,0,0,0,0,0,0,0,0"/>
                      </v:shape>
                    </v:group>
                    <v:shape id="مربع نص 25" o:spid="_x0000_s3812" type="#_x0000_t202" style="position:absolute;left:34741;top:10173;width:13709;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" filled="f" stroked="f">
                      <v:textbox style="mso-fit-shape-to-text:t">
                        <w:txbxContent>
                          <w:p w14:paraId="2CCC59D9" w14:textId="61692A09" w:rsidR="00C019AE" w:rsidRPr="00C019AE" w:rsidRDefault="00C019AE" w:rsidP="00C019AE">
                            <w:pPr>
                              <w:bidi w:val="0"/>
                              <w:spacing w:line="273" w:lineRule="auto"/>
                              <w:jc w:val="center"/>
                              <w:rPr>
                                <w:rFonts w:hAnsi="Adobe Arabic" w:cs="Adobe Arabic"/>
                                <w:b/>
                                <w:bCs/>
                                <w:kern w:val="24"/>
                                <w:sz w:val="36"/>
                                <w:szCs w:val="36"/>
                                <w:lang w:bidi="ar-SY"/>
                              </w:rPr>
                            </w:pPr>
                            <w:r w:rsidRPr="00C019AE">
                              <w:rPr>
                                <w:rFonts w:hAnsi="Adobe Arabic" w:cs="Adobe Arabic"/>
                                <w:b/>
                                <w:bCs/>
                                <w:kern w:val="24"/>
                                <w:sz w:val="36"/>
                                <w:szCs w:val="36"/>
                                <w:rtl/>
                                <w:lang w:bidi="ar-SY"/>
                              </w:rPr>
                              <w:t>الملاحظة السلوكية</w:t>
                            </w:r>
                          </w:p>
                        </w:txbxContent>
                      </v:textbox>
                    </v:shape>
                  </v:group>
                  <v:shape id="TextBox 6" o:spid="_x0000_s3813" type="#_x0000_t202" style="position:absolute;left:14067;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" filled="f" stroked="f">
                    <v:textbox style="mso-fit-shape-to-text:t">
                      <w:txbxContent>
                        <w:p w14:paraId="2302759B" w14:textId="77777777"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3814" type="#_x0000_t202" style="position:absolute;left:25564;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" filled="f" stroked="f">
                    <v:textbox style="mso-fit-shape-to-text:t">
                      <w:txbxContent>
                        <w:p w14:paraId="65EE3898" w14:textId="77777777"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3815" type="#_x0000_t202" style="position:absolute;left:37039;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" filled="f" stroked="f">
                    <v:textbox style="mso-fit-shape-to-text:t">
                      <w:txbxContent>
                        <w:p w14:paraId="71E393A0" w14:textId="77777777"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3816" type="#_x0000_t202" style="position:absolute;left:48511;top:12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" filled="f" stroked="f">
                    <v:textbox style="mso-fit-shape-to-text:t">
                      <w:txbxContent>
                        <w:p w14:paraId="0EB77DD6" w14:textId="77777777" w:rsidR="00C019AE" w:rsidRDefault="00C019AE" w:rsidP="00C019A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rsidR="00E9423C" w:rsidRPr="00F1502D" w:rsidRDefault="00E9423C" w:rsidP="00E9423C">
      <w:r w:rsidRPr="002A078C">
        <w:rPr>
          <w:rFonts w:ascii="Sakkal Majalla" w:hAnsi="Sakkal Majalla"/>
          <w:noProof/>
          <w:sz w:val="34"/>
        </w:rPr>
        <mc:AlternateContent>
          <mc:Choice Requires="wpg">
            <w:drawing>
              <wp:inline distT="0" distB="0" distL="0" distR="0" wp14:anchorId="51CF8664" wp14:editId="08EFF3F5">
                <wp:extent cx="5731510" cy="892088"/>
                <wp:effectExtent l="0" t="0" r="2540" b="22860"/>
                <wp:docPr id="16086926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611" name="مجموعة 47"/>
                        <wpg:cNvGrpSpPr/>
                        <wpg:grpSpPr>
                          <a:xfrm>
                            <a:off x="0" y="0"/>
                            <a:ext cx="5731510" cy="895351"/>
                            <a:chOff x="0" y="0"/>
                            <a:chExt cx="5878196" cy="918845"/>
                          </a:xfrm>
                        </wpg:grpSpPr>
                        <wpg:grpSp>
                          <wpg:cNvPr id="1608692612" name="مجموعة 48"/>
                          <wpg:cNvGrpSpPr/>
                          <wpg:grpSpPr>
                            <a:xfrm>
                              <a:off x="0" y="0"/>
                              <a:ext cx="5878196" cy="918845"/>
                              <a:chOff x="0" y="0"/>
                              <a:chExt cx="6240348" cy="919070"/>
                            </a:xfrm>
                          </wpg:grpSpPr>
                          <wpg:grpSp>
                            <wpg:cNvPr id="1608692613" name="مجموعة 49"/>
                            <wpg:cNvGrpSpPr/>
                            <wpg:grpSpPr>
                              <a:xfrm>
                                <a:off x="0" y="169208"/>
                                <a:ext cx="5433072" cy="580613"/>
                                <a:chOff x="0" y="169208"/>
                                <a:chExt cx="5433072" cy="580613"/>
                              </a:xfrm>
                            </wpg:grpSpPr>
                            <wps:wsp>
                              <wps:cNvPr id="16086926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6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17"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الاستبيانات والمقاييس النفسية</w:t>
                                </w:r>
                              </w:p>
                            </w:txbxContent>
                          </wps:txbx>
                          <wps:bodyPr wrap="square" rtlCol="1">
                            <a:spAutoFit/>
                          </wps:bodyPr>
                        </wps:wsp>
                      </wpg:grpSp>
                      <pic:pic xmlns:pic="http://schemas.openxmlformats.org/drawingml/2006/picture">
                        <pic:nvPicPr>
                          <pic:cNvPr id="160869261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CF8664" id="_x0000_s381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BHMdA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DARz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8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">
                  <v:group id="مجموعة 48" o:spid="_x0000_s38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">
                    <v:group id="مجموعة 49" o:spid="_x0000_s38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">
                      <v:shape id="شكل حر 50" o:spid="_x0000_s38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" fillcolor="#a5a5a5 [2092]" stroked="f" strokeweight="1pt">
                        <v:stroke joinstyle="miter"/>
                      </v:roundrect>
                    </v:group>
                    <v:oval id="شكل بيضاوي 52" o:spid="_x0000_s38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" filled="f" strokecolor="#168489" strokeweight="1pt">
                      <v:stroke joinstyle="miter"/>
                    </v:oval>
                  </v:group>
                  <v:shape id="مربع نص 41" o:spid="_x0000_s382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" filled="f" stroked="f">
                    <v:textbox style="mso-fit-shape-to-text:t">
                      <w:txbxContent>
                        <w:p w14:paraId="43E59836" w14:textId="53F54ABE"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الاستبيانات والمقاييس النفسية</w:t>
                          </w:r>
                        </w:p>
                      </w:txbxContent>
                    </v:textbox>
                  </v:shape>
                </v:group>
                <v:shape id="صورة 54" o:spid="_x0000_s382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">
                  <v:imagedata r:id="rId78" o:title=""/>
                </v:shape>
                <w10:anchorlock/>
              </v:group>
            </w:pict>
          </mc:Fallback>
        </mc:AlternateContent>
      </w:r>
    </w:p>
    <w:p w:rsidR="007C6591" w:rsidRPr="00AB3689" w:rsidRDefault="007C6591" w:rsidP="00E9423C">
      <w:pPr>
        <w:rPr>
          <w:b/>
          <w:bCs/>
        </w:rPr>
      </w:pPr>
      <w:r w:rsidRPr="00AB3689">
        <w:rPr>
          <w:b/>
          <w:bCs/>
          <w:rtl/>
        </w:rPr>
        <w:t xml:space="preserve">- استبيانات الصحة النفسية:  </w:t>
      </w:r>
    </w:p>
    <w:p w:rsidR="007C6591" w:rsidRPr="00F1502D" w:rsidRDefault="007C6591" w:rsidP="00E9423C">
      <w:r w:rsidRPr="00F1502D">
        <w:rPr>
          <w:rtl/>
        </w:rPr>
        <w:t xml:space="preserve">  - مثل مقياس القلق والاكتئاب</w:t>
      </w:r>
      <w:r>
        <w:t>(</w:t>
      </w:r>
      <w:r w:rsidRPr="00F1502D">
        <w:t xml:space="preserve">DASS-21) </w:t>
      </w:r>
      <w:r>
        <w:rPr>
          <w:rFonts w:hint="cs"/>
          <w:rtl/>
          <w:lang w:bidi="ar-AE"/>
        </w:rPr>
        <w:t xml:space="preserve"> </w:t>
      </w:r>
      <w:r w:rsidRPr="00F1502D">
        <w:rPr>
          <w:rtl/>
        </w:rPr>
        <w:t xml:space="preserve">أو مقياس الرضا عن الحياة.  </w:t>
      </w:r>
    </w:p>
    <w:p w:rsidR="007C6591" w:rsidRPr="00F1502D" w:rsidRDefault="007C6591" w:rsidP="00E9423C">
      <w:r w:rsidRPr="00F1502D">
        <w:rPr>
          <w:rtl/>
        </w:rPr>
        <w:t xml:space="preserve">  - توفر هذه الأدوات صورة واضحة عن حالة الفرد النفسية من خلال إجاباتهم على أسئلة محددة.  </w:t>
      </w:r>
    </w:p>
    <w:p w:rsidR="007C6591" w:rsidRPr="00AB3689" w:rsidRDefault="007C6591" w:rsidP="00E9423C">
      <w:pPr>
        <w:rPr>
          <w:b/>
          <w:bCs/>
        </w:rPr>
      </w:pPr>
      <w:r w:rsidRPr="00AB3689">
        <w:rPr>
          <w:b/>
          <w:bCs/>
          <w:rtl/>
        </w:rPr>
        <w:t xml:space="preserve">- التقييم الذاتي:  </w:t>
      </w:r>
    </w:p>
    <w:p w:rsidR="007C6591" w:rsidRPr="00F1502D" w:rsidRDefault="007C6591" w:rsidP="00E9423C">
      <w:r w:rsidRPr="00F1502D">
        <w:rPr>
          <w:rtl/>
        </w:rPr>
        <w:t xml:space="preserve">  - يُطلب من الأفراد الإجابة على أسئلة بسيطة حول شعورهم العام، مثل:  </w:t>
      </w:r>
    </w:p>
    <w:p w:rsidR="007C6591" w:rsidRPr="00F1502D" w:rsidRDefault="007C6591" w:rsidP="00E9423C">
      <w:r w:rsidRPr="00F1502D">
        <w:rPr>
          <w:rtl/>
        </w:rPr>
        <w:t xml:space="preserve">    - "كيف تقيم مستوى توترك اليوم؟"  </w:t>
      </w:r>
    </w:p>
    <w:p w:rsidR="007C6591" w:rsidRDefault="007C6591" w:rsidP="00E9423C">
      <w:pPr>
        <w:rPr>
          <w:rtl/>
        </w:rPr>
      </w:pPr>
      <w:r w:rsidRPr="00F1502D">
        <w:rPr>
          <w:rtl/>
        </w:rPr>
        <w:t xml:space="preserve">    - "هل تشعر بالرضا عن حياتك اليومية؟"  </w:t>
      </w:r>
    </w:p>
    <w:p w:rsidR="00E9423C" w:rsidRPr="00F1502D" w:rsidRDefault="00E9423C" w:rsidP="00E9423C">
      <w:r w:rsidRPr="002A078C">
        <w:rPr>
          <w:rFonts w:ascii="Sakkal Majalla" w:hAnsi="Sakkal Majalla"/>
          <w:noProof/>
          <w:sz w:val="34"/>
        </w:rPr>
        <w:lastRenderedPageBreak/>
        <mc:AlternateContent>
          <mc:Choice Requires="wpg">
            <w:drawing>
              <wp:inline distT="0" distB="0" distL="0" distR="0" wp14:anchorId="45F05DDE" wp14:editId="7FBED057">
                <wp:extent cx="5731510" cy="892088"/>
                <wp:effectExtent l="0" t="0" r="2540" b="22860"/>
                <wp:docPr id="160869260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602" name="مجموعة 47"/>
                        <wpg:cNvGrpSpPr/>
                        <wpg:grpSpPr>
                          <a:xfrm>
                            <a:off x="0" y="0"/>
                            <a:ext cx="5731510" cy="895351"/>
                            <a:chOff x="0" y="0"/>
                            <a:chExt cx="5878196" cy="918845"/>
                          </a:xfrm>
                        </wpg:grpSpPr>
                        <wpg:grpSp>
                          <wpg:cNvPr id="1608692603" name="مجموعة 48"/>
                          <wpg:cNvGrpSpPr/>
                          <wpg:grpSpPr>
                            <a:xfrm>
                              <a:off x="0" y="0"/>
                              <a:ext cx="5878196" cy="918845"/>
                              <a:chOff x="0" y="0"/>
                              <a:chExt cx="6240348" cy="919070"/>
                            </a:xfrm>
                          </wpg:grpSpPr>
                          <wpg:grpSp>
                            <wpg:cNvPr id="1608692604" name="مجموعة 49"/>
                            <wpg:cNvGrpSpPr/>
                            <wpg:grpSpPr>
                              <a:xfrm>
                                <a:off x="0" y="169208"/>
                                <a:ext cx="5433072" cy="580613"/>
                                <a:chOff x="0" y="169208"/>
                                <a:chExt cx="5433072" cy="580613"/>
                              </a:xfrm>
                            </wpg:grpSpPr>
                            <wps:wsp>
                              <wps:cNvPr id="16086926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60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620"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الملاحظة السلوكية</w:t>
                                </w:r>
                              </w:p>
                            </w:txbxContent>
                          </wps:txbx>
                          <wps:bodyPr wrap="square" rtlCol="1">
                            <a:spAutoFit/>
                          </wps:bodyPr>
                        </wps:wsp>
                      </wpg:grpSp>
                      <pic:pic xmlns:pic="http://schemas.openxmlformats.org/drawingml/2006/picture">
                        <pic:nvPicPr>
                          <pic:cNvPr id="160869262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F05DDE" id="_x0000_s382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1YLK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8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">
                  <v:group id="مجموعة 48" o:spid="_x0000_s38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D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">
                    <v:group id="مجموعة 49" o:spid="_x0000_s38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">
                      <v:shape id="شكل حر 50" o:spid="_x0000_s38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" fillcolor="#a5a5a5 [2092]" stroked="f" strokeweight="1pt">
                        <v:stroke joinstyle="miter"/>
                      </v:roundrect>
                    </v:group>
                    <v:oval id="شكل بيضاوي 52" o:spid="_x0000_s38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" filled="f" strokecolor="#168489" strokeweight="1pt">
                      <v:stroke joinstyle="miter"/>
                    </v:oval>
                  </v:group>
                  <v:shape id="مربع نص 41" o:spid="_x0000_s383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" filled="f" stroked="f">
                    <v:textbox style="mso-fit-shape-to-text:t">
                      <w:txbxContent>
                        <w:p w14:paraId="3E932975" w14:textId="6EEF34A6"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الملاحظة السلوكية</w:t>
                          </w:r>
                        </w:p>
                      </w:txbxContent>
                    </v:textbox>
                  </v:shape>
                </v:group>
                <v:shape id="صورة 54" o:spid="_x0000_s38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">
                  <v:imagedata r:id="rId78" o:title=""/>
                </v:shape>
                <w10:anchorlock/>
              </v:group>
            </w:pict>
          </mc:Fallback>
        </mc:AlternateContent>
      </w:r>
    </w:p>
    <w:p w:rsidR="007C6591" w:rsidRPr="00F1502D" w:rsidRDefault="007C6591" w:rsidP="00E9423C">
      <w:r w:rsidRPr="00F1502D">
        <w:rPr>
          <w:rtl/>
        </w:rPr>
        <w:t xml:space="preserve">- مراقبة التغيرات في السلوك، مثل انخفاض الإنتاجية، العصبية الزائدة، أو العزلة.  </w:t>
      </w:r>
    </w:p>
    <w:p w:rsidR="007C6591" w:rsidRDefault="007C6591" w:rsidP="00E9423C">
      <w:pPr>
        <w:rPr>
          <w:rtl/>
        </w:rPr>
      </w:pPr>
      <w:r w:rsidRPr="00F1502D">
        <w:rPr>
          <w:rtl/>
        </w:rPr>
        <w:t xml:space="preserve">- الانتباه إلى العلامات التي تشير إلى الإرهاق النفسي أو الإجهاد المستمر.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6DA27137" wp14:editId="6C2F96EC">
                <wp:extent cx="5731510" cy="892088"/>
                <wp:effectExtent l="0" t="0" r="2540" b="22860"/>
                <wp:docPr id="160869259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93" name="مجموعة 47"/>
                        <wpg:cNvGrpSpPr/>
                        <wpg:grpSpPr>
                          <a:xfrm>
                            <a:off x="0" y="0"/>
                            <a:ext cx="5731510" cy="895351"/>
                            <a:chOff x="0" y="0"/>
                            <a:chExt cx="5878196" cy="918845"/>
                          </a:xfrm>
                        </wpg:grpSpPr>
                        <wpg:grpSp>
                          <wpg:cNvPr id="1608692594" name="مجموعة 48"/>
                          <wpg:cNvGrpSpPr/>
                          <wpg:grpSpPr>
                            <a:xfrm>
                              <a:off x="0" y="0"/>
                              <a:ext cx="5878196" cy="918845"/>
                              <a:chOff x="0" y="0"/>
                              <a:chExt cx="6240348" cy="919070"/>
                            </a:xfrm>
                          </wpg:grpSpPr>
                          <wpg:grpSp>
                            <wpg:cNvPr id="1608692595" name="مجموعة 49"/>
                            <wpg:cNvGrpSpPr/>
                            <wpg:grpSpPr>
                              <a:xfrm>
                                <a:off x="0" y="169208"/>
                                <a:ext cx="5433072" cy="580613"/>
                                <a:chOff x="0" y="169208"/>
                                <a:chExt cx="5433072" cy="580613"/>
                              </a:xfrm>
                            </wpg:grpSpPr>
                            <wps:wsp>
                              <wps:cNvPr id="16086925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9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99"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جلسات الحوار المفتوح</w:t>
                                </w:r>
                              </w:p>
                            </w:txbxContent>
                          </wps:txbx>
                          <wps:bodyPr wrap="square" rtlCol="1">
                            <a:spAutoFit/>
                          </wps:bodyPr>
                        </wps:wsp>
                      </wpg:grpSp>
                      <pic:pic xmlns:pic="http://schemas.openxmlformats.org/drawingml/2006/picture">
                        <pic:nvPicPr>
                          <pic:cNvPr id="160869260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DA27137" id="_x0000_s383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1jP9+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8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">
                  <v:group id="مجموعة 48" o:spid="_x0000_s38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">
                    <v:group id="مجموعة 49" o:spid="_x0000_s38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">
                      <v:shape id="شكل حر 50" o:spid="_x0000_s38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" fillcolor="#a5a5a5 [2092]" stroked="f" strokeweight="1pt">
                        <v:stroke joinstyle="miter"/>
                      </v:roundrect>
                    </v:group>
                    <v:oval id="شكل بيضاوي 52" o:spid="_x0000_s38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" filled="f" strokecolor="#168489" strokeweight="1pt">
                      <v:stroke joinstyle="miter"/>
                    </v:oval>
                  </v:group>
                  <v:shape id="مربع نص 41" o:spid="_x0000_s384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" filled="f" stroked="f">
                    <v:textbox style="mso-fit-shape-to-text:t">
                      <w:txbxContent>
                        <w:p w14:paraId="34207AE8" w14:textId="08435829"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جلسات الحوار المفتوح</w:t>
                          </w:r>
                        </w:p>
                      </w:txbxContent>
                    </v:textbox>
                  </v:shape>
                </v:group>
                <v:shape id="صورة 54" o:spid="_x0000_s38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">
                  <v:imagedata r:id="rId78" o:title=""/>
                </v:shape>
                <w10:anchorlock/>
              </v:group>
            </w:pict>
          </mc:Fallback>
        </mc:AlternateContent>
      </w:r>
    </w:p>
    <w:p w:rsidR="007C6591" w:rsidRPr="00F1502D" w:rsidRDefault="007C6591" w:rsidP="00E9423C">
      <w:r w:rsidRPr="00F1502D">
        <w:rPr>
          <w:rtl/>
        </w:rPr>
        <w:t xml:space="preserve">- عقد جلسات دورية مع الموظفين أو الأفراد (في بيئة العمل أو العائلة) لمناقشة حالتهم النفسية.  </w:t>
      </w:r>
    </w:p>
    <w:p w:rsidR="007C6591" w:rsidRDefault="007C6591" w:rsidP="00E9423C">
      <w:pPr>
        <w:rPr>
          <w:rtl/>
        </w:rPr>
      </w:pPr>
      <w:r w:rsidRPr="00F1502D">
        <w:rPr>
          <w:rtl/>
        </w:rPr>
        <w:t xml:space="preserve">- تشجيعهم على التعبير عن مشاعرهم وتقديم ملاحظاتهم حول أي ضغوط يواجهونها.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1B7E1C8E" wp14:editId="0977C854">
                <wp:extent cx="5731510" cy="892088"/>
                <wp:effectExtent l="0" t="0" r="2540" b="22860"/>
                <wp:docPr id="160869258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84" name="مجموعة 47"/>
                        <wpg:cNvGrpSpPr/>
                        <wpg:grpSpPr>
                          <a:xfrm>
                            <a:off x="0" y="0"/>
                            <a:ext cx="5731510" cy="895351"/>
                            <a:chOff x="0" y="0"/>
                            <a:chExt cx="5878196" cy="918845"/>
                          </a:xfrm>
                        </wpg:grpSpPr>
                        <wpg:grpSp>
                          <wpg:cNvPr id="1608692585" name="مجموعة 48"/>
                          <wpg:cNvGrpSpPr/>
                          <wpg:grpSpPr>
                            <a:xfrm>
                              <a:off x="0" y="0"/>
                              <a:ext cx="5878196" cy="918845"/>
                              <a:chOff x="0" y="0"/>
                              <a:chExt cx="6240348" cy="919070"/>
                            </a:xfrm>
                          </wpg:grpSpPr>
                          <wpg:grpSp>
                            <wpg:cNvPr id="1608692586" name="مجموعة 49"/>
                            <wpg:cNvGrpSpPr/>
                            <wpg:grpSpPr>
                              <a:xfrm>
                                <a:off x="0" y="169208"/>
                                <a:ext cx="5433072" cy="580613"/>
                                <a:chOff x="0" y="169208"/>
                                <a:chExt cx="5433072" cy="580613"/>
                              </a:xfrm>
                            </wpg:grpSpPr>
                            <wps:wsp>
                              <wps:cNvPr id="16086925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8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90"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الاستعانة بالمتخصصين</w:t>
                                </w:r>
                              </w:p>
                            </w:txbxContent>
                          </wps:txbx>
                          <wps:bodyPr wrap="square" rtlCol="1">
                            <a:spAutoFit/>
                          </wps:bodyPr>
                        </wps:wsp>
                      </wpg:grpSp>
                      <pic:pic xmlns:pic="http://schemas.openxmlformats.org/drawingml/2006/picture">
                        <pic:nvPicPr>
                          <pic:cNvPr id="1608692591"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7E1C8E" id="_x0000_s384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9VDPT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8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">
                  <v:group id="مجموعة 48" o:spid="_x0000_s38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">
                    <v:group id="مجموعة 49" o:spid="_x0000_s38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">
                      <v:shape id="شكل حر 50" o:spid="_x0000_s38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" fillcolor="#a5a5a5 [2092]" stroked="f" strokeweight="1pt">
                        <v:stroke joinstyle="miter"/>
                      </v:roundrect>
                    </v:group>
                    <v:oval id="شكل بيضاوي 52" o:spid="_x0000_s38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" filled="f" strokecolor="#168489" strokeweight="1pt">
                      <v:stroke joinstyle="miter"/>
                    </v:oval>
                  </v:group>
                  <v:shape id="مربع نص 41" o:spid="_x0000_s385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" filled="f" stroked="f">
                    <v:textbox style="mso-fit-shape-to-text:t">
                      <w:txbxContent>
                        <w:p w14:paraId="36656862" w14:textId="630913BB"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الاستعانة بالمتخصصين</w:t>
                          </w:r>
                        </w:p>
                      </w:txbxContent>
                    </v:textbox>
                  </v:shape>
                </v:group>
                <v:shape id="صورة 54" o:spid="_x0000_s38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0I9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ZktxnD7KQAgV38AAAD//wMAUEsBAi0AFAAGAAgAAAAhANvh9svuAAAAhQEAABMAAAAA&#10;AAAAAAAAAAAAAAAAAFtDb250ZW50X1R5cGVzXS54bWxQSwECLQAUAAYACAAAACEAWvQsW78AAAAV&#10;AQAACwAAAAAAAAAAAAAAAAAfAQAAX3JlbHMvLnJlbHNQSwECLQAUAAYACAAAACEA+WNCPc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xml:space="preserve">- إجراء فحوصات نفسية دورية مع مختصين أو استشاريين نفسيين.  </w:t>
      </w:r>
    </w:p>
    <w:p w:rsidR="007C6591" w:rsidRDefault="007C6591" w:rsidP="00E9423C">
      <w:pPr>
        <w:rPr>
          <w:rtl/>
        </w:rPr>
      </w:pPr>
      <w:r w:rsidRPr="00F1502D">
        <w:rPr>
          <w:rtl/>
        </w:rPr>
        <w:t xml:space="preserve">- قد تساعد جلسات الإرشاد النفسي على الكشف عن تحديات قد لا تكون واضحة من خلال التقييم الذاتي.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43D92627" wp14:editId="0485B781">
                <wp:extent cx="5731510" cy="892088"/>
                <wp:effectExtent l="0" t="0" r="2540" b="22860"/>
                <wp:docPr id="160869257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75" name="مجموعة 47"/>
                        <wpg:cNvGrpSpPr/>
                        <wpg:grpSpPr>
                          <a:xfrm>
                            <a:off x="0" y="0"/>
                            <a:ext cx="5731510" cy="895351"/>
                            <a:chOff x="0" y="0"/>
                            <a:chExt cx="5878196" cy="918845"/>
                          </a:xfrm>
                        </wpg:grpSpPr>
                        <wpg:grpSp>
                          <wpg:cNvPr id="1608692576" name="مجموعة 48"/>
                          <wpg:cNvGrpSpPr/>
                          <wpg:grpSpPr>
                            <a:xfrm>
                              <a:off x="0" y="0"/>
                              <a:ext cx="5878196" cy="918845"/>
                              <a:chOff x="0" y="0"/>
                              <a:chExt cx="6240348" cy="919070"/>
                            </a:xfrm>
                          </wpg:grpSpPr>
                          <wpg:grpSp>
                            <wpg:cNvPr id="1608692577" name="مجموعة 49"/>
                            <wpg:cNvGrpSpPr/>
                            <wpg:grpSpPr>
                              <a:xfrm>
                                <a:off x="0" y="169208"/>
                                <a:ext cx="5433072" cy="580613"/>
                                <a:chOff x="0" y="169208"/>
                                <a:chExt cx="5433072" cy="580613"/>
                              </a:xfrm>
                            </wpg:grpSpPr>
                            <wps:wsp>
                              <wps:cNvPr id="16086925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81"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قياس معدلات التوتر والإرهاق</w:t>
                                </w:r>
                              </w:p>
                            </w:txbxContent>
                          </wps:txbx>
                          <wps:bodyPr wrap="square" rtlCol="1">
                            <a:spAutoFit/>
                          </wps:bodyPr>
                        </wps:wsp>
                      </wpg:grpSp>
                      <pic:pic xmlns:pic="http://schemas.openxmlformats.org/drawingml/2006/picture">
                        <pic:nvPicPr>
                          <pic:cNvPr id="1608692582"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3D92627" id="_x0000_s385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E9Egl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8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">
                  <v:group id="مجموعة 48" o:spid="_x0000_s38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">
                    <v:group id="مجموعة 49" o:spid="_x0000_s38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">
                      <v:shape id="شكل حر 50" o:spid="_x0000_s38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8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" fillcolor="#a5a5a5 [2092]" stroked="f" strokeweight="1pt">
                        <v:stroke joinstyle="miter"/>
                      </v:roundrect>
                    </v:group>
                    <v:oval id="شكل بيضاوي 52" o:spid="_x0000_s38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" filled="f" strokecolor="#168489" strokeweight="1pt">
                      <v:stroke joinstyle="miter"/>
                    </v:oval>
                  </v:group>
                  <v:shape id="مربع نص 41" o:spid="_x0000_s386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" filled="f" stroked="f">
                    <v:textbox style="mso-fit-shape-to-text:t">
                      <w:txbxContent>
                        <w:p w14:paraId="1EF879E1" w14:textId="595AF97E"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قياس معدلات التوتر والإرهاق</w:t>
                          </w:r>
                        </w:p>
                      </w:txbxContent>
                    </v:textbox>
                  </v:shape>
                </v:group>
                <v:shape id="صورة 54" o:spid="_x0000_s38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xml:space="preserve">- قياس معدلات التوتر من خلال أدوات مثل:  </w:t>
      </w:r>
    </w:p>
    <w:p w:rsidR="007C6591" w:rsidRPr="00F1502D" w:rsidRDefault="007C6591" w:rsidP="00E9423C">
      <w:r w:rsidRPr="00F1502D">
        <w:rPr>
          <w:rtl/>
        </w:rPr>
        <w:t xml:space="preserve">  - تقييم ساعات العمل الإضافية.  </w:t>
      </w:r>
    </w:p>
    <w:p w:rsidR="007C6591" w:rsidRPr="00F1502D" w:rsidRDefault="007C6591" w:rsidP="006A21FE">
      <w:r w:rsidRPr="00F1502D">
        <w:rPr>
          <w:rtl/>
        </w:rPr>
        <w:t xml:space="preserve">  - مراقبة الإجازات المأخوذة ومعدلات الحضور.  </w:t>
      </w:r>
    </w:p>
    <w:p w:rsidR="007C6591" w:rsidRPr="00AB3689" w:rsidRDefault="007C6591" w:rsidP="00C019AE">
      <w:pPr>
        <w:pageBreakBefore/>
        <w:rPr>
          <w:b/>
          <w:bCs/>
        </w:rPr>
      </w:pPr>
      <w:r w:rsidRPr="006A21FE">
        <w:rPr>
          <w:b/>
          <w:bCs/>
          <w:color w:val="C00000"/>
          <w:rtl/>
        </w:rPr>
        <w:lastRenderedPageBreak/>
        <w:t xml:space="preserve"> ثاني</w:t>
      </w:r>
      <w:r w:rsidRPr="006A21FE">
        <w:rPr>
          <w:rFonts w:hint="cs"/>
          <w:b/>
          <w:bCs/>
          <w:color w:val="C00000"/>
          <w:rtl/>
        </w:rPr>
        <w:t>اً</w:t>
      </w:r>
      <w:r w:rsidRPr="006A21FE">
        <w:rPr>
          <w:b/>
          <w:bCs/>
          <w:color w:val="C00000"/>
          <w:rtl/>
        </w:rPr>
        <w:t xml:space="preserve">: </w:t>
      </w:r>
      <w:r w:rsidRPr="006A21FE">
        <w:rPr>
          <w:b/>
          <w:bCs/>
          <w:color w:val="168489"/>
          <w:rtl/>
        </w:rPr>
        <w:t>كيفية تحسين الصحة النفسية بشكل مستمر</w:t>
      </w:r>
    </w:p>
    <w:p w:rsidR="007C6591" w:rsidRDefault="007C6591" w:rsidP="00E9423C">
      <w:pPr>
        <w:rPr>
          <w:rtl/>
        </w:rPr>
      </w:pPr>
      <w:r w:rsidRPr="00F1502D">
        <w:rPr>
          <w:rtl/>
        </w:rPr>
        <w:t>تحسين الصحة النفسية يتطلب التزاما</w:t>
      </w:r>
      <w:r>
        <w:rPr>
          <w:rFonts w:hint="cs"/>
          <w:rtl/>
        </w:rPr>
        <w:t>ً</w:t>
      </w:r>
      <w:r w:rsidRPr="00F1502D">
        <w:rPr>
          <w:rtl/>
        </w:rPr>
        <w:t xml:space="preserve"> مستمرا</w:t>
      </w:r>
      <w:r>
        <w:rPr>
          <w:rFonts w:hint="cs"/>
          <w:rtl/>
        </w:rPr>
        <w:t>ً</w:t>
      </w:r>
      <w:r w:rsidRPr="00F1502D">
        <w:rPr>
          <w:rtl/>
        </w:rPr>
        <w:t xml:space="preserve"> واستراتيجيات فعّالة. فيما يلي بعض الطرق لتحسين الصحة النفسية بشكل دائم:</w:t>
      </w:r>
    </w:p>
    <w:p w:rsidR="00C019AE" w:rsidRDefault="00C019AE" w:rsidP="00C019AE">
      <w:pPr>
        <w:bidi w:val="0"/>
        <w:rPr>
          <w:rtl/>
        </w:rPr>
      </w:pPr>
      <w:r w:rsidRPr="00C019AE">
        <w:rPr>
          <w:noProof/>
        </w:rPr>
        <mc:AlternateContent>
          <mc:Choice Requires="wpg">
            <w:drawing>
              <wp:inline distT="0" distB="0" distL="0" distR="0" wp14:anchorId="0C953DFA" wp14:editId="3F460F08">
                <wp:extent cx="5880896" cy="4001815"/>
                <wp:effectExtent l="0" t="0" r="24765" b="0"/>
                <wp:docPr id="1608693120" name="Group 3"/>
                <wp:cNvGraphicFramePr/>
                <a:graphic xmlns:a="http://schemas.openxmlformats.org/drawingml/2006/main">
                  <a:graphicData uri="http://schemas.microsoft.com/office/word/2010/wordprocessingGroup">
                    <wpg:wgp>
                      <wpg:cNvGrpSpPr/>
                      <wpg:grpSpPr>
                        <a:xfrm>
                          <a:off x="0" y="0"/>
                          <a:ext cx="5880896" cy="4001815"/>
                          <a:chOff x="-237604" y="0"/>
                          <a:chExt cx="5880896" cy="4001815"/>
                        </a:xfrm>
                      </wpg:grpSpPr>
                      <wpg:grpSp>
                        <wpg:cNvPr id="1608693121" name="Group 1608693121"/>
                        <wpg:cNvGrpSpPr/>
                        <wpg:grpSpPr>
                          <a:xfrm>
                            <a:off x="-237604" y="1983425"/>
                            <a:ext cx="1832408" cy="2018390"/>
                            <a:chOff x="-237604" y="1983425"/>
                            <a:chExt cx="1832408" cy="2018390"/>
                          </a:xfrm>
                        </wpg:grpSpPr>
                        <wps:wsp>
                          <wps:cNvPr id="1608693122" name="Freeform: Shape 1608693122"/>
                          <wps:cNvSpPr/>
                          <wps:spPr>
                            <a:xfrm>
                              <a:off x="115996"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23" name="TextBox 6"/>
                          <wps:cNvSpPr txBox="1"/>
                          <wps:spPr>
                            <a:xfrm>
                              <a:off x="402418" y="1983425"/>
                              <a:ext cx="646430" cy="733425"/>
                            </a:xfrm>
                            <a:prstGeom prst="rect">
                              <a:avLst/>
                            </a:prstGeom>
                            <a:noFill/>
                          </wps:spPr>
                          <wps:txbx>
                            <w:txbxContent>
                              <w:p w:rsidR="00C019AE" w:rsidRDefault="00C019AE"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08</w:t>
                                </w:r>
                              </w:p>
                            </w:txbxContent>
                          </wps:txbx>
                          <wps:bodyPr wrap="none" rtlCol="0">
                            <a:spAutoFit/>
                          </wps:bodyPr>
                        </wps:wsp>
                        <wps:wsp>
                          <wps:cNvPr id="1608693124" name="مربع نص 18"/>
                          <wps:cNvSpPr txBox="1"/>
                          <wps:spPr>
                            <a:xfrm>
                              <a:off x="-237604" y="3170061"/>
                              <a:ext cx="1832408" cy="831754"/>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استخدام التكنولوجيا لتحسين الصحة النفسية</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25" name="Group 1608693125"/>
                        <wpg:cNvGrpSpPr/>
                        <wpg:grpSpPr>
                          <a:xfrm>
                            <a:off x="0" y="0"/>
                            <a:ext cx="5643292" cy="1935677"/>
                            <a:chOff x="0" y="0"/>
                            <a:chExt cx="5643292" cy="1935677"/>
                          </a:xfrm>
                        </wpg:grpSpPr>
                        <wpg:grpSp>
                          <wpg:cNvPr id="1608693126" name="Group 1608693126"/>
                          <wpg:cNvGrpSpPr/>
                          <wpg:grpSpPr>
                            <a:xfrm>
                              <a:off x="0" y="0"/>
                              <a:ext cx="1357308" cy="1876301"/>
                              <a:chOff x="0" y="0"/>
                              <a:chExt cx="1357308" cy="1876301"/>
                            </a:xfrm>
                          </wpg:grpSpPr>
                          <wps:wsp>
                            <wps:cNvPr id="1608693127" name="Freeform: Shape 1608693127"/>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28" name="TextBox 6"/>
                            <wps:cNvSpPr txBox="1"/>
                            <wps:spPr>
                              <a:xfrm>
                                <a:off x="402418" y="0"/>
                                <a:ext cx="646430" cy="733425"/>
                              </a:xfrm>
                              <a:prstGeom prst="rect">
                                <a:avLst/>
                              </a:prstGeom>
                              <a:noFill/>
                            </wps:spPr>
                            <wps:txbx>
                              <w:txbxContent>
                                <w:p w:rsidR="00C019AE" w:rsidRDefault="00C019AE"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608693129" name="مربع نص 18"/>
                            <wps:cNvSpPr txBox="1"/>
                            <wps:spPr>
                              <a:xfrm>
                                <a:off x="0" y="1187584"/>
                                <a:ext cx="1357308" cy="688717"/>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توفير الدعم النفسي</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30" name="Group 1608693130"/>
                          <wpg:cNvGrpSpPr/>
                          <wpg:grpSpPr>
                            <a:xfrm>
                              <a:off x="1411808" y="0"/>
                              <a:ext cx="4231484" cy="1935677"/>
                              <a:chOff x="1411808" y="0"/>
                              <a:chExt cx="4231484" cy="1935677"/>
                            </a:xfrm>
                          </wpg:grpSpPr>
                          <wpg:grpSp>
                            <wpg:cNvPr id="1608693131" name="Group 1608693131"/>
                            <wpg:cNvGrpSpPr/>
                            <wpg:grpSpPr>
                              <a:xfrm>
                                <a:off x="4285984" y="0"/>
                                <a:ext cx="1357308" cy="1864426"/>
                                <a:chOff x="4285984" y="0"/>
                                <a:chExt cx="1357308" cy="1864426"/>
                              </a:xfrm>
                            </wpg:grpSpPr>
                            <wps:wsp>
                              <wps:cNvPr id="1608693132" name="Freeform: Shape 1608693132"/>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33" name="TextBox 6"/>
                              <wps:cNvSpPr txBox="1"/>
                              <wps:spPr>
                                <a:xfrm>
                                  <a:off x="4688402" y="0"/>
                                  <a:ext cx="785495" cy="733425"/>
                                </a:xfrm>
                                <a:prstGeom prst="rect">
                                  <a:avLst/>
                                </a:prstGeom>
                                <a:noFill/>
                              </wps:spPr>
                              <wps:txbx>
                                <w:txbxContent>
                                  <w:p w:rsidR="00C019AE" w:rsidRDefault="00C019AE"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608693134" name="مربع نص 18"/>
                              <wps:cNvSpPr txBox="1"/>
                              <wps:spPr>
                                <a:xfrm>
                                  <a:off x="4285984" y="1187584"/>
                                  <a:ext cx="1357308" cy="676842"/>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الوعي بالصحة النفسية</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35" name="Group 1608693135"/>
                            <wpg:cNvGrpSpPr/>
                            <wpg:grpSpPr>
                              <a:xfrm>
                                <a:off x="2763756" y="0"/>
                                <a:ext cx="1522280" cy="1935677"/>
                                <a:chOff x="2763756" y="0"/>
                                <a:chExt cx="1522280" cy="1935677"/>
                              </a:xfrm>
                            </wpg:grpSpPr>
                            <wps:wsp>
                              <wps:cNvPr id="1608693136" name="Freeform: Shape 1608693136"/>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37" name="TextBox 6"/>
                              <wps:cNvSpPr txBox="1"/>
                              <wps:spPr>
                                <a:xfrm>
                                  <a:off x="3248658" y="0"/>
                                  <a:ext cx="646430" cy="733425"/>
                                </a:xfrm>
                                <a:prstGeom prst="rect">
                                  <a:avLst/>
                                </a:prstGeom>
                                <a:noFill/>
                              </wps:spPr>
                              <wps:txbx>
                                <w:txbxContent>
                                  <w:p w:rsidR="00C019AE" w:rsidRDefault="00C019AE"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608693138" name="مربع نص 18"/>
                              <wps:cNvSpPr txBox="1"/>
                              <wps:spPr>
                                <a:xfrm>
                                  <a:off x="2763756" y="1187584"/>
                                  <a:ext cx="1522280" cy="748093"/>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التوازن بين العمل والحياة</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39" name="Group 1608693139"/>
                            <wpg:cNvGrpSpPr/>
                            <wpg:grpSpPr>
                              <a:xfrm>
                                <a:off x="1411808" y="0"/>
                                <a:ext cx="1357308" cy="1900052"/>
                                <a:chOff x="1411808" y="0"/>
                                <a:chExt cx="1357308" cy="1900052"/>
                              </a:xfrm>
                            </wpg:grpSpPr>
                            <wps:wsp>
                              <wps:cNvPr id="1608693140" name="Freeform: Shape 1608693140"/>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41" name="TextBox 6"/>
                              <wps:cNvSpPr txBox="1"/>
                              <wps:spPr>
                                <a:xfrm>
                                  <a:off x="1814228" y="0"/>
                                  <a:ext cx="646430" cy="733425"/>
                                </a:xfrm>
                                <a:prstGeom prst="rect">
                                  <a:avLst/>
                                </a:prstGeom>
                                <a:noFill/>
                              </wps:spPr>
                              <wps:txbx>
                                <w:txbxContent>
                                  <w:p w:rsidR="00C019AE" w:rsidRDefault="00C019AE"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608693142" name="مربع نص 18"/>
                              <wps:cNvSpPr txBox="1"/>
                              <wps:spPr>
                                <a:xfrm>
                                  <a:off x="1411808" y="1187584"/>
                                  <a:ext cx="1357308" cy="712468"/>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ممارسة الأنشطة البدنية</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grpSp>
                      <wpg:grpSp>
                        <wpg:cNvPr id="1608693143" name="Group 1608693143"/>
                        <wpg:cNvGrpSpPr/>
                        <wpg:grpSpPr>
                          <a:xfrm>
                            <a:off x="4285984" y="1983425"/>
                            <a:ext cx="1357308" cy="1923556"/>
                            <a:chOff x="4285984" y="1983425"/>
                            <a:chExt cx="1357308" cy="1923556"/>
                          </a:xfrm>
                        </wpg:grpSpPr>
                        <wps:wsp>
                          <wps:cNvPr id="1608693144" name="Freeform: Shape 1608693144"/>
                          <wps:cNvSpPr/>
                          <wps:spPr>
                            <a:xfrm>
                              <a:off x="4402127"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45" name="TextBox 6"/>
                          <wps:cNvSpPr txBox="1"/>
                          <wps:spPr>
                            <a:xfrm>
                              <a:off x="4688402" y="1983425"/>
                              <a:ext cx="785495" cy="733425"/>
                            </a:xfrm>
                            <a:prstGeom prst="rect">
                              <a:avLst/>
                            </a:prstGeom>
                            <a:noFill/>
                          </wps:spPr>
                          <wps:txbx>
                            <w:txbxContent>
                              <w:p w:rsidR="00C019AE" w:rsidRDefault="00C019AE"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square" rtlCol="0">
                            <a:spAutoFit/>
                          </wps:bodyPr>
                        </wps:wsp>
                        <wps:wsp>
                          <wps:cNvPr id="1608693146" name="مربع نص 18"/>
                          <wps:cNvSpPr txBox="1"/>
                          <wps:spPr>
                            <a:xfrm>
                              <a:off x="4285984" y="3171009"/>
                              <a:ext cx="1357308" cy="735972"/>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تحسين العادات اليومية</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47" name="Group 1608693147"/>
                        <wpg:cNvGrpSpPr/>
                        <wpg:grpSpPr>
                          <a:xfrm>
                            <a:off x="2763756" y="1983425"/>
                            <a:ext cx="1522280" cy="1923556"/>
                            <a:chOff x="2763756" y="1983425"/>
                            <a:chExt cx="1522280" cy="1923556"/>
                          </a:xfrm>
                        </wpg:grpSpPr>
                        <wps:wsp>
                          <wps:cNvPr id="1608693148" name="Freeform: Shape 1608693148"/>
                          <wps:cNvSpPr/>
                          <wps:spPr>
                            <a:xfrm>
                              <a:off x="2962333"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49" name="TextBox 6"/>
                          <wps:cNvSpPr txBox="1"/>
                          <wps:spPr>
                            <a:xfrm>
                              <a:off x="3248658" y="1983425"/>
                              <a:ext cx="646430" cy="733425"/>
                            </a:xfrm>
                            <a:prstGeom prst="rect">
                              <a:avLst/>
                            </a:prstGeom>
                            <a:noFill/>
                          </wps:spPr>
                          <wps:txbx>
                            <w:txbxContent>
                              <w:p w:rsidR="00C019AE" w:rsidRDefault="00C019AE"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06</w:t>
                                </w:r>
                              </w:p>
                            </w:txbxContent>
                          </wps:txbx>
                          <wps:bodyPr wrap="none" rtlCol="0">
                            <a:spAutoFit/>
                          </wps:bodyPr>
                        </wps:wsp>
                        <wps:wsp>
                          <wps:cNvPr id="1608693150" name="مربع نص 18"/>
                          <wps:cNvSpPr txBox="1"/>
                          <wps:spPr>
                            <a:xfrm>
                              <a:off x="2763756" y="3171009"/>
                              <a:ext cx="1522280" cy="735972"/>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التواصل الإيجابي</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grpSp>
                        <wpg:cNvPr id="1608693151" name="Group 1608693151"/>
                        <wpg:cNvGrpSpPr/>
                        <wpg:grpSpPr>
                          <a:xfrm>
                            <a:off x="1411808" y="1983425"/>
                            <a:ext cx="1357308" cy="1923556"/>
                            <a:chOff x="1411808" y="1983425"/>
                            <a:chExt cx="1357308" cy="1923556"/>
                          </a:xfrm>
                        </wpg:grpSpPr>
                        <wps:wsp>
                          <wps:cNvPr id="1608693152" name="Freeform: Shape 1608693152"/>
                          <wps:cNvSpPr/>
                          <wps:spPr>
                            <a:xfrm>
                              <a:off x="1527853" y="250242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3153" name="TextBox 6"/>
                          <wps:cNvSpPr txBox="1"/>
                          <wps:spPr>
                            <a:xfrm>
                              <a:off x="1814228" y="1983425"/>
                              <a:ext cx="646430" cy="733425"/>
                            </a:xfrm>
                            <a:prstGeom prst="rect">
                              <a:avLst/>
                            </a:prstGeom>
                            <a:noFill/>
                          </wps:spPr>
                          <wps:txbx>
                            <w:txbxContent>
                              <w:p w:rsidR="00C019AE" w:rsidRDefault="00C019AE"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07</w:t>
                                </w:r>
                              </w:p>
                            </w:txbxContent>
                          </wps:txbx>
                          <wps:bodyPr wrap="none" rtlCol="0">
                            <a:spAutoFit/>
                          </wps:bodyPr>
                        </wps:wsp>
                        <wps:wsp>
                          <wps:cNvPr id="1608693154" name="مربع نص 18"/>
                          <wps:cNvSpPr txBox="1"/>
                          <wps:spPr>
                            <a:xfrm>
                              <a:off x="1411808" y="3171009"/>
                              <a:ext cx="1357308" cy="735972"/>
                            </a:xfrm>
                            <a:prstGeom prst="rect">
                              <a:avLst/>
                            </a:prstGeom>
                            <a:noFill/>
                          </wps:spPr>
                          <wps:txbx>
                            <w:txbxContent>
                              <w:p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تطوير المهارات الشخصية</w:t>
                                </w:r>
                              </w:p>
                              <w:p w:rsidR="00C019AE" w:rsidRDefault="00C019AE" w:rsidP="00C019AE">
                                <w:pPr>
                                  <w:bidi w:val="0"/>
                                  <w:jc w:val="center"/>
                                  <w:rPr>
                                    <w:rFonts w:ascii="Adobe Arabic" w:hAnsi="Adobe Arabic" w:cs="Adobe Arabic"/>
                                    <w:b/>
                                    <w:bCs/>
                                    <w:color w:val="000000"/>
                                    <w:kern w:val="24"/>
                                    <w:sz w:val="40"/>
                                    <w:szCs w:val="40"/>
                                    <w:lang w:bidi="ar-SY"/>
                                  </w:rPr>
                                </w:pPr>
                              </w:p>
                            </w:txbxContent>
                          </wps:txbx>
                          <wps:bodyPr wrap="square" rtlCol="1">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C953DFA" id="_x0000_s3862" style="width:463.05pt;height:315.1pt;mso-position-horizontal-relative:char;mso-position-vertical-relative:line" coordorigin="-2376" coordsize="58808,40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">
                <v:group id="Group 1608693121" o:spid="_x0000_s3863" style="position:absolute;left:-2376;top:19834;width:18324;height:20184" coordorigin="-2376,19834" coordsize="18324,20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">
                  <v:shape id="Freeform: Shape 1608693122" o:spid="_x0000_s3864" style="position:absolute;left:1159;top:25024;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3865" type="#_x0000_t202" style="position:absolute;left:4024;top:1983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" filled="f" stroked="f">
                    <v:textbox style="mso-fit-shape-to-text:t">
                      <w:txbxContent>
                        <w:p w14:paraId="15D6B00F" w14:textId="77777777" w:rsidR="00C019AE" w:rsidRDefault="00C019AE"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08</w:t>
                          </w:r>
                        </w:p>
                      </w:txbxContent>
                    </v:textbox>
                  </v:shape>
                  <v:shape id="مربع نص 18" o:spid="_x0000_s3866" type="#_x0000_t202" style="position:absolute;left:-2376;top:31700;width:18324;height:8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" filled="f" stroked="f">
                    <v:textbox>
                      <w:txbxContent>
                        <w:p w14:paraId="3927DED3"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استخدام التكنولوجيا لتحسين الصحة النفسية</w:t>
                          </w:r>
                        </w:p>
                        <w:p w14:paraId="1BC14E94" w14:textId="43DABA3F"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id="Group 1608693125" o:spid="_x0000_s3867" style="position:absolute;width:56432;height:19356" coordsize="56432,1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qYQ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">
                  <v:group id="Group 1608693126" o:spid="_x0000_s3868" style="position:absolute;width:13573;height:18763" coordsize="13573,18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">
                    <v:shape id="Freeform: Shape 1608693127" o:spid="_x0000_s3869"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3870"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" filled="f" stroked="f">
                      <v:textbox style="mso-fit-shape-to-text:t">
                        <w:txbxContent>
                          <w:p w14:paraId="5C0A8313" w14:textId="77777777" w:rsidR="00C019AE" w:rsidRDefault="00C019AE" w:rsidP="00C019AE">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3871" type="#_x0000_t202" style="position:absolute;top:11875;width:13573;height:6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" filled="f" stroked="f">
                      <v:textbox>
                        <w:txbxContent>
                          <w:p w14:paraId="6E27C7A7"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توفير الدعم النفسي</w:t>
                            </w:r>
                          </w:p>
                          <w:p w14:paraId="0C430188" w14:textId="6C82BA08"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id="Group 1608693130" o:spid="_x0000_s3872" style="position:absolute;left:14118;width:42314;height:19356" coordorigin="14118" coordsize="42314,1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">
                    <v:group id="Group 1608693131" o:spid="_x0000_s3873" style="position:absolute;left:42859;width:13573;height:18644" coordorigin="42859" coordsize="13573,18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">
                      <v:shape id="Freeform: Shape 1608693132" o:spid="_x0000_s3874"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875"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" filled="f" stroked="f">
                        <v:textbox style="mso-fit-shape-to-text:t">
                          <w:txbxContent>
                            <w:p w14:paraId="346FF4B3" w14:textId="77777777" w:rsidR="00C019AE" w:rsidRDefault="00C019AE"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3876" type="#_x0000_t202" style="position:absolute;left:42859;top:11875;width:13573;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" filled="f" stroked="f">
                        <v:textbox>
                          <w:txbxContent>
                            <w:p w14:paraId="45EDC128"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الوعي بالصحة النفسية</w:t>
                              </w:r>
                            </w:p>
                            <w:p w14:paraId="3A5E1B01" w14:textId="2889B4E7"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id="Group 1608693135" o:spid="_x0000_s3877" style="position:absolute;left:27637;width:15223;height:19356" coordorigin="27637" coordsize="15222,1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">
                      <v:shape id="Freeform: Shape 1608693136" o:spid="_x0000_s3878"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3879"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" filled="f" stroked="f">
                        <v:textbox style="mso-fit-shape-to-text:t">
                          <w:txbxContent>
                            <w:p w14:paraId="4F9CEFB1" w14:textId="77777777" w:rsidR="00C019AE" w:rsidRDefault="00C019AE"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3880" type="#_x0000_t202" style="position:absolute;left:27637;top:11875;width:15223;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" filled="f" stroked="f">
                        <v:textbox>
                          <w:txbxContent>
                            <w:p w14:paraId="207BE96A"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التوازن بين العمل والحياة</w:t>
                              </w:r>
                            </w:p>
                            <w:p w14:paraId="00D7976B" w14:textId="7E1C587F"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id="Group 1608693139" o:spid="_x0000_s3881" style="position:absolute;left:14118;width:13573;height:19000" coordorigin="14118" coordsize="13573,1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">
                      <v:shape id="Freeform: Shape 1608693140" o:spid="_x0000_s3882"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883"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" filled="f" stroked="f">
                        <v:textbox style="mso-fit-shape-to-text:t">
                          <w:txbxContent>
                            <w:p w14:paraId="339DB53E" w14:textId="77777777" w:rsidR="00C019AE" w:rsidRDefault="00C019AE"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3884" type="#_x0000_t202" style="position:absolute;left:14118;top:11875;width:13573;height:7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" filled="f" stroked="f">
                        <v:textbox>
                          <w:txbxContent>
                            <w:p w14:paraId="047EDAA9"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ممارسة الأنشطة البدنية</w:t>
                              </w:r>
                            </w:p>
                            <w:p w14:paraId="38B057F6" w14:textId="3D0F06A6"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v:group>
                <v:group id="Group 1608693143" o:spid="_x0000_s3885" style="position:absolute;left:42859;top:19834;width:13573;height:19235" coordorigin="42859,19834" coordsize="13573,1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">
                  <v:shape id="Freeform: Shape 1608693144" o:spid="_x0000_s3886" style="position:absolute;left:44021;top:25024;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3887" type="#_x0000_t202" style="position:absolute;left:46884;top:1983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" filled="f" stroked="f">
                    <v:textbox style="mso-fit-shape-to-text:t">
                      <w:txbxContent>
                        <w:p w14:paraId="79CC839C" w14:textId="77777777" w:rsidR="00C019AE" w:rsidRDefault="00C019AE" w:rsidP="00C019A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مربع نص 18" o:spid="_x0000_s3888" type="#_x0000_t202" style="position:absolute;left:42859;top:31710;width:13573;height:7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" filled="f" stroked="f">
                    <v:textbox>
                      <w:txbxContent>
                        <w:p w14:paraId="16458F2E"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تحسين العادات اليومية</w:t>
                          </w:r>
                        </w:p>
                        <w:p w14:paraId="3A64CD4F" w14:textId="2A017DD8"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id="Group 1608693147" o:spid="_x0000_s3889" style="position:absolute;left:27637;top:19834;width:15223;height:19235" coordorigin="27637,19834" coordsize="15222,1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hc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">
                  <v:shape id="Freeform: Shape 1608693148" o:spid="_x0000_s3890" style="position:absolute;left:29623;top:25024;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3891" type="#_x0000_t202" style="position:absolute;left:32486;top:1983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" filled="f" stroked="f">
                    <v:textbox style="mso-fit-shape-to-text:t">
                      <w:txbxContent>
                        <w:p w14:paraId="55E53739" w14:textId="77777777" w:rsidR="00C019AE" w:rsidRDefault="00C019AE" w:rsidP="00C019AE">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06</w:t>
                          </w:r>
                        </w:p>
                      </w:txbxContent>
                    </v:textbox>
                  </v:shape>
                  <v:shape id="مربع نص 18" o:spid="_x0000_s3892" type="#_x0000_t202" style="position:absolute;left:27637;top:31710;width:15223;height:7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" filled="f" stroked="f">
                    <v:textbox>
                      <w:txbxContent>
                        <w:p w14:paraId="0B2ED172"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تعزيز التواصل الإيجابي</w:t>
                          </w:r>
                        </w:p>
                        <w:p w14:paraId="5665C096" w14:textId="1931163D"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v:group id="Group 1608693151" o:spid="_x0000_s3893" style="position:absolute;left:14118;top:19834;width:13573;height:19235" coordorigin="14118,19834" coordsize="13573,19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">
                  <v:shape id="Freeform: Shape 1608693152" o:spid="_x0000_s3894" style="position:absolute;left:15278;top:25024;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895" type="#_x0000_t202" style="position:absolute;left:18142;top:1983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" filled="f" stroked="f">
                    <v:textbox style="mso-fit-shape-to-text:t">
                      <w:txbxContent>
                        <w:p w14:paraId="6A0232F0" w14:textId="77777777" w:rsidR="00C019AE" w:rsidRDefault="00C019AE" w:rsidP="00C019AE">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07</w:t>
                          </w:r>
                        </w:p>
                      </w:txbxContent>
                    </v:textbox>
                  </v:shape>
                  <v:shape id="مربع نص 18" o:spid="_x0000_s3896" type="#_x0000_t202" style="position:absolute;left:14118;top:31710;width:13573;height:7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" filled="f" stroked="f">
                    <v:textbox>
                      <w:txbxContent>
                        <w:p w14:paraId="29DBEB99" w14:textId="77777777" w:rsidR="00C019AE" w:rsidRPr="00C019AE" w:rsidRDefault="00C019AE" w:rsidP="00C019AE">
                          <w:pPr>
                            <w:bidi w:val="0"/>
                            <w:jc w:val="center"/>
                            <w:rPr>
                              <w:rFonts w:ascii="Adobe Arabic" w:hAnsi="Adobe Arabic" w:cs="Adobe Arabic"/>
                              <w:b/>
                              <w:bCs/>
                              <w:color w:val="000000"/>
                              <w:kern w:val="24"/>
                              <w:sz w:val="40"/>
                              <w:szCs w:val="40"/>
                              <w:lang w:bidi="ar-SY"/>
                            </w:rPr>
                          </w:pPr>
                          <w:r w:rsidRPr="00C019AE">
                            <w:rPr>
                              <w:rFonts w:ascii="Adobe Arabic" w:hAnsi="Adobe Arabic" w:cs="Adobe Arabic"/>
                              <w:b/>
                              <w:bCs/>
                              <w:color w:val="000000"/>
                              <w:kern w:val="24"/>
                              <w:sz w:val="40"/>
                              <w:szCs w:val="40"/>
                              <w:rtl/>
                              <w:lang w:bidi="ar-SY"/>
                            </w:rPr>
                            <w:t>تطوير المهارات الشخصية</w:t>
                          </w:r>
                        </w:p>
                        <w:p w14:paraId="653C18A6" w14:textId="78532C6B" w:rsidR="00C019AE" w:rsidRDefault="00C019AE" w:rsidP="00C019AE">
                          <w:pPr>
                            <w:bidi w:val="0"/>
                            <w:jc w:val="center"/>
                            <w:rPr>
                              <w:rFonts w:ascii="Adobe Arabic" w:hAnsi="Adobe Arabic" w:cs="Adobe Arabic"/>
                              <w:b/>
                              <w:bCs/>
                              <w:color w:val="000000"/>
                              <w:kern w:val="24"/>
                              <w:sz w:val="40"/>
                              <w:szCs w:val="40"/>
                              <w:lang w:bidi="ar-SY"/>
                            </w:rPr>
                          </w:pPr>
                        </w:p>
                      </w:txbxContent>
                    </v:textbox>
                  </v:shape>
                </v:group>
                <w10:anchorlock/>
              </v:group>
            </w:pict>
          </mc:Fallback>
        </mc:AlternateContent>
      </w:r>
    </w:p>
    <w:p w:rsidR="00E9423C" w:rsidRPr="00F1502D" w:rsidRDefault="00E9423C" w:rsidP="00E9423C">
      <w:r w:rsidRPr="002A078C">
        <w:rPr>
          <w:rFonts w:ascii="Sakkal Majalla" w:hAnsi="Sakkal Majalla"/>
          <w:noProof/>
          <w:sz w:val="34"/>
        </w:rPr>
        <mc:AlternateContent>
          <mc:Choice Requires="wpg">
            <w:drawing>
              <wp:inline distT="0" distB="0" distL="0" distR="0" wp14:anchorId="567BA649" wp14:editId="6121B7B6">
                <wp:extent cx="5731510" cy="892088"/>
                <wp:effectExtent l="0" t="0" r="2540" b="22860"/>
                <wp:docPr id="160869256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66" name="مجموعة 47"/>
                        <wpg:cNvGrpSpPr/>
                        <wpg:grpSpPr>
                          <a:xfrm>
                            <a:off x="0" y="0"/>
                            <a:ext cx="5731510" cy="895351"/>
                            <a:chOff x="0" y="0"/>
                            <a:chExt cx="5878196" cy="918845"/>
                          </a:xfrm>
                        </wpg:grpSpPr>
                        <wpg:grpSp>
                          <wpg:cNvPr id="1608692567" name="مجموعة 48"/>
                          <wpg:cNvGrpSpPr/>
                          <wpg:grpSpPr>
                            <a:xfrm>
                              <a:off x="0" y="0"/>
                              <a:ext cx="5878196" cy="918845"/>
                              <a:chOff x="0" y="0"/>
                              <a:chExt cx="6240348" cy="919070"/>
                            </a:xfrm>
                          </wpg:grpSpPr>
                          <wpg:grpSp>
                            <wpg:cNvPr id="1608692568" name="مجموعة 49"/>
                            <wpg:cNvGrpSpPr/>
                            <wpg:grpSpPr>
                              <a:xfrm>
                                <a:off x="0" y="169208"/>
                                <a:ext cx="5433072" cy="580613"/>
                                <a:chOff x="0" y="169208"/>
                                <a:chExt cx="5433072" cy="580613"/>
                              </a:xfrm>
                            </wpg:grpSpPr>
                            <wps:wsp>
                              <wps:cNvPr id="16086925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72"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الوعي بالصحة النفسية</w:t>
                                </w:r>
                              </w:p>
                            </w:txbxContent>
                          </wps:txbx>
                          <wps:bodyPr wrap="square" rtlCol="1">
                            <a:spAutoFit/>
                          </wps:bodyPr>
                        </wps:wsp>
                      </wpg:grpSp>
                      <pic:pic xmlns:pic="http://schemas.openxmlformats.org/drawingml/2006/picture">
                        <pic:nvPicPr>
                          <pic:cNvPr id="1608692573"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67BA649" id="_x0000_s38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DJJ46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8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">
                  <v:group id="مجموعة 48" o:spid="_x0000_s38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">
                    <v:group id="مجموعة 49" o:spid="_x0000_s39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">
                      <v:shape id="شكل حر 50" o:spid="_x0000_s39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" fillcolor="#a5a5a5 [2092]" stroked="f" strokeweight="1pt">
                        <v:stroke joinstyle="miter"/>
                      </v:roundrect>
                    </v:group>
                    <v:oval id="شكل بيضاوي 52" o:spid="_x0000_s39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" filled="f" strokecolor="#168489" strokeweight="1pt">
                      <v:stroke joinstyle="miter"/>
                    </v:oval>
                  </v:group>
                  <v:shape id="مربع نص 41" o:spid="_x0000_s390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" filled="f" stroked="f">
                    <v:textbox style="mso-fit-shape-to-text:t">
                      <w:txbxContent>
                        <w:p w14:paraId="3792F30D" w14:textId="7E5AB431"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الوعي بالصحة النفسية</w:t>
                          </w:r>
                        </w:p>
                      </w:txbxContent>
                    </v:textbox>
                  </v:shape>
                </v:group>
                <v:shape id="صورة 54" o:spid="_x0000_s39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xml:space="preserve">- التثقيف النفسي: تقديم ورش عمل أو جلسات تدريبية لزيادة الوعي بأهمية الصحة النفسية وكيفية التعامل مع التوتر والقلق.  </w:t>
      </w:r>
    </w:p>
    <w:p w:rsidR="007C6591" w:rsidRDefault="007C6591" w:rsidP="00E9423C">
      <w:pPr>
        <w:rPr>
          <w:rtl/>
        </w:rPr>
      </w:pPr>
      <w:r w:rsidRPr="00F1502D">
        <w:rPr>
          <w:rtl/>
        </w:rPr>
        <w:t xml:space="preserve">- التخلص من الوصمة: نشر ثقافة تقبل الحديث عن الصحة النفسية دون خجل أو خوف من الحكم.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C1417D8" wp14:editId="2CA04FDC">
                <wp:extent cx="5731510" cy="892088"/>
                <wp:effectExtent l="0" t="0" r="2540" b="22860"/>
                <wp:docPr id="160869255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57" name="مجموعة 47"/>
                        <wpg:cNvGrpSpPr/>
                        <wpg:grpSpPr>
                          <a:xfrm>
                            <a:off x="0" y="0"/>
                            <a:ext cx="5731510" cy="895351"/>
                            <a:chOff x="0" y="0"/>
                            <a:chExt cx="5878196" cy="918845"/>
                          </a:xfrm>
                        </wpg:grpSpPr>
                        <wpg:grpSp>
                          <wpg:cNvPr id="1608692558" name="مجموعة 48"/>
                          <wpg:cNvGrpSpPr/>
                          <wpg:grpSpPr>
                            <a:xfrm>
                              <a:off x="0" y="0"/>
                              <a:ext cx="5878196" cy="918845"/>
                              <a:chOff x="0" y="0"/>
                              <a:chExt cx="6240348" cy="919070"/>
                            </a:xfrm>
                          </wpg:grpSpPr>
                          <wpg:grpSp>
                            <wpg:cNvPr id="1608692559" name="مجموعة 49"/>
                            <wpg:cNvGrpSpPr/>
                            <wpg:grpSpPr>
                              <a:xfrm>
                                <a:off x="0" y="169208"/>
                                <a:ext cx="5433072" cy="580613"/>
                                <a:chOff x="0" y="169208"/>
                                <a:chExt cx="5433072" cy="580613"/>
                              </a:xfrm>
                            </wpg:grpSpPr>
                            <wps:wsp>
                              <wps:cNvPr id="16086925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63"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w:t>
                                </w:r>
                              </w:p>
                            </w:txbxContent>
                          </wps:txbx>
                          <wps:bodyPr wrap="square" rtlCol="1">
                            <a:spAutoFit/>
                          </wps:bodyPr>
                        </wps:wsp>
                      </wpg:grpSp>
                      <pic:pic xmlns:pic="http://schemas.openxmlformats.org/drawingml/2006/picture">
                        <pic:nvPicPr>
                          <pic:cNvPr id="1608692564"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C1417D8" id="_x0000_s39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mKtOt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39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">
                  <v:group id="مجموعة 48" o:spid="_x0000_s39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">
                    <v:group id="مجموعة 49" o:spid="_x0000_s39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">
                      <v:shape id="شكل حر 50" o:spid="_x0000_s39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" fillcolor="#a5a5a5 [2092]" stroked="f" strokeweight="1pt">
                        <v:stroke joinstyle="miter"/>
                      </v:roundrect>
                    </v:group>
                    <v:oval id="شكل بيضاوي 52" o:spid="_x0000_s39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" filled="f" strokecolor="#168489" strokeweight="1pt">
                      <v:stroke joinstyle="miter"/>
                    </v:oval>
                  </v:group>
                  <v:shape id="مربع نص 41" o:spid="_x0000_s391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" filled="f" stroked="f">
                    <v:textbox style="mso-fit-shape-to-text:t">
                      <w:txbxContent>
                        <w:p w14:paraId="57BA5D5F" w14:textId="76F95082"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التوازن بين العمل والحياة</w:t>
                          </w:r>
                        </w:p>
                      </w:txbxContent>
                    </v:textbox>
                  </v:shape>
                </v:group>
                <v:shape id="صورة 54" o:spid="_x0000_s39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المرونة في العمل:</w:t>
      </w:r>
      <w:r>
        <w:rPr>
          <w:rFonts w:hint="cs"/>
          <w:rtl/>
        </w:rPr>
        <w:t xml:space="preserve"> </w:t>
      </w:r>
      <w:r w:rsidRPr="00F1502D">
        <w:rPr>
          <w:rtl/>
        </w:rPr>
        <w:t xml:space="preserve">تقليل ساعات العمل الإضافية وتشجيع العمل عن بعد عند الحاجة.  </w:t>
      </w:r>
    </w:p>
    <w:p w:rsidR="007C6591" w:rsidRDefault="007C6591" w:rsidP="00E9423C">
      <w:pPr>
        <w:rPr>
          <w:rtl/>
        </w:rPr>
      </w:pPr>
      <w:r w:rsidRPr="00F1502D">
        <w:rPr>
          <w:rtl/>
        </w:rPr>
        <w:lastRenderedPageBreak/>
        <w:t>- تشجيع الإجازات:</w:t>
      </w:r>
      <w:r>
        <w:rPr>
          <w:rFonts w:hint="cs"/>
          <w:rtl/>
        </w:rPr>
        <w:t xml:space="preserve"> </w:t>
      </w:r>
      <w:r w:rsidRPr="00F1502D">
        <w:rPr>
          <w:rtl/>
        </w:rPr>
        <w:t xml:space="preserve">دعم الموظفين أو الأفراد لأخذ فترات راحة منتظمة لتجديد طاقتهم النفسية.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15E2A5D4" wp14:editId="43D3FC3F">
                <wp:extent cx="5731510" cy="892088"/>
                <wp:effectExtent l="0" t="0" r="2540" b="22860"/>
                <wp:docPr id="16086925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48" name="مجموعة 47"/>
                        <wpg:cNvGrpSpPr/>
                        <wpg:grpSpPr>
                          <a:xfrm>
                            <a:off x="0" y="0"/>
                            <a:ext cx="5731510" cy="895351"/>
                            <a:chOff x="0" y="0"/>
                            <a:chExt cx="5878196" cy="918845"/>
                          </a:xfrm>
                        </wpg:grpSpPr>
                        <wpg:grpSp>
                          <wpg:cNvPr id="1608692549" name="مجموعة 48"/>
                          <wpg:cNvGrpSpPr/>
                          <wpg:grpSpPr>
                            <a:xfrm>
                              <a:off x="0" y="0"/>
                              <a:ext cx="5878196" cy="918845"/>
                              <a:chOff x="0" y="0"/>
                              <a:chExt cx="6240348" cy="919070"/>
                            </a:xfrm>
                          </wpg:grpSpPr>
                          <wpg:grpSp>
                            <wpg:cNvPr id="1608692550" name="مجموعة 49"/>
                            <wpg:cNvGrpSpPr/>
                            <wpg:grpSpPr>
                              <a:xfrm>
                                <a:off x="0" y="169208"/>
                                <a:ext cx="5433072" cy="580613"/>
                                <a:chOff x="0" y="169208"/>
                                <a:chExt cx="5433072" cy="580613"/>
                              </a:xfrm>
                            </wpg:grpSpPr>
                            <wps:wsp>
                              <wps:cNvPr id="16086925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54"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ممارسة الأنشطة البدنية</w:t>
                                </w:r>
                              </w:p>
                            </w:txbxContent>
                          </wps:txbx>
                          <wps:bodyPr wrap="square" rtlCol="1">
                            <a:spAutoFit/>
                          </wps:bodyPr>
                        </wps:wsp>
                      </wpg:grpSp>
                      <pic:pic xmlns:pic="http://schemas.openxmlformats.org/drawingml/2006/picture">
                        <pic:nvPicPr>
                          <pic:cNvPr id="1608692555"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E2A5D4" id="_x0000_s39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U0mpn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39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LuO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">
                  <v:group id="مجموعة 48" o:spid="_x0000_s39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">
                    <v:group id="مجموعة 49" o:spid="_x0000_s39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">
                      <v:shape id="شكل حر 50" o:spid="_x0000_s39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" fillcolor="#a5a5a5 [2092]" stroked="f" strokeweight="1pt">
                        <v:stroke joinstyle="miter"/>
                      </v:roundrect>
                    </v:group>
                    <v:oval id="شكل بيضاوي 52" o:spid="_x0000_s39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" filled="f" strokecolor="#168489" strokeweight="1pt">
                      <v:stroke joinstyle="miter"/>
                    </v:oval>
                  </v:group>
                  <v:shape id="مربع نص 41" o:spid="_x0000_s392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" filled="f" stroked="f">
                    <v:textbox style="mso-fit-shape-to-text:t">
                      <w:txbxContent>
                        <w:p w14:paraId="387CFA65" w14:textId="45E1467D"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ممارسة الأنشطة البدنية</w:t>
                          </w:r>
                        </w:p>
                      </w:txbxContent>
                    </v:textbox>
                  </v:shape>
                </v:group>
                <v:shape id="صورة 54" o:spid="_x0000_s39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الرياضة المنتظمة:</w:t>
      </w:r>
      <w:r>
        <w:rPr>
          <w:rFonts w:hint="cs"/>
          <w:rtl/>
        </w:rPr>
        <w:t xml:space="preserve"> </w:t>
      </w:r>
      <w:r w:rsidRPr="00F1502D">
        <w:rPr>
          <w:rtl/>
        </w:rPr>
        <w:t xml:space="preserve">ممارسة الرياضة مثل المشي أو اليوغا تساهم في تحسين الحالة المزاجية وتقليل التوتر.  </w:t>
      </w:r>
    </w:p>
    <w:p w:rsidR="007C6591" w:rsidRDefault="007C6591" w:rsidP="00E9423C">
      <w:pPr>
        <w:rPr>
          <w:rtl/>
        </w:rPr>
      </w:pPr>
      <w:r w:rsidRPr="00F1502D">
        <w:rPr>
          <w:rtl/>
        </w:rPr>
        <w:t>- تشجيع الأنشطة الجماعية:</w:t>
      </w:r>
      <w:r>
        <w:rPr>
          <w:rFonts w:hint="cs"/>
          <w:rtl/>
        </w:rPr>
        <w:t xml:space="preserve"> </w:t>
      </w:r>
      <w:r w:rsidRPr="00F1502D">
        <w:rPr>
          <w:rtl/>
        </w:rPr>
        <w:t xml:space="preserve">تنظيم أنشطة رياضية أو اجتماعية لتعزيز الروابط الاجتماعية وتحسين الصحة النفسية.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28AC87C3" wp14:editId="68D86892">
                <wp:extent cx="5731510" cy="892088"/>
                <wp:effectExtent l="0" t="0" r="2540" b="22860"/>
                <wp:docPr id="160869253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39" name="مجموعة 47"/>
                        <wpg:cNvGrpSpPr/>
                        <wpg:grpSpPr>
                          <a:xfrm>
                            <a:off x="0" y="0"/>
                            <a:ext cx="5731510" cy="895351"/>
                            <a:chOff x="0" y="0"/>
                            <a:chExt cx="5878196" cy="918845"/>
                          </a:xfrm>
                        </wpg:grpSpPr>
                        <wpg:grpSp>
                          <wpg:cNvPr id="1608692540" name="مجموعة 48"/>
                          <wpg:cNvGrpSpPr/>
                          <wpg:grpSpPr>
                            <a:xfrm>
                              <a:off x="0" y="0"/>
                              <a:ext cx="5878196" cy="918845"/>
                              <a:chOff x="0" y="0"/>
                              <a:chExt cx="6240348" cy="919070"/>
                            </a:xfrm>
                          </wpg:grpSpPr>
                          <wpg:grpSp>
                            <wpg:cNvPr id="1608692541" name="مجموعة 49"/>
                            <wpg:cNvGrpSpPr/>
                            <wpg:grpSpPr>
                              <a:xfrm>
                                <a:off x="0" y="169208"/>
                                <a:ext cx="5433072" cy="580613"/>
                                <a:chOff x="0" y="169208"/>
                                <a:chExt cx="5433072" cy="580613"/>
                              </a:xfrm>
                            </wpg:grpSpPr>
                            <wps:wsp>
                              <wps:cNvPr id="16086925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45"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الدعم النفسي</w:t>
                                </w:r>
                              </w:p>
                            </w:txbxContent>
                          </wps:txbx>
                          <wps:bodyPr wrap="square" rtlCol="1">
                            <a:spAutoFit/>
                          </wps:bodyPr>
                        </wps:wsp>
                      </wpg:grpSp>
                      <pic:pic xmlns:pic="http://schemas.openxmlformats.org/drawingml/2006/picture">
                        <pic:nvPicPr>
                          <pic:cNvPr id="1608692546"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AC87C3" id="_x0000_s39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dqZv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9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">
                  <v:group id="مجموعة 48" o:spid="_x0000_s39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">
                    <v:group id="مجموعة 49" o:spid="_x0000_s39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">
                      <v:shape id="شكل حر 50" o:spid="_x0000_s39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" fillcolor="#a5a5a5 [2092]" stroked="f" strokeweight="1pt">
                        <v:stroke joinstyle="miter"/>
                      </v:roundrect>
                    </v:group>
                    <v:oval id="شكل بيضاوي 52" o:spid="_x0000_s39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" filled="f" strokecolor="#168489" strokeweight="1pt">
                      <v:stroke joinstyle="miter"/>
                    </v:oval>
                  </v:group>
                  <v:shape id="مربع نص 41" o:spid="_x0000_s393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" filled="f" stroked="f">
                    <v:textbox style="mso-fit-shape-to-text:t">
                      <w:txbxContent>
                        <w:p w14:paraId="1EDDFE2E" w14:textId="49D2EEE8"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توفير الدعم النفسي</w:t>
                          </w:r>
                        </w:p>
                      </w:txbxContent>
                    </v:textbox>
                  </v:shape>
                </v:group>
                <v:shape id="صورة 54" o:spid="_x0000_s39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">
                  <v:imagedata r:id="rId78" o:title=""/>
                </v:shape>
                <w10:anchorlock/>
              </v:group>
            </w:pict>
          </mc:Fallback>
        </mc:AlternateContent>
      </w:r>
    </w:p>
    <w:p w:rsidR="007C6591" w:rsidRPr="00F1502D" w:rsidRDefault="007C6591" w:rsidP="00E9423C">
      <w:r w:rsidRPr="00F1502D">
        <w:rPr>
          <w:rtl/>
        </w:rPr>
        <w:t>- الاستشارات النفسية:</w:t>
      </w:r>
      <w:r>
        <w:rPr>
          <w:rFonts w:hint="cs"/>
          <w:rtl/>
        </w:rPr>
        <w:t xml:space="preserve"> </w:t>
      </w:r>
      <w:r w:rsidRPr="00F1502D">
        <w:rPr>
          <w:rtl/>
        </w:rPr>
        <w:t>توفير مستشارين نفسيين في بيئة العمل أو من خلال برامج دعم الموظفين</w:t>
      </w:r>
      <w:r w:rsidRPr="00F1502D">
        <w:t xml:space="preserve">EAP </w:t>
      </w:r>
    </w:p>
    <w:p w:rsidR="007C6591" w:rsidRDefault="007C6591" w:rsidP="00E9423C">
      <w:pPr>
        <w:rPr>
          <w:rtl/>
        </w:rPr>
      </w:pPr>
      <w:r w:rsidRPr="00F1502D">
        <w:rPr>
          <w:rtl/>
        </w:rPr>
        <w:t>- المجموعات الداعمة:</w:t>
      </w:r>
      <w:r>
        <w:rPr>
          <w:rFonts w:hint="cs"/>
          <w:rtl/>
        </w:rPr>
        <w:t xml:space="preserve"> </w:t>
      </w:r>
      <w:r w:rsidRPr="00F1502D">
        <w:rPr>
          <w:rtl/>
        </w:rPr>
        <w:t xml:space="preserve">تشكيل مجموعات دعم صغيرة لمناقشة التحديات المشتركة وتبادل الحلول.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5C65EEB4" wp14:editId="57E9C985">
                <wp:extent cx="5731510" cy="892088"/>
                <wp:effectExtent l="0" t="0" r="2540" b="22860"/>
                <wp:docPr id="16086925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30" name="مجموعة 47"/>
                        <wpg:cNvGrpSpPr/>
                        <wpg:grpSpPr>
                          <a:xfrm>
                            <a:off x="0" y="0"/>
                            <a:ext cx="5731510" cy="895351"/>
                            <a:chOff x="0" y="0"/>
                            <a:chExt cx="5878196" cy="918845"/>
                          </a:xfrm>
                        </wpg:grpSpPr>
                        <wpg:grpSp>
                          <wpg:cNvPr id="1608692531" name="مجموعة 48"/>
                          <wpg:cNvGrpSpPr/>
                          <wpg:grpSpPr>
                            <a:xfrm>
                              <a:off x="0" y="0"/>
                              <a:ext cx="5878196" cy="918845"/>
                              <a:chOff x="0" y="0"/>
                              <a:chExt cx="6240348" cy="919070"/>
                            </a:xfrm>
                          </wpg:grpSpPr>
                          <wpg:grpSp>
                            <wpg:cNvPr id="1608692532" name="مجموعة 49"/>
                            <wpg:cNvGrpSpPr/>
                            <wpg:grpSpPr>
                              <a:xfrm>
                                <a:off x="0" y="169208"/>
                                <a:ext cx="5433072" cy="580613"/>
                                <a:chOff x="0" y="169208"/>
                                <a:chExt cx="5433072" cy="580613"/>
                              </a:xfrm>
                            </wpg:grpSpPr>
                            <wps:wsp>
                              <wps:cNvPr id="16086925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36"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العادات اليومية</w:t>
                                </w:r>
                              </w:p>
                            </w:txbxContent>
                          </wps:txbx>
                          <wps:bodyPr wrap="square" rtlCol="1">
                            <a:spAutoFit/>
                          </wps:bodyPr>
                        </wps:wsp>
                      </wpg:grpSp>
                      <pic:pic xmlns:pic="http://schemas.openxmlformats.org/drawingml/2006/picture">
                        <pic:nvPicPr>
                          <pic:cNvPr id="1608692537"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C65EEB4" id="_x0000_s39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OQjaH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9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">
                  <v:group id="مجموعة 48" o:spid="_x0000_s39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u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">
                    <v:group id="مجموعة 49" o:spid="_x0000_s39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v8Z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">
                      <v:shape id="شكل حر 50" o:spid="_x0000_s39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" fillcolor="#a5a5a5 [2092]" stroked="f" strokeweight="1pt">
                        <v:stroke joinstyle="miter"/>
                      </v:roundrect>
                    </v:group>
                    <v:oval id="شكل بيضاوي 52" o:spid="_x0000_s39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" filled="f" strokecolor="#168489" strokeweight="1pt">
                      <v:stroke joinstyle="miter"/>
                    </v:oval>
                  </v:group>
                  <v:shape id="مربع نص 41" o:spid="_x0000_s394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" filled="f" stroked="f">
                    <v:textbox style="mso-fit-shape-to-text:t">
                      <w:txbxContent>
                        <w:p w14:paraId="7610F756" w14:textId="28CED821"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تحسين العادات اليومية</w:t>
                          </w:r>
                        </w:p>
                      </w:txbxContent>
                    </v:textbox>
                  </v:shape>
                </v:group>
                <v:shape id="صورة 54" o:spid="_x0000_s39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النوم الجيد:</w:t>
      </w:r>
      <w:r>
        <w:rPr>
          <w:rFonts w:hint="cs"/>
          <w:rtl/>
        </w:rPr>
        <w:t xml:space="preserve"> </w:t>
      </w:r>
      <w:r w:rsidRPr="00F1502D">
        <w:rPr>
          <w:rtl/>
        </w:rPr>
        <w:t xml:space="preserve">الالتزام بروتين نوم صحي للحصول على قسط كافٍ من الراحة.  </w:t>
      </w:r>
    </w:p>
    <w:p w:rsidR="007C6591" w:rsidRPr="00F1502D" w:rsidRDefault="007C6591" w:rsidP="00E9423C">
      <w:r w:rsidRPr="00F1502D">
        <w:rPr>
          <w:rtl/>
        </w:rPr>
        <w:t xml:space="preserve">- التغذية الصحية: تناول أطعمة غنية بالعناصر التي تحسن المزاج مثل المغنيسيوم وأوميغا-3.  </w:t>
      </w:r>
    </w:p>
    <w:p w:rsidR="007C6591" w:rsidRDefault="007C6591" w:rsidP="00E9423C">
      <w:pPr>
        <w:rPr>
          <w:rtl/>
        </w:rPr>
      </w:pPr>
      <w:r w:rsidRPr="00F1502D">
        <w:rPr>
          <w:rtl/>
        </w:rPr>
        <w:t>- إدارة الوقت: تجن</w:t>
      </w:r>
      <w:r>
        <w:rPr>
          <w:rFonts w:hint="cs"/>
          <w:rtl/>
        </w:rPr>
        <w:t>ّ</w:t>
      </w:r>
      <w:r w:rsidRPr="00F1502D">
        <w:rPr>
          <w:rtl/>
        </w:rPr>
        <w:t xml:space="preserve">ب الإرهاق من خلال وضع جدول زمني متوازن بين المهام والراحة.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6AE90166" wp14:editId="061C5CC3">
                <wp:extent cx="5731510" cy="892088"/>
                <wp:effectExtent l="0" t="0" r="2540" b="22860"/>
                <wp:docPr id="16086925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21" name="مجموعة 47"/>
                        <wpg:cNvGrpSpPr/>
                        <wpg:grpSpPr>
                          <a:xfrm>
                            <a:off x="0" y="0"/>
                            <a:ext cx="5731510" cy="895351"/>
                            <a:chOff x="0" y="0"/>
                            <a:chExt cx="5878196" cy="918845"/>
                          </a:xfrm>
                        </wpg:grpSpPr>
                        <wpg:grpSp>
                          <wpg:cNvPr id="1608692522" name="مجموعة 48"/>
                          <wpg:cNvGrpSpPr/>
                          <wpg:grpSpPr>
                            <a:xfrm>
                              <a:off x="0" y="0"/>
                              <a:ext cx="5878196" cy="918845"/>
                              <a:chOff x="0" y="0"/>
                              <a:chExt cx="6240348" cy="919070"/>
                            </a:xfrm>
                          </wpg:grpSpPr>
                          <wpg:grpSp>
                            <wpg:cNvPr id="1608692523" name="مجموعة 49"/>
                            <wpg:cNvGrpSpPr/>
                            <wpg:grpSpPr>
                              <a:xfrm>
                                <a:off x="0" y="169208"/>
                                <a:ext cx="5433072" cy="580613"/>
                                <a:chOff x="0" y="169208"/>
                                <a:chExt cx="5433072" cy="580613"/>
                              </a:xfrm>
                            </wpg:grpSpPr>
                            <wps:wsp>
                              <wps:cNvPr id="1608692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27"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الإيجابي</w:t>
                                </w:r>
                              </w:p>
                            </w:txbxContent>
                          </wps:txbx>
                          <wps:bodyPr wrap="square" rtlCol="1">
                            <a:spAutoFit/>
                          </wps:bodyPr>
                        </wps:wsp>
                      </wpg:grpSp>
                      <pic:pic xmlns:pic="http://schemas.openxmlformats.org/drawingml/2006/picture">
                        <pic:nvPicPr>
                          <pic:cNvPr id="1608692528"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AE90166" id="_x0000_s39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yNMsR1BwAA/R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39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ez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">
                  <v:group id="مجموعة 48" o:spid="_x0000_s39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nE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">
                    <v:group id="مجموعة 49" o:spid="_x0000_s39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">
                      <v:shape id="شكل حر 50" o:spid="_x0000_s39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" fillcolor="#a5a5a5 [2092]" stroked="f" strokeweight="1pt">
                        <v:stroke joinstyle="miter"/>
                      </v:roundrect>
                    </v:group>
                    <v:oval id="شكل بيضاوي 52" o:spid="_x0000_s39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" filled="f" strokecolor="#168489" strokeweight="1pt">
                      <v:stroke joinstyle="miter"/>
                    </v:oval>
                  </v:group>
                  <v:shape id="مربع نص 41" o:spid="_x0000_s394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" filled="f" stroked="f">
                    <v:textbox style="mso-fit-shape-to-text:t">
                      <w:txbxContent>
                        <w:p w14:paraId="2E28A201" w14:textId="6E971448"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تعزيز التواصل الإيجابي</w:t>
                          </w:r>
                        </w:p>
                      </w:txbxContent>
                    </v:textbox>
                  </v:shape>
                </v:group>
                <v:shape id="صورة 54" o:spid="_x0000_s39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">
                  <v:imagedata r:id="rId78" o:title=""/>
                </v:shape>
                <w10:anchorlock/>
              </v:group>
            </w:pict>
          </mc:Fallback>
        </mc:AlternateContent>
      </w:r>
    </w:p>
    <w:p w:rsidR="007C6591" w:rsidRPr="00F1502D" w:rsidRDefault="007C6591" w:rsidP="00E9423C">
      <w:r w:rsidRPr="00F1502D">
        <w:rPr>
          <w:rtl/>
        </w:rPr>
        <w:t>- التحدث مع الآخرين:</w:t>
      </w:r>
      <w:r>
        <w:rPr>
          <w:rFonts w:hint="cs"/>
          <w:rtl/>
        </w:rPr>
        <w:t xml:space="preserve"> </w:t>
      </w:r>
      <w:r w:rsidRPr="00F1502D">
        <w:rPr>
          <w:rtl/>
        </w:rPr>
        <w:t xml:space="preserve">تشجيع الأفراد على مشاركة مخاوفهم وأفكارهم مع الأصدقاء أو الزملاء.  </w:t>
      </w:r>
    </w:p>
    <w:p w:rsidR="007C6591" w:rsidRDefault="007C6591" w:rsidP="00E9423C">
      <w:pPr>
        <w:rPr>
          <w:rtl/>
        </w:rPr>
      </w:pPr>
      <w:r w:rsidRPr="00F1502D">
        <w:rPr>
          <w:rtl/>
        </w:rPr>
        <w:t>- الاستماع الفعّال:</w:t>
      </w:r>
      <w:r>
        <w:rPr>
          <w:rFonts w:hint="cs"/>
          <w:rtl/>
        </w:rPr>
        <w:t xml:space="preserve"> </w:t>
      </w:r>
      <w:r w:rsidRPr="00F1502D">
        <w:rPr>
          <w:rtl/>
        </w:rPr>
        <w:t xml:space="preserve">إظهار الدعم من خلال الاستماع بجدية دون إصدار أحكام.  </w:t>
      </w:r>
    </w:p>
    <w:p w:rsidR="00E9423C" w:rsidRPr="00F1502D" w:rsidRDefault="00E9423C" w:rsidP="00E9423C">
      <w:r w:rsidRPr="002A078C">
        <w:rPr>
          <w:rFonts w:ascii="Sakkal Majalla" w:hAnsi="Sakkal Majalla"/>
          <w:noProof/>
          <w:sz w:val="34"/>
        </w:rPr>
        <w:lastRenderedPageBreak/>
        <mc:AlternateContent>
          <mc:Choice Requires="wpg">
            <w:drawing>
              <wp:inline distT="0" distB="0" distL="0" distR="0" wp14:anchorId="49C109BF" wp14:editId="32D3B6A7">
                <wp:extent cx="5731510" cy="892088"/>
                <wp:effectExtent l="0" t="0" r="2540" b="22860"/>
                <wp:docPr id="160869251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12" name="مجموعة 47"/>
                        <wpg:cNvGrpSpPr/>
                        <wpg:grpSpPr>
                          <a:xfrm>
                            <a:off x="0" y="0"/>
                            <a:ext cx="5731510" cy="895351"/>
                            <a:chOff x="0" y="0"/>
                            <a:chExt cx="5878196" cy="918845"/>
                          </a:xfrm>
                        </wpg:grpSpPr>
                        <wpg:grpSp>
                          <wpg:cNvPr id="1608692513" name="مجموعة 48"/>
                          <wpg:cNvGrpSpPr/>
                          <wpg:grpSpPr>
                            <a:xfrm>
                              <a:off x="0" y="0"/>
                              <a:ext cx="5878196" cy="918845"/>
                              <a:chOff x="0" y="0"/>
                              <a:chExt cx="6240348" cy="919070"/>
                            </a:xfrm>
                          </wpg:grpSpPr>
                          <wpg:grpSp>
                            <wpg:cNvPr id="1608692514" name="مجموعة 49"/>
                            <wpg:cNvGrpSpPr/>
                            <wpg:grpSpPr>
                              <a:xfrm>
                                <a:off x="0" y="169208"/>
                                <a:ext cx="5433072" cy="580613"/>
                                <a:chOff x="0" y="169208"/>
                                <a:chExt cx="5433072" cy="580613"/>
                              </a:xfrm>
                            </wpg:grpSpPr>
                            <wps:wsp>
                              <wps:cNvPr id="16086925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18"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تطوير المهارات الشخصية</w:t>
                                </w:r>
                              </w:p>
                            </w:txbxContent>
                          </wps:txbx>
                          <wps:bodyPr wrap="square" rtlCol="1">
                            <a:spAutoFit/>
                          </wps:bodyPr>
                        </wps:wsp>
                      </wpg:grpSp>
                      <pic:pic xmlns:pic="http://schemas.openxmlformats.org/drawingml/2006/picture">
                        <pic:nvPicPr>
                          <pic:cNvPr id="1608692519"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9C109BF" id="_x0000_s39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sD50n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39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">
                  <v:group id="مجموعة 48" o:spid="_x0000_s39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">
                    <v:group id="مجموعة 49" o:spid="_x0000_s39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">
                      <v:shape id="شكل حر 50" o:spid="_x0000_s39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" fillcolor="#a5a5a5 [2092]" stroked="f" strokeweight="1pt">
                        <v:stroke joinstyle="miter"/>
                      </v:roundrect>
                    </v:group>
                    <v:oval id="شكل بيضاوي 52" o:spid="_x0000_s39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" filled="f" strokecolor="#168489" strokeweight="1pt">
                      <v:stroke joinstyle="miter"/>
                    </v:oval>
                  </v:group>
                  <v:shape id="مربع نص 41" o:spid="_x0000_s395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" filled="f" stroked="f">
                    <v:textbox style="mso-fit-shape-to-text:t">
                      <w:txbxContent>
                        <w:p w14:paraId="634A955C" w14:textId="071745F9"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تطوير المهارات الشخصية</w:t>
                          </w:r>
                        </w:p>
                      </w:txbxContent>
                    </v:textbox>
                  </v:shape>
                </v:group>
                <v:shape id="صورة 54" o:spid="_x0000_s39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">
                  <v:imagedata r:id="rId78" o:title=""/>
                </v:shape>
                <w10:anchorlock/>
              </v:group>
            </w:pict>
          </mc:Fallback>
        </mc:AlternateContent>
      </w:r>
    </w:p>
    <w:p w:rsidR="007C6591" w:rsidRPr="00F1502D" w:rsidRDefault="007C6591" w:rsidP="00E9423C">
      <w:r w:rsidRPr="00F1502D">
        <w:rPr>
          <w:rtl/>
        </w:rPr>
        <w:t>- إدارة التوتر:</w:t>
      </w:r>
      <w:r>
        <w:rPr>
          <w:rFonts w:hint="cs"/>
          <w:rtl/>
        </w:rPr>
        <w:t xml:space="preserve"> </w:t>
      </w:r>
      <w:r w:rsidRPr="00F1502D">
        <w:rPr>
          <w:rtl/>
        </w:rPr>
        <w:t>تعل</w:t>
      </w:r>
      <w:r>
        <w:rPr>
          <w:rFonts w:hint="cs"/>
          <w:rtl/>
        </w:rPr>
        <w:t>ّ</w:t>
      </w:r>
      <w:r w:rsidRPr="00F1502D">
        <w:rPr>
          <w:rtl/>
        </w:rPr>
        <w:t xml:space="preserve">م تقنيات مثل التنفس العميق أو التأمل للتعامل مع المواقف المجهدة.  </w:t>
      </w:r>
    </w:p>
    <w:p w:rsidR="007C6591" w:rsidRDefault="007C6591" w:rsidP="00E9423C">
      <w:pPr>
        <w:rPr>
          <w:rtl/>
        </w:rPr>
      </w:pPr>
      <w:r w:rsidRPr="00F1502D">
        <w:rPr>
          <w:rtl/>
        </w:rPr>
        <w:t>- بناء الثقة بالنفس:</w:t>
      </w:r>
      <w:r>
        <w:rPr>
          <w:rFonts w:hint="cs"/>
          <w:rtl/>
        </w:rPr>
        <w:t xml:space="preserve"> </w:t>
      </w:r>
      <w:r w:rsidRPr="00F1502D">
        <w:rPr>
          <w:rtl/>
        </w:rPr>
        <w:t xml:space="preserve">تقديم فرص للتعلم والتطوير المهني لتعزيز الثقة.  </w:t>
      </w:r>
    </w:p>
    <w:p w:rsidR="00E9423C" w:rsidRPr="00F1502D" w:rsidRDefault="00E9423C" w:rsidP="00E9423C">
      <w:r w:rsidRPr="002A078C">
        <w:rPr>
          <w:rFonts w:ascii="Sakkal Majalla" w:hAnsi="Sakkal Majalla"/>
          <w:noProof/>
          <w:sz w:val="34"/>
        </w:rPr>
        <mc:AlternateContent>
          <mc:Choice Requires="wpg">
            <w:drawing>
              <wp:inline distT="0" distB="0" distL="0" distR="0" wp14:anchorId="43BF1F53" wp14:editId="35F728F7">
                <wp:extent cx="5731510" cy="892088"/>
                <wp:effectExtent l="0" t="0" r="2540" b="22860"/>
                <wp:docPr id="16086925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503" name="مجموعة 47"/>
                        <wpg:cNvGrpSpPr/>
                        <wpg:grpSpPr>
                          <a:xfrm>
                            <a:off x="0" y="0"/>
                            <a:ext cx="5731510" cy="895351"/>
                            <a:chOff x="0" y="0"/>
                            <a:chExt cx="5878196" cy="918845"/>
                          </a:xfrm>
                        </wpg:grpSpPr>
                        <wpg:grpSp>
                          <wpg:cNvPr id="1608692504" name="مجموعة 48"/>
                          <wpg:cNvGrpSpPr/>
                          <wpg:grpSpPr>
                            <a:xfrm>
                              <a:off x="0" y="0"/>
                              <a:ext cx="5878196" cy="918845"/>
                              <a:chOff x="0" y="0"/>
                              <a:chExt cx="6240348" cy="919070"/>
                            </a:xfrm>
                          </wpg:grpSpPr>
                          <wpg:grpSp>
                            <wpg:cNvPr id="1608692505" name="مجموعة 49"/>
                            <wpg:cNvGrpSpPr/>
                            <wpg:grpSpPr>
                              <a:xfrm>
                                <a:off x="0" y="169208"/>
                                <a:ext cx="5433072" cy="580613"/>
                                <a:chOff x="0" y="169208"/>
                                <a:chExt cx="5433072" cy="580613"/>
                              </a:xfrm>
                            </wpg:grpSpPr>
                            <wps:wsp>
                              <wps:cNvPr id="16086925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5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509" name="مربع نص 41"/>
                          <wps:cNvSpPr txBox="1"/>
                          <wps:spPr>
                            <a:xfrm>
                              <a:off x="204466" y="256739"/>
                              <a:ext cx="4615440" cy="389157"/>
                            </a:xfrm>
                            <a:prstGeom prst="rect">
                              <a:avLst/>
                            </a:prstGeom>
                            <a:noFill/>
                          </wps:spPr>
                          <wps:txbx>
                            <w:txbxContent>
                              <w:p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التكنولوجيا لتحسين الصحة النفسية</w:t>
                                </w:r>
                              </w:p>
                            </w:txbxContent>
                          </wps:txbx>
                          <wps:bodyPr wrap="square" rtlCol="1">
                            <a:spAutoFit/>
                          </wps:bodyPr>
                        </wps:wsp>
                      </wpg:grpSp>
                      <pic:pic xmlns:pic="http://schemas.openxmlformats.org/drawingml/2006/picture">
                        <pic:nvPicPr>
                          <pic:cNvPr id="1608692510" name="صورة 54"/>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3BF1F53" id="_x0000_s39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tiKDw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39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">
                  <v:group id="مجموعة 48" o:spid="_x0000_s39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">
                    <v:group id="مجموعة 49" o:spid="_x0000_s39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">
                      <v:shape id="شكل حر 50" o:spid="_x0000_s39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9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" fillcolor="#a5a5a5 [2092]" stroked="f" strokeweight="1pt">
                        <v:stroke joinstyle="miter"/>
                      </v:roundrect>
                    </v:group>
                    <v:oval id="شكل بيضاوي 52" o:spid="_x0000_s39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" filled="f" strokecolor="#168489" strokeweight="1pt">
                      <v:stroke joinstyle="miter"/>
                    </v:oval>
                  </v:group>
                  <v:shape id="مربع نص 41" o:spid="_x0000_s396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" filled="f" stroked="f">
                    <v:textbox style="mso-fit-shape-to-text:t">
                      <w:txbxContent>
                        <w:p w14:paraId="45C56945" w14:textId="30C364C9" w:rsidR="00E9423C" w:rsidRDefault="006A21FE" w:rsidP="00E9423C">
                          <w:pPr>
                            <w:rPr>
                              <w:rFonts w:eastAsia="Calibri" w:hAnsi="Adobe Arabic" w:cs="Adobe Arabic"/>
                              <w:b/>
                              <w:bCs/>
                              <w:color w:val="FFFFFF"/>
                              <w:kern w:val="24"/>
                              <w:sz w:val="36"/>
                              <w:szCs w:val="36"/>
                              <w:lang w:bidi="ar-EG"/>
                            </w:rPr>
                          </w:pPr>
                          <w:r w:rsidRPr="006A21FE">
                            <w:rPr>
                              <w:rFonts w:eastAsia="Calibri" w:hAnsi="Adobe Arabic" w:cs="Adobe Arabic"/>
                              <w:b/>
                              <w:bCs/>
                              <w:color w:val="FFFFFF"/>
                              <w:kern w:val="24"/>
                              <w:sz w:val="36"/>
                              <w:szCs w:val="36"/>
                              <w:rtl/>
                              <w:lang w:bidi="ar-EG"/>
                            </w:rPr>
                            <w:t>استخدام التكنولوجيا لتحسين الصحة النفسية</w:t>
                          </w:r>
                        </w:p>
                      </w:txbxContent>
                    </v:textbox>
                  </v:shape>
                </v:group>
                <v:shape id="صورة 54" o:spid="_x0000_s39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">
                  <v:imagedata r:id="rId78" o:title=""/>
                </v:shape>
                <w10:anchorlock/>
              </v:group>
            </w:pict>
          </mc:Fallback>
        </mc:AlternateContent>
      </w:r>
    </w:p>
    <w:p w:rsidR="007C6591" w:rsidRPr="00F1502D" w:rsidRDefault="007C6591" w:rsidP="00E9423C">
      <w:r w:rsidRPr="00F1502D">
        <w:rPr>
          <w:rtl/>
        </w:rPr>
        <w:t>- التطبيقات المخصصة:</w:t>
      </w:r>
      <w:r>
        <w:rPr>
          <w:rFonts w:hint="cs"/>
          <w:rtl/>
        </w:rPr>
        <w:t xml:space="preserve"> </w:t>
      </w:r>
      <w:r w:rsidRPr="00F1502D">
        <w:rPr>
          <w:rtl/>
        </w:rPr>
        <w:t>استخدام تطبيقات تقدم تمارين التأمل والاسترخاء مثل</w:t>
      </w:r>
      <w:r w:rsidRPr="00F1502D">
        <w:t xml:space="preserve">Insight Timer  </w:t>
      </w:r>
    </w:p>
    <w:p w:rsidR="007C6591" w:rsidRDefault="007C6591" w:rsidP="006A21FE">
      <w:pPr>
        <w:rPr>
          <w:rtl/>
        </w:rPr>
      </w:pPr>
      <w:r w:rsidRPr="00F1502D">
        <w:rPr>
          <w:rtl/>
        </w:rPr>
        <w:t xml:space="preserve">- التذكير الذاتي: ضبط إشعارات يومية لتذكير الأفراد بالعناية بأنفسهم والقيام بأنشطة مريحة.  </w:t>
      </w:r>
    </w:p>
    <w:p w:rsidR="007C6591" w:rsidRDefault="007C6591" w:rsidP="00E9423C">
      <w:pPr>
        <w:rPr>
          <w:b/>
          <w:bCs/>
          <w:color w:val="168489"/>
          <w:rtl/>
        </w:rPr>
      </w:pPr>
      <w:r w:rsidRPr="006A21FE">
        <w:rPr>
          <w:b/>
          <w:bCs/>
          <w:color w:val="168489"/>
          <w:rtl/>
        </w:rPr>
        <w:t xml:space="preserve"> ثالثا</w:t>
      </w:r>
      <w:r w:rsidRPr="006A21FE">
        <w:rPr>
          <w:rFonts w:hint="cs"/>
          <w:b/>
          <w:bCs/>
          <w:color w:val="168489"/>
          <w:rtl/>
        </w:rPr>
        <w:t>ً</w:t>
      </w:r>
      <w:r w:rsidRPr="006A21FE">
        <w:rPr>
          <w:b/>
          <w:bCs/>
          <w:color w:val="168489"/>
          <w:rtl/>
        </w:rPr>
        <w:t>: فوائد قياس وتحسين الصحة النفسية بشكل مستمر</w:t>
      </w:r>
    </w:p>
    <w:p w:rsidR="00DA07D7" w:rsidRPr="00AB3689" w:rsidRDefault="00DA07D7" w:rsidP="00DA07D7">
      <w:pPr>
        <w:bidi w:val="0"/>
        <w:rPr>
          <w:b/>
          <w:bCs/>
        </w:rPr>
      </w:pPr>
      <w:r w:rsidRPr="00DA07D7">
        <w:rPr>
          <w:b/>
          <w:bCs/>
          <w:noProof/>
        </w:rPr>
        <mc:AlternateContent>
          <mc:Choice Requires="wpg">
            <w:drawing>
              <wp:inline distT="0" distB="0" distL="0" distR="0" wp14:anchorId="62858FBC" wp14:editId="1568F4AA">
                <wp:extent cx="5711281" cy="2563325"/>
                <wp:effectExtent l="0" t="0" r="3810" b="27940"/>
                <wp:docPr id="1608693155" name="Group 140"/>
                <wp:cNvGraphicFramePr/>
                <a:graphic xmlns:a="http://schemas.openxmlformats.org/drawingml/2006/main">
                  <a:graphicData uri="http://schemas.microsoft.com/office/word/2010/wordprocessingGroup">
                    <wpg:wgp>
                      <wpg:cNvGrpSpPr/>
                      <wpg:grpSpPr>
                        <a:xfrm>
                          <a:off x="0" y="0"/>
                          <a:ext cx="5711281" cy="2563325"/>
                          <a:chOff x="0" y="0"/>
                          <a:chExt cx="5711281" cy="2563325"/>
                        </a:xfrm>
                      </wpg:grpSpPr>
                      <wpg:grpSp>
                        <wpg:cNvPr id="1608693156" name="Group 1608693156"/>
                        <wpg:cNvGrpSpPr/>
                        <wpg:grpSpPr>
                          <a:xfrm>
                            <a:off x="0" y="706388"/>
                            <a:ext cx="1943100" cy="1312814"/>
                            <a:chOff x="0" y="706388"/>
                            <a:chExt cx="3129227" cy="2114196"/>
                          </a:xfrm>
                        </wpg:grpSpPr>
                        <wps:wsp>
                          <wps:cNvPr id="1608693157" name="Freeform: Shape 1608693157"/>
                          <wps:cNvSpPr/>
                          <wps:spPr>
                            <a:xfrm flipH="1">
                              <a:off x="0" y="727937"/>
                              <a:ext cx="3107864" cy="2065920"/>
                            </a:xfrm>
                            <a:custGeom>
                              <a:avLst/>
                              <a:gdLst>
                                <a:gd name="connsiteX0" fmla="*/ 229782 w 3107864"/>
                                <a:gd name="connsiteY0" fmla="*/ 1212 h 2065920"/>
                                <a:gd name="connsiteX1" fmla="*/ 247173 w 3107864"/>
                                <a:gd name="connsiteY1" fmla="*/ 415240 h 2065920"/>
                                <a:gd name="connsiteX2" fmla="*/ 389929 w 3107864"/>
                                <a:gd name="connsiteY2" fmla="*/ 533685 h 2065920"/>
                                <a:gd name="connsiteX3" fmla="*/ 488336 w 3107864"/>
                                <a:gd name="connsiteY3" fmla="*/ 607100 h 2065920"/>
                                <a:gd name="connsiteX4" fmla="*/ 578192 w 3107864"/>
                                <a:gd name="connsiteY4" fmla="*/ 667525 h 2065920"/>
                                <a:gd name="connsiteX5" fmla="*/ 549931 w 3107864"/>
                                <a:gd name="connsiteY5" fmla="*/ 700817 h 2065920"/>
                                <a:gd name="connsiteX6" fmla="*/ 395871 w 3107864"/>
                                <a:gd name="connsiteY6" fmla="*/ 756142 h 2065920"/>
                                <a:gd name="connsiteX7" fmla="*/ 245434 w 3107864"/>
                                <a:gd name="connsiteY7" fmla="*/ 804059 h 2065920"/>
                                <a:gd name="connsiteX8" fmla="*/ 82388 w 3107864"/>
                                <a:gd name="connsiteY8" fmla="*/ 899604 h 2065920"/>
                                <a:gd name="connsiteX9" fmla="*/ 68 w 3107864"/>
                                <a:gd name="connsiteY9" fmla="*/ 1074914 h 2065920"/>
                                <a:gd name="connsiteX10" fmla="*/ 63692 w 3107864"/>
                                <a:gd name="connsiteY10" fmla="*/ 1202885 h 2065920"/>
                                <a:gd name="connsiteX11" fmla="*/ 129635 w 3107864"/>
                                <a:gd name="connsiteY11" fmla="*/ 1236369 h 2065920"/>
                                <a:gd name="connsiteX12" fmla="*/ 76591 w 3107864"/>
                                <a:gd name="connsiteY12" fmla="*/ 1330182 h 2065920"/>
                                <a:gd name="connsiteX13" fmla="*/ 124273 w 3107864"/>
                                <a:gd name="connsiteY13" fmla="*/ 1517519 h 2065920"/>
                                <a:gd name="connsiteX14" fmla="*/ 198912 w 3107864"/>
                                <a:gd name="connsiteY14" fmla="*/ 1584391 h 2065920"/>
                                <a:gd name="connsiteX15" fmla="*/ 172244 w 3107864"/>
                                <a:gd name="connsiteY15" fmla="*/ 1707166 h 2065920"/>
                                <a:gd name="connsiteX16" fmla="*/ 327754 w 3107864"/>
                                <a:gd name="connsiteY16" fmla="*/ 1856208 h 2065920"/>
                                <a:gd name="connsiteX17" fmla="*/ 321957 w 3107864"/>
                                <a:gd name="connsiteY17" fmla="*/ 1942035 h 2065920"/>
                                <a:gd name="connsiteX18" fmla="*/ 459495 w 3107864"/>
                                <a:gd name="connsiteY18" fmla="*/ 2054322 h 2065920"/>
                                <a:gd name="connsiteX19" fmla="*/ 560656 w 3107864"/>
                                <a:gd name="connsiteY19" fmla="*/ 2056054 h 2065920"/>
                                <a:gd name="connsiteX20" fmla="*/ 642106 w 3107864"/>
                                <a:gd name="connsiteY20" fmla="*/ 2046432 h 2065920"/>
                                <a:gd name="connsiteX21" fmla="*/ 729209 w 3107864"/>
                                <a:gd name="connsiteY21" fmla="*/ 2063559 h 2065920"/>
                                <a:gd name="connsiteX22" fmla="*/ 1047474 w 3107864"/>
                                <a:gd name="connsiteY22" fmla="*/ 1979464 h 2065920"/>
                                <a:gd name="connsiteX23" fmla="*/ 1322261 w 3107864"/>
                                <a:gd name="connsiteY23" fmla="*/ 1859287 h 2065920"/>
                                <a:gd name="connsiteX24" fmla="*/ 1548061 w 3107864"/>
                                <a:gd name="connsiteY24" fmla="*/ 1769996 h 2065920"/>
                                <a:gd name="connsiteX25" fmla="*/ 2834311 w 3107864"/>
                                <a:gd name="connsiteY25" fmla="*/ 1886998 h 2065920"/>
                                <a:gd name="connsiteX26" fmla="*/ 3092467 w 3107864"/>
                                <a:gd name="connsiteY26" fmla="*/ 1909953 h 2065920"/>
                                <a:gd name="connsiteX27" fmla="*/ 3107864 w 3107864"/>
                                <a:gd name="connsiteY27" fmla="*/ 1911184 h 2065920"/>
                                <a:gd name="connsiteX28" fmla="*/ 3107864 w 3107864"/>
                                <a:gd name="connsiteY28" fmla="*/ 1738653 h 2065920"/>
                                <a:gd name="connsiteX29" fmla="*/ 3008081 w 3107864"/>
                                <a:gd name="connsiteY29" fmla="*/ 903260 h 2065920"/>
                                <a:gd name="connsiteX30" fmla="*/ 1882558 w 3107864"/>
                                <a:gd name="connsiteY30" fmla="*/ 926256 h 2065920"/>
                                <a:gd name="connsiteX31" fmla="*/ 1433567 w 3107864"/>
                                <a:gd name="connsiteY31" fmla="*/ 857653 h 2065920"/>
                                <a:gd name="connsiteX32" fmla="*/ 1088489 w 3107864"/>
                                <a:gd name="connsiteY32" fmla="*/ 564667 h 2065920"/>
                                <a:gd name="connsiteX33" fmla="*/ 890950 w 3107864"/>
                                <a:gd name="connsiteY33" fmla="*/ 440161 h 2065920"/>
                                <a:gd name="connsiteX34" fmla="*/ 536887 w 3107864"/>
                                <a:gd name="connsiteY34" fmla="*/ 244645 h 2065920"/>
                                <a:gd name="connsiteX35" fmla="*/ 379349 w 3107864"/>
                                <a:gd name="connsiteY35" fmla="*/ 108496 h 2065920"/>
                                <a:gd name="connsiteX36" fmla="*/ 229782 w 3107864"/>
                                <a:gd name="connsiteY36" fmla="*/ 1212 h 20659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3107864" h="2065920">
                                  <a:moveTo>
                                    <a:pt x="229782" y="1212"/>
                                  </a:moveTo>
                                  <a:cubicBezTo>
                                    <a:pt x="120939" y="11988"/>
                                    <a:pt x="142534" y="308149"/>
                                    <a:pt x="247173" y="415240"/>
                                  </a:cubicBezTo>
                                  <a:cubicBezTo>
                                    <a:pt x="351812" y="522139"/>
                                    <a:pt x="381523" y="520792"/>
                                    <a:pt x="389929" y="533685"/>
                                  </a:cubicBezTo>
                                  <a:cubicBezTo>
                                    <a:pt x="398335" y="546386"/>
                                    <a:pt x="461234" y="591801"/>
                                    <a:pt x="488336" y="607100"/>
                                  </a:cubicBezTo>
                                  <a:cubicBezTo>
                                    <a:pt x="515438" y="622110"/>
                                    <a:pt x="574279" y="654151"/>
                                    <a:pt x="578192" y="667525"/>
                                  </a:cubicBezTo>
                                  <a:cubicBezTo>
                                    <a:pt x="581960" y="680803"/>
                                    <a:pt x="580511" y="687923"/>
                                    <a:pt x="549931" y="700817"/>
                                  </a:cubicBezTo>
                                  <a:cubicBezTo>
                                    <a:pt x="519496" y="713710"/>
                                    <a:pt x="439350" y="734782"/>
                                    <a:pt x="395871" y="756142"/>
                                  </a:cubicBezTo>
                                  <a:cubicBezTo>
                                    <a:pt x="352537" y="777406"/>
                                    <a:pt x="301377" y="790492"/>
                                    <a:pt x="245434" y="804059"/>
                                  </a:cubicBezTo>
                                  <a:cubicBezTo>
                                    <a:pt x="189636" y="817626"/>
                                    <a:pt x="129635" y="833983"/>
                                    <a:pt x="82388" y="899604"/>
                                  </a:cubicBezTo>
                                  <a:cubicBezTo>
                                    <a:pt x="35141" y="965225"/>
                                    <a:pt x="-1816" y="1020069"/>
                                    <a:pt x="68" y="1074914"/>
                                  </a:cubicBezTo>
                                  <a:cubicBezTo>
                                    <a:pt x="2097" y="1129759"/>
                                    <a:pt x="22532" y="1184796"/>
                                    <a:pt x="63692" y="1202885"/>
                                  </a:cubicBezTo>
                                  <a:cubicBezTo>
                                    <a:pt x="104997" y="1220877"/>
                                    <a:pt x="129635" y="1236369"/>
                                    <a:pt x="129635" y="1236369"/>
                                  </a:cubicBezTo>
                                  <a:cubicBezTo>
                                    <a:pt x="129635" y="1236369"/>
                                    <a:pt x="76156" y="1288904"/>
                                    <a:pt x="76591" y="1330182"/>
                                  </a:cubicBezTo>
                                  <a:cubicBezTo>
                                    <a:pt x="77026" y="1371459"/>
                                    <a:pt x="101519" y="1499622"/>
                                    <a:pt x="124273" y="1517519"/>
                                  </a:cubicBezTo>
                                  <a:cubicBezTo>
                                    <a:pt x="147027" y="1535319"/>
                                    <a:pt x="198912" y="1584391"/>
                                    <a:pt x="198912" y="1584391"/>
                                  </a:cubicBezTo>
                                  <a:cubicBezTo>
                                    <a:pt x="198912" y="1584391"/>
                                    <a:pt x="149491" y="1631730"/>
                                    <a:pt x="172244" y="1707166"/>
                                  </a:cubicBezTo>
                                  <a:cubicBezTo>
                                    <a:pt x="194998" y="1782697"/>
                                    <a:pt x="216303" y="1825899"/>
                                    <a:pt x="327754" y="1856208"/>
                                  </a:cubicBezTo>
                                  <a:cubicBezTo>
                                    <a:pt x="327754" y="1856208"/>
                                    <a:pt x="305435" y="1900372"/>
                                    <a:pt x="321957" y="1942035"/>
                                  </a:cubicBezTo>
                                  <a:cubicBezTo>
                                    <a:pt x="338479" y="1983794"/>
                                    <a:pt x="421523" y="2045085"/>
                                    <a:pt x="459495" y="2054322"/>
                                  </a:cubicBezTo>
                                  <a:cubicBezTo>
                                    <a:pt x="497322" y="2063559"/>
                                    <a:pt x="535728" y="2059037"/>
                                    <a:pt x="560656" y="2056054"/>
                                  </a:cubicBezTo>
                                  <a:cubicBezTo>
                                    <a:pt x="585584" y="2053071"/>
                                    <a:pt x="616744" y="2026419"/>
                                    <a:pt x="642106" y="2046432"/>
                                  </a:cubicBezTo>
                                  <a:cubicBezTo>
                                    <a:pt x="667469" y="2066349"/>
                                    <a:pt x="686165" y="2068755"/>
                                    <a:pt x="729209" y="2063559"/>
                                  </a:cubicBezTo>
                                  <a:cubicBezTo>
                                    <a:pt x="772108" y="2058459"/>
                                    <a:pt x="946458" y="2016893"/>
                                    <a:pt x="1047474" y="1979464"/>
                                  </a:cubicBezTo>
                                  <a:cubicBezTo>
                                    <a:pt x="1148635" y="1942035"/>
                                    <a:pt x="1272405" y="1883534"/>
                                    <a:pt x="1322261" y="1859287"/>
                                  </a:cubicBezTo>
                                  <a:cubicBezTo>
                                    <a:pt x="1372116" y="1834944"/>
                                    <a:pt x="1479509" y="1773653"/>
                                    <a:pt x="1548061" y="1769996"/>
                                  </a:cubicBezTo>
                                  <a:cubicBezTo>
                                    <a:pt x="1616613" y="1766340"/>
                                    <a:pt x="2618366" y="1866792"/>
                                    <a:pt x="2834311" y="1886998"/>
                                  </a:cubicBezTo>
                                  <a:cubicBezTo>
                                    <a:pt x="2969277" y="1899627"/>
                                    <a:pt x="3050516" y="1906542"/>
                                    <a:pt x="3092467" y="1909953"/>
                                  </a:cubicBezTo>
                                  <a:lnTo>
                                    <a:pt x="3107864" y="1911184"/>
                                  </a:lnTo>
                                  <a:lnTo>
                                    <a:pt x="3107864" y="1738653"/>
                                  </a:lnTo>
                                  <a:lnTo>
                                    <a:pt x="3008081" y="903260"/>
                                  </a:lnTo>
                                  <a:cubicBezTo>
                                    <a:pt x="3008081" y="903260"/>
                                    <a:pt x="2031256" y="930971"/>
                                    <a:pt x="1882558" y="926256"/>
                                  </a:cubicBezTo>
                                  <a:cubicBezTo>
                                    <a:pt x="1733861" y="921542"/>
                                    <a:pt x="1501684" y="908167"/>
                                    <a:pt x="1433567" y="857653"/>
                                  </a:cubicBezTo>
                                  <a:cubicBezTo>
                                    <a:pt x="1365450" y="807138"/>
                                    <a:pt x="1133997" y="600364"/>
                                    <a:pt x="1088489" y="564667"/>
                                  </a:cubicBezTo>
                                  <a:cubicBezTo>
                                    <a:pt x="1042836" y="528970"/>
                                    <a:pt x="998198" y="472009"/>
                                    <a:pt x="890950" y="440161"/>
                                  </a:cubicBezTo>
                                  <a:cubicBezTo>
                                    <a:pt x="783702" y="408120"/>
                                    <a:pt x="584714" y="270046"/>
                                    <a:pt x="536887" y="244645"/>
                                  </a:cubicBezTo>
                                  <a:cubicBezTo>
                                    <a:pt x="489205" y="219243"/>
                                    <a:pt x="410074" y="163340"/>
                                    <a:pt x="379349" y="108496"/>
                                  </a:cubicBezTo>
                                  <a:cubicBezTo>
                                    <a:pt x="348624" y="53651"/>
                                    <a:pt x="338769" y="-9565"/>
                                    <a:pt x="229782" y="1212"/>
                                  </a:cubicBezTo>
                                  <a:close/>
                                </a:path>
                              </a:pathLst>
                            </a:custGeom>
                            <a:solidFill>
                              <a:srgbClr val="EBAE78"/>
                            </a:solidFill>
                            <a:ln w="12700">
                              <a:miter lim="400000"/>
                            </a:ln>
                          </wps:spPr>
                          <wps:bodyPr wrap="square" lIns="38100" tIns="38100" rIns="38100" bIns="38100" anchor="ctr">
                            <a:noAutofit/>
                          </wps:bodyPr>
                        </wps:wsp>
                        <wps:wsp>
                          <wps:cNvPr id="1608693158" name="Freeform: Shape 1608693158"/>
                          <wps:cNvSpPr/>
                          <wps:spPr>
                            <a:xfrm flipH="1">
                              <a:off x="0" y="706388"/>
                              <a:ext cx="3129227" cy="2114196"/>
                            </a:xfrm>
                            <a:custGeom>
                              <a:avLst/>
                              <a:gdLst>
                                <a:gd name="connsiteX0" fmla="*/ 840459 w 3129227"/>
                                <a:gd name="connsiteY0" fmla="*/ 1701053 h 2114196"/>
                                <a:gd name="connsiteX1" fmla="*/ 843237 w 3129227"/>
                                <a:gd name="connsiteY1" fmla="*/ 1701251 h 2114196"/>
                                <a:gd name="connsiteX2" fmla="*/ 849228 w 3129227"/>
                                <a:gd name="connsiteY2" fmla="*/ 1701448 h 2114196"/>
                                <a:gd name="connsiteX3" fmla="*/ 850106 w 3129227"/>
                                <a:gd name="connsiteY3" fmla="*/ 1702137 h 2114196"/>
                                <a:gd name="connsiteX4" fmla="*/ 861652 w 3129227"/>
                                <a:gd name="connsiteY4" fmla="*/ 1713065 h 2114196"/>
                                <a:gd name="connsiteX5" fmla="*/ 861213 w 3129227"/>
                                <a:gd name="connsiteY5" fmla="*/ 1743686 h 2114196"/>
                                <a:gd name="connsiteX6" fmla="*/ 857997 w 3129227"/>
                                <a:gd name="connsiteY6" fmla="*/ 1746639 h 2114196"/>
                                <a:gd name="connsiteX7" fmla="*/ 851421 w 3129227"/>
                                <a:gd name="connsiteY7" fmla="*/ 1752941 h 2114196"/>
                                <a:gd name="connsiteX8" fmla="*/ 848206 w 3129227"/>
                                <a:gd name="connsiteY8" fmla="*/ 1759735 h 2114196"/>
                                <a:gd name="connsiteX9" fmla="*/ 847766 w 3129227"/>
                                <a:gd name="connsiteY9" fmla="*/ 1760030 h 2114196"/>
                                <a:gd name="connsiteX10" fmla="*/ 787113 w 3129227"/>
                                <a:gd name="connsiteY10" fmla="*/ 1779327 h 2114196"/>
                                <a:gd name="connsiteX11" fmla="*/ 751891 w 3129227"/>
                                <a:gd name="connsiteY11" fmla="*/ 1762787 h 2114196"/>
                                <a:gd name="connsiteX12" fmla="*/ 840459 w 3129227"/>
                                <a:gd name="connsiteY12" fmla="*/ 1701053 h 2114196"/>
                                <a:gd name="connsiteX13" fmla="*/ 842506 w 3129227"/>
                                <a:gd name="connsiteY13" fmla="*/ 1698691 h 2114196"/>
                                <a:gd name="connsiteX14" fmla="*/ 842944 w 3129227"/>
                                <a:gd name="connsiteY14" fmla="*/ 1700168 h 2114196"/>
                                <a:gd name="connsiteX15" fmla="*/ 840897 w 3129227"/>
                                <a:gd name="connsiteY15" fmla="*/ 1700660 h 2114196"/>
                                <a:gd name="connsiteX16" fmla="*/ 842506 w 3129227"/>
                                <a:gd name="connsiteY16" fmla="*/ 1698691 h 2114196"/>
                                <a:gd name="connsiteX17" fmla="*/ 723246 w 3129227"/>
                                <a:gd name="connsiteY17" fmla="*/ 1463575 h 2114196"/>
                                <a:gd name="connsiteX18" fmla="*/ 749261 w 3129227"/>
                                <a:gd name="connsiteY18" fmla="*/ 1522944 h 2114196"/>
                                <a:gd name="connsiteX19" fmla="*/ 770746 w 3129227"/>
                                <a:gd name="connsiteY19" fmla="*/ 1571976 h 2114196"/>
                                <a:gd name="connsiteX20" fmla="*/ 773815 w 3129227"/>
                                <a:gd name="connsiteY20" fmla="*/ 1584283 h 2114196"/>
                                <a:gd name="connsiteX21" fmla="*/ 775130 w 3129227"/>
                                <a:gd name="connsiteY21" fmla="*/ 1588124 h 2114196"/>
                                <a:gd name="connsiteX22" fmla="*/ 796175 w 3129227"/>
                                <a:gd name="connsiteY22" fmla="*/ 1607026 h 2114196"/>
                                <a:gd name="connsiteX23" fmla="*/ 820875 w 3129227"/>
                                <a:gd name="connsiteY23" fmla="*/ 1608110 h 2114196"/>
                                <a:gd name="connsiteX24" fmla="*/ 847037 w 3129227"/>
                                <a:gd name="connsiteY24" fmla="*/ 1601907 h 2114196"/>
                                <a:gd name="connsiteX25" fmla="*/ 843675 w 3129227"/>
                                <a:gd name="connsiteY25" fmla="*/ 1610473 h 2114196"/>
                                <a:gd name="connsiteX26" fmla="*/ 840168 w 3129227"/>
                                <a:gd name="connsiteY26" fmla="*/ 1619335 h 2114196"/>
                                <a:gd name="connsiteX27" fmla="*/ 840021 w 3129227"/>
                                <a:gd name="connsiteY27" fmla="*/ 1619728 h 2114196"/>
                                <a:gd name="connsiteX28" fmla="*/ 835052 w 3129227"/>
                                <a:gd name="connsiteY28" fmla="*/ 1625340 h 2114196"/>
                                <a:gd name="connsiteX29" fmla="*/ 828182 w 3129227"/>
                                <a:gd name="connsiteY29" fmla="*/ 1636957 h 2114196"/>
                                <a:gd name="connsiteX30" fmla="*/ 825113 w 3129227"/>
                                <a:gd name="connsiteY30" fmla="*/ 1642373 h 2114196"/>
                                <a:gd name="connsiteX31" fmla="*/ 704393 w 3129227"/>
                                <a:gd name="connsiteY31" fmla="*/ 1731772 h 2114196"/>
                                <a:gd name="connsiteX32" fmla="*/ 473620 w 3129227"/>
                                <a:gd name="connsiteY32" fmla="*/ 1830131 h 2114196"/>
                                <a:gd name="connsiteX33" fmla="*/ 450382 w 3129227"/>
                                <a:gd name="connsiteY33" fmla="*/ 1839977 h 2114196"/>
                                <a:gd name="connsiteX34" fmla="*/ 374529 w 3129227"/>
                                <a:gd name="connsiteY34" fmla="*/ 1859964 h 2114196"/>
                                <a:gd name="connsiteX35" fmla="*/ 370436 w 3129227"/>
                                <a:gd name="connsiteY35" fmla="*/ 1858881 h 2114196"/>
                                <a:gd name="connsiteX36" fmla="*/ 356552 w 3129227"/>
                                <a:gd name="connsiteY36" fmla="*/ 1856124 h 2114196"/>
                                <a:gd name="connsiteX37" fmla="*/ 219901 w 3129227"/>
                                <a:gd name="connsiteY37" fmla="*/ 1723895 h 2114196"/>
                                <a:gd name="connsiteX38" fmla="*/ 232470 w 3129227"/>
                                <a:gd name="connsiteY38" fmla="*/ 1634990 h 2114196"/>
                                <a:gd name="connsiteX39" fmla="*/ 234516 w 3129227"/>
                                <a:gd name="connsiteY39" fmla="*/ 1635481 h 2114196"/>
                                <a:gd name="connsiteX40" fmla="*/ 244309 w 3129227"/>
                                <a:gd name="connsiteY40" fmla="*/ 1634990 h 2114196"/>
                                <a:gd name="connsiteX41" fmla="*/ 250154 w 3129227"/>
                                <a:gd name="connsiteY41" fmla="*/ 1636072 h 2114196"/>
                                <a:gd name="connsiteX42" fmla="*/ 263747 w 3129227"/>
                                <a:gd name="connsiteY42" fmla="*/ 1635875 h 2114196"/>
                                <a:gd name="connsiteX43" fmla="*/ 292100 w 3129227"/>
                                <a:gd name="connsiteY43" fmla="*/ 1628392 h 2114196"/>
                                <a:gd name="connsiteX44" fmla="*/ 301307 w 3129227"/>
                                <a:gd name="connsiteY44" fmla="*/ 1624256 h 2114196"/>
                                <a:gd name="connsiteX45" fmla="*/ 304376 w 3129227"/>
                                <a:gd name="connsiteY45" fmla="*/ 1622779 h 2114196"/>
                                <a:gd name="connsiteX46" fmla="*/ 322207 w 3129227"/>
                                <a:gd name="connsiteY46" fmla="*/ 1614608 h 2114196"/>
                                <a:gd name="connsiteX47" fmla="*/ 324545 w 3129227"/>
                                <a:gd name="connsiteY47" fmla="*/ 1613919 h 2114196"/>
                                <a:gd name="connsiteX48" fmla="*/ 332876 w 3129227"/>
                                <a:gd name="connsiteY48" fmla="*/ 1611358 h 2114196"/>
                                <a:gd name="connsiteX49" fmla="*/ 525795 w 3129227"/>
                                <a:gd name="connsiteY49" fmla="*/ 1541257 h 2114196"/>
                                <a:gd name="connsiteX50" fmla="*/ 680717 w 3129227"/>
                                <a:gd name="connsiteY50" fmla="*/ 1485531 h 2114196"/>
                                <a:gd name="connsiteX51" fmla="*/ 682324 w 3129227"/>
                                <a:gd name="connsiteY51" fmla="*/ 1484940 h 2114196"/>
                                <a:gd name="connsiteX52" fmla="*/ 690655 w 3129227"/>
                                <a:gd name="connsiteY52" fmla="*/ 1481494 h 2114196"/>
                                <a:gd name="connsiteX53" fmla="*/ 723246 w 3129227"/>
                                <a:gd name="connsiteY53" fmla="*/ 1463575 h 2114196"/>
                                <a:gd name="connsiteX54" fmla="*/ 771184 w 3129227"/>
                                <a:gd name="connsiteY54" fmla="*/ 1425767 h 2114196"/>
                                <a:gd name="connsiteX55" fmla="*/ 772353 w 3129227"/>
                                <a:gd name="connsiteY55" fmla="*/ 1425963 h 2114196"/>
                                <a:gd name="connsiteX56" fmla="*/ 866766 w 3129227"/>
                                <a:gd name="connsiteY56" fmla="*/ 1485333 h 2114196"/>
                                <a:gd name="connsiteX57" fmla="*/ 868083 w 3129227"/>
                                <a:gd name="connsiteY57" fmla="*/ 1545295 h 2114196"/>
                                <a:gd name="connsiteX58" fmla="*/ 854783 w 3129227"/>
                                <a:gd name="connsiteY58" fmla="*/ 1581231 h 2114196"/>
                                <a:gd name="connsiteX59" fmla="*/ 800852 w 3129227"/>
                                <a:gd name="connsiteY59" fmla="*/ 1591570 h 2114196"/>
                                <a:gd name="connsiteX60" fmla="*/ 790913 w 3129227"/>
                                <a:gd name="connsiteY60" fmla="*/ 1583397 h 2114196"/>
                                <a:gd name="connsiteX61" fmla="*/ 789453 w 3129227"/>
                                <a:gd name="connsiteY61" fmla="*/ 1579065 h 2114196"/>
                                <a:gd name="connsiteX62" fmla="*/ 787261 w 3129227"/>
                                <a:gd name="connsiteY62" fmla="*/ 1570696 h 2114196"/>
                                <a:gd name="connsiteX63" fmla="*/ 763877 w 3129227"/>
                                <a:gd name="connsiteY63" fmla="*/ 1515264 h 2114196"/>
                                <a:gd name="connsiteX64" fmla="*/ 739030 w 3129227"/>
                                <a:gd name="connsiteY64" fmla="*/ 1453925 h 2114196"/>
                                <a:gd name="connsiteX65" fmla="*/ 771184 w 3129227"/>
                                <a:gd name="connsiteY65" fmla="*/ 1425767 h 2114196"/>
                                <a:gd name="connsiteX66" fmla="*/ 745022 w 3129227"/>
                                <a:gd name="connsiteY66" fmla="*/ 1199118 h 2114196"/>
                                <a:gd name="connsiteX67" fmla="*/ 775275 w 3129227"/>
                                <a:gd name="connsiteY67" fmla="*/ 1224028 h 2114196"/>
                                <a:gd name="connsiteX68" fmla="*/ 796613 w 3129227"/>
                                <a:gd name="connsiteY68" fmla="*/ 1283790 h 2114196"/>
                                <a:gd name="connsiteX69" fmla="*/ 794568 w 3129227"/>
                                <a:gd name="connsiteY69" fmla="*/ 1288517 h 2114196"/>
                                <a:gd name="connsiteX70" fmla="*/ 770746 w 3129227"/>
                                <a:gd name="connsiteY70" fmla="*/ 1340208 h 2114196"/>
                                <a:gd name="connsiteX71" fmla="*/ 755691 w 3129227"/>
                                <a:gd name="connsiteY71" fmla="*/ 1342965 h 2114196"/>
                                <a:gd name="connsiteX72" fmla="*/ 750139 w 3129227"/>
                                <a:gd name="connsiteY72" fmla="*/ 1332822 h 2114196"/>
                                <a:gd name="connsiteX73" fmla="*/ 735961 w 3129227"/>
                                <a:gd name="connsiteY73" fmla="*/ 1208570 h 2114196"/>
                                <a:gd name="connsiteX74" fmla="*/ 745022 w 3129227"/>
                                <a:gd name="connsiteY74" fmla="*/ 1199118 h 2114196"/>
                                <a:gd name="connsiteX75" fmla="*/ 663891 w 3129227"/>
                                <a:gd name="connsiteY75" fmla="*/ 1185198 h 2114196"/>
                                <a:gd name="connsiteX76" fmla="*/ 718715 w 3129227"/>
                                <a:gd name="connsiteY76" fmla="*/ 1188976 h 2114196"/>
                                <a:gd name="connsiteX77" fmla="*/ 728508 w 3129227"/>
                                <a:gd name="connsiteY77" fmla="*/ 1192226 h 2114196"/>
                                <a:gd name="connsiteX78" fmla="*/ 722222 w 3129227"/>
                                <a:gd name="connsiteY78" fmla="*/ 1200397 h 2114196"/>
                                <a:gd name="connsiteX79" fmla="*/ 734939 w 3129227"/>
                                <a:gd name="connsiteY79" fmla="*/ 1338435 h 2114196"/>
                                <a:gd name="connsiteX80" fmla="*/ 745608 w 3129227"/>
                                <a:gd name="connsiteY80" fmla="*/ 1355664 h 2114196"/>
                                <a:gd name="connsiteX81" fmla="*/ 758761 w 3129227"/>
                                <a:gd name="connsiteY81" fmla="*/ 1360194 h 2114196"/>
                                <a:gd name="connsiteX82" fmla="*/ 737277 w 3129227"/>
                                <a:gd name="connsiteY82" fmla="*/ 1390518 h 2114196"/>
                                <a:gd name="connsiteX83" fmla="*/ 667417 w 3129227"/>
                                <a:gd name="connsiteY83" fmla="*/ 1438861 h 2114196"/>
                                <a:gd name="connsiteX84" fmla="*/ 664055 w 3129227"/>
                                <a:gd name="connsiteY84" fmla="*/ 1439945 h 2114196"/>
                                <a:gd name="connsiteX85" fmla="*/ 509718 w 3129227"/>
                                <a:gd name="connsiteY85" fmla="*/ 1495475 h 2114196"/>
                                <a:gd name="connsiteX86" fmla="*/ 315483 w 3129227"/>
                                <a:gd name="connsiteY86" fmla="*/ 1565773 h 2114196"/>
                                <a:gd name="connsiteX87" fmla="*/ 312707 w 3129227"/>
                                <a:gd name="connsiteY87" fmla="*/ 1566462 h 2114196"/>
                                <a:gd name="connsiteX88" fmla="*/ 298530 w 3129227"/>
                                <a:gd name="connsiteY88" fmla="*/ 1571779 h 2114196"/>
                                <a:gd name="connsiteX89" fmla="*/ 289323 w 3129227"/>
                                <a:gd name="connsiteY89" fmla="*/ 1576111 h 2114196"/>
                                <a:gd name="connsiteX90" fmla="*/ 278947 w 3129227"/>
                                <a:gd name="connsiteY90" fmla="*/ 1580640 h 2114196"/>
                                <a:gd name="connsiteX91" fmla="*/ 275585 w 3129227"/>
                                <a:gd name="connsiteY91" fmla="*/ 1582315 h 2114196"/>
                                <a:gd name="connsiteX92" fmla="*/ 255709 w 3129227"/>
                                <a:gd name="connsiteY92" fmla="*/ 1587532 h 2114196"/>
                                <a:gd name="connsiteX93" fmla="*/ 247523 w 3129227"/>
                                <a:gd name="connsiteY93" fmla="*/ 1585759 h 2114196"/>
                                <a:gd name="connsiteX94" fmla="*/ 238170 w 3129227"/>
                                <a:gd name="connsiteY94" fmla="*/ 1586449 h 2114196"/>
                                <a:gd name="connsiteX95" fmla="*/ 234954 w 3129227"/>
                                <a:gd name="connsiteY95" fmla="*/ 1585563 h 2114196"/>
                                <a:gd name="connsiteX96" fmla="*/ 164217 w 3129227"/>
                                <a:gd name="connsiteY96" fmla="*/ 1522747 h 2114196"/>
                                <a:gd name="connsiteX97" fmla="*/ 125048 w 3129227"/>
                                <a:gd name="connsiteY97" fmla="*/ 1353696 h 2114196"/>
                                <a:gd name="connsiteX98" fmla="*/ 170210 w 3129227"/>
                                <a:gd name="connsiteY98" fmla="*/ 1278180 h 2114196"/>
                                <a:gd name="connsiteX99" fmla="*/ 170939 w 3129227"/>
                                <a:gd name="connsiteY99" fmla="*/ 1278180 h 2114196"/>
                                <a:gd name="connsiteX100" fmla="*/ 187894 w 3129227"/>
                                <a:gd name="connsiteY100" fmla="*/ 1276112 h 2114196"/>
                                <a:gd name="connsiteX101" fmla="*/ 500658 w 3129227"/>
                                <a:gd name="connsiteY101" fmla="*/ 1244900 h 2114196"/>
                                <a:gd name="connsiteX102" fmla="*/ 566426 w 3129227"/>
                                <a:gd name="connsiteY102" fmla="*/ 1221862 h 2114196"/>
                                <a:gd name="connsiteX103" fmla="*/ 594195 w 3129227"/>
                                <a:gd name="connsiteY103" fmla="*/ 1207880 h 2114196"/>
                                <a:gd name="connsiteX104" fmla="*/ 607933 w 3129227"/>
                                <a:gd name="connsiteY104" fmla="*/ 1200791 h 2114196"/>
                                <a:gd name="connsiteX105" fmla="*/ 612902 w 3129227"/>
                                <a:gd name="connsiteY105" fmla="*/ 1198034 h 2114196"/>
                                <a:gd name="connsiteX106" fmla="*/ 663891 w 3129227"/>
                                <a:gd name="connsiteY106" fmla="*/ 1185198 h 2114196"/>
                                <a:gd name="connsiteX107" fmla="*/ 736839 w 3129227"/>
                                <a:gd name="connsiteY107" fmla="*/ 989599 h 2114196"/>
                                <a:gd name="connsiteX108" fmla="*/ 753791 w 3129227"/>
                                <a:gd name="connsiteY108" fmla="*/ 1029574 h 2114196"/>
                                <a:gd name="connsiteX109" fmla="*/ 766215 w 3129227"/>
                                <a:gd name="connsiteY109" fmla="*/ 1073684 h 2114196"/>
                                <a:gd name="connsiteX110" fmla="*/ 762853 w 3129227"/>
                                <a:gd name="connsiteY110" fmla="*/ 1108045 h 2114196"/>
                                <a:gd name="connsiteX111" fmla="*/ 752915 w 3129227"/>
                                <a:gd name="connsiteY111" fmla="*/ 1116216 h 2114196"/>
                                <a:gd name="connsiteX112" fmla="*/ 745899 w 3129227"/>
                                <a:gd name="connsiteY112" fmla="*/ 1119071 h 2114196"/>
                                <a:gd name="connsiteX113" fmla="*/ 735377 w 3129227"/>
                                <a:gd name="connsiteY113" fmla="*/ 1123109 h 2114196"/>
                                <a:gd name="connsiteX114" fmla="*/ 730846 w 3129227"/>
                                <a:gd name="connsiteY114" fmla="*/ 1125471 h 2114196"/>
                                <a:gd name="connsiteX115" fmla="*/ 727339 w 3129227"/>
                                <a:gd name="connsiteY115" fmla="*/ 1126850 h 2114196"/>
                                <a:gd name="connsiteX116" fmla="*/ 723246 w 3129227"/>
                                <a:gd name="connsiteY116" fmla="*/ 1127637 h 2114196"/>
                                <a:gd name="connsiteX117" fmla="*/ 713162 w 3129227"/>
                                <a:gd name="connsiteY117" fmla="*/ 1129607 h 2114196"/>
                                <a:gd name="connsiteX118" fmla="*/ 708193 w 3129227"/>
                                <a:gd name="connsiteY118" fmla="*/ 1130690 h 2114196"/>
                                <a:gd name="connsiteX119" fmla="*/ 702055 w 3129227"/>
                                <a:gd name="connsiteY119" fmla="*/ 1131280 h 2114196"/>
                                <a:gd name="connsiteX120" fmla="*/ 689631 w 3129227"/>
                                <a:gd name="connsiteY120" fmla="*/ 1132364 h 2114196"/>
                                <a:gd name="connsiteX121" fmla="*/ 689924 w 3129227"/>
                                <a:gd name="connsiteY121" fmla="*/ 1136301 h 2114196"/>
                                <a:gd name="connsiteX122" fmla="*/ 646224 w 3129227"/>
                                <a:gd name="connsiteY122" fmla="*/ 1138369 h 2114196"/>
                                <a:gd name="connsiteX123" fmla="*/ 643593 w 3129227"/>
                                <a:gd name="connsiteY123" fmla="*/ 1127835 h 2114196"/>
                                <a:gd name="connsiteX124" fmla="*/ 636431 w 3129227"/>
                                <a:gd name="connsiteY124" fmla="*/ 1083528 h 2114196"/>
                                <a:gd name="connsiteX125" fmla="*/ 736839 w 3129227"/>
                                <a:gd name="connsiteY125" fmla="*/ 989599 h 2114196"/>
                                <a:gd name="connsiteX126" fmla="*/ 1459565 w 3129227"/>
                                <a:gd name="connsiteY126" fmla="*/ 946335 h 2114196"/>
                                <a:gd name="connsiteX127" fmla="*/ 1455910 w 3129227"/>
                                <a:gd name="connsiteY127" fmla="*/ 1014079 h 2114196"/>
                                <a:gd name="connsiteX128" fmla="*/ 1442588 w 3129227"/>
                                <a:gd name="connsiteY128" fmla="*/ 1079687 h 2114196"/>
                                <a:gd name="connsiteX129" fmla="*/ 1396606 w 3129227"/>
                                <a:gd name="connsiteY129" fmla="*/ 1206791 h 2114196"/>
                                <a:gd name="connsiteX130" fmla="*/ 1458274 w 3129227"/>
                                <a:gd name="connsiteY130" fmla="*/ 1083775 h 2114196"/>
                                <a:gd name="connsiteX131" fmla="*/ 1468373 w 3129227"/>
                                <a:gd name="connsiteY131" fmla="*/ 1014946 h 2114196"/>
                                <a:gd name="connsiteX132" fmla="*/ 1459565 w 3129227"/>
                                <a:gd name="connsiteY132" fmla="*/ 946335 h 2114196"/>
                                <a:gd name="connsiteX133" fmla="*/ 251616 w 3129227"/>
                                <a:gd name="connsiteY133" fmla="*/ 1284 h 2114196"/>
                                <a:gd name="connsiteX134" fmla="*/ 172548 w 3129227"/>
                                <a:gd name="connsiteY134" fmla="*/ 73158 h 2114196"/>
                                <a:gd name="connsiteX135" fmla="*/ 253954 w 3129227"/>
                                <a:gd name="connsiteY135" fmla="*/ 456649 h 2114196"/>
                                <a:gd name="connsiteX136" fmla="*/ 387391 w 3129227"/>
                                <a:gd name="connsiteY136" fmla="*/ 568202 h 2114196"/>
                                <a:gd name="connsiteX137" fmla="*/ 394698 w 3129227"/>
                                <a:gd name="connsiteY137" fmla="*/ 572731 h 2114196"/>
                                <a:gd name="connsiteX138" fmla="*/ 500658 w 3129227"/>
                                <a:gd name="connsiteY138" fmla="*/ 652579 h 2114196"/>
                                <a:gd name="connsiteX139" fmla="*/ 506649 w 3129227"/>
                                <a:gd name="connsiteY139" fmla="*/ 656026 h 2114196"/>
                                <a:gd name="connsiteX140" fmla="*/ 575487 w 3129227"/>
                                <a:gd name="connsiteY140" fmla="*/ 697969 h 2114196"/>
                                <a:gd name="connsiteX141" fmla="*/ 564964 w 3129227"/>
                                <a:gd name="connsiteY141" fmla="*/ 702892 h 2114196"/>
                                <a:gd name="connsiteX142" fmla="*/ 513518 w 3129227"/>
                                <a:gd name="connsiteY142" fmla="*/ 720516 h 2114196"/>
                                <a:gd name="connsiteX143" fmla="*/ 409605 w 3129227"/>
                                <a:gd name="connsiteY143" fmla="*/ 758815 h 2114196"/>
                                <a:gd name="connsiteX144" fmla="*/ 264185 w 3129227"/>
                                <a:gd name="connsiteY144" fmla="*/ 804795 h 2114196"/>
                                <a:gd name="connsiteX145" fmla="*/ 87050 w 3129227"/>
                                <a:gd name="connsiteY145" fmla="*/ 909554 h 2114196"/>
                                <a:gd name="connsiteX146" fmla="*/ 90 w 3129227"/>
                                <a:gd name="connsiteY146" fmla="*/ 1100168 h 2114196"/>
                                <a:gd name="connsiteX147" fmla="*/ 77988 w 3129227"/>
                                <a:gd name="connsiteY147" fmla="*/ 1249627 h 2114196"/>
                                <a:gd name="connsiteX148" fmla="*/ 115403 w 3129227"/>
                                <a:gd name="connsiteY148" fmla="*/ 1267250 h 2114196"/>
                                <a:gd name="connsiteX149" fmla="*/ 76526 w 3129227"/>
                                <a:gd name="connsiteY149" fmla="*/ 1354582 h 2114196"/>
                                <a:gd name="connsiteX150" fmla="*/ 133525 w 3129227"/>
                                <a:gd name="connsiteY150" fmla="*/ 1561048 h 2114196"/>
                                <a:gd name="connsiteX151" fmla="*/ 190232 w 3129227"/>
                                <a:gd name="connsiteY151" fmla="*/ 1611358 h 2114196"/>
                                <a:gd name="connsiteX152" fmla="*/ 173279 w 3129227"/>
                                <a:gd name="connsiteY152" fmla="*/ 1738468 h 2114196"/>
                                <a:gd name="connsiteX153" fmla="*/ 320892 w 3129227"/>
                                <a:gd name="connsiteY153" fmla="*/ 1896591 h 2114196"/>
                                <a:gd name="connsiteX154" fmla="*/ 323814 w 3129227"/>
                                <a:gd name="connsiteY154" fmla="*/ 1975257 h 2114196"/>
                                <a:gd name="connsiteX155" fmla="*/ 478151 w 3129227"/>
                                <a:gd name="connsiteY155" fmla="*/ 2102169 h 2114196"/>
                                <a:gd name="connsiteX156" fmla="*/ 587909 w 3129227"/>
                                <a:gd name="connsiteY156" fmla="*/ 2104335 h 2114196"/>
                                <a:gd name="connsiteX157" fmla="*/ 619771 w 3129227"/>
                                <a:gd name="connsiteY157" fmla="*/ 2094883 h 2114196"/>
                                <a:gd name="connsiteX158" fmla="*/ 651486 w 3129227"/>
                                <a:gd name="connsiteY158" fmla="*/ 2089468 h 2114196"/>
                                <a:gd name="connsiteX159" fmla="*/ 756422 w 3129227"/>
                                <a:gd name="connsiteY159" fmla="*/ 2111622 h 2114196"/>
                                <a:gd name="connsiteX160" fmla="*/ 1080148 w 3129227"/>
                                <a:gd name="connsiteY160" fmla="*/ 2026259 h 2114196"/>
                                <a:gd name="connsiteX161" fmla="*/ 1357396 w 3129227"/>
                                <a:gd name="connsiteY161" fmla="*/ 1904958 h 2114196"/>
                                <a:gd name="connsiteX162" fmla="*/ 1386189 w 3129227"/>
                                <a:gd name="connsiteY162" fmla="*/ 1890289 h 2114196"/>
                                <a:gd name="connsiteX163" fmla="*/ 1573700 w 3129227"/>
                                <a:gd name="connsiteY163" fmla="*/ 1818317 h 2114196"/>
                                <a:gd name="connsiteX164" fmla="*/ 2600999 w 3129227"/>
                                <a:gd name="connsiteY164" fmla="*/ 1910571 h 2114196"/>
                                <a:gd name="connsiteX165" fmla="*/ 2856326 w 3129227"/>
                                <a:gd name="connsiteY165" fmla="*/ 1935088 h 2114196"/>
                                <a:gd name="connsiteX166" fmla="*/ 3113962 w 3129227"/>
                                <a:gd name="connsiteY166" fmla="*/ 1957939 h 2114196"/>
                                <a:gd name="connsiteX167" fmla="*/ 3129227 w 3129227"/>
                                <a:gd name="connsiteY167" fmla="*/ 1959178 h 2114196"/>
                                <a:gd name="connsiteX168" fmla="*/ 3129227 w 3129227"/>
                                <a:gd name="connsiteY168" fmla="*/ 1909974 h 2114196"/>
                                <a:gd name="connsiteX169" fmla="*/ 3117786 w 3129227"/>
                                <a:gd name="connsiteY169" fmla="*/ 1909003 h 2114196"/>
                                <a:gd name="connsiteX170" fmla="*/ 2861003 w 3129227"/>
                                <a:gd name="connsiteY170" fmla="*/ 1886055 h 2114196"/>
                                <a:gd name="connsiteX171" fmla="*/ 2605968 w 3129227"/>
                                <a:gd name="connsiteY171" fmla="*/ 1861540 h 2114196"/>
                                <a:gd name="connsiteX172" fmla="*/ 1571362 w 3129227"/>
                                <a:gd name="connsiteY172" fmla="*/ 1768990 h 2114196"/>
                                <a:gd name="connsiteX173" fmla="*/ 1567124 w 3129227"/>
                                <a:gd name="connsiteY173" fmla="*/ 1769679 h 2114196"/>
                                <a:gd name="connsiteX174" fmla="*/ 1567124 w 3129227"/>
                                <a:gd name="connsiteY174" fmla="*/ 1767906 h 2114196"/>
                                <a:gd name="connsiteX175" fmla="*/ 1568002 w 3129227"/>
                                <a:gd name="connsiteY175" fmla="*/ 1750085 h 2114196"/>
                                <a:gd name="connsiteX176" fmla="*/ 1572240 w 3129227"/>
                                <a:gd name="connsiteY176" fmla="*/ 1714149 h 2114196"/>
                                <a:gd name="connsiteX177" fmla="*/ 1581009 w 3129227"/>
                                <a:gd name="connsiteY177" fmla="*/ 1640600 h 2114196"/>
                                <a:gd name="connsiteX178" fmla="*/ 1572824 w 3129227"/>
                                <a:gd name="connsiteY178" fmla="*/ 1493506 h 2114196"/>
                                <a:gd name="connsiteX179" fmla="*/ 1565517 w 3129227"/>
                                <a:gd name="connsiteY179" fmla="*/ 1347493 h 2114196"/>
                                <a:gd name="connsiteX180" fmla="*/ 1573555 w 3129227"/>
                                <a:gd name="connsiteY180" fmla="*/ 1274733 h 2114196"/>
                                <a:gd name="connsiteX181" fmla="*/ 1575017 w 3129227"/>
                                <a:gd name="connsiteY181" fmla="*/ 1256518 h 2114196"/>
                                <a:gd name="connsiteX182" fmla="*/ 1577793 w 3129227"/>
                                <a:gd name="connsiteY182" fmla="*/ 1238402 h 2114196"/>
                                <a:gd name="connsiteX183" fmla="*/ 1582762 w 3129227"/>
                                <a:gd name="connsiteY183" fmla="*/ 1202072 h 2114196"/>
                                <a:gd name="connsiteX184" fmla="*/ 1584517 w 3129227"/>
                                <a:gd name="connsiteY184" fmla="*/ 1201481 h 2114196"/>
                                <a:gd name="connsiteX185" fmla="*/ 1582617 w 3129227"/>
                                <a:gd name="connsiteY185" fmla="*/ 1202072 h 2114196"/>
                                <a:gd name="connsiteX186" fmla="*/ 1576478 w 3129227"/>
                                <a:gd name="connsiteY186" fmla="*/ 1238204 h 2114196"/>
                                <a:gd name="connsiteX187" fmla="*/ 1573117 w 3129227"/>
                                <a:gd name="connsiteY187" fmla="*/ 1256025 h 2114196"/>
                                <a:gd name="connsiteX188" fmla="*/ 1570924 w 3129227"/>
                                <a:gd name="connsiteY188" fmla="*/ 1274339 h 2114196"/>
                                <a:gd name="connsiteX189" fmla="*/ 1561133 w 3129227"/>
                                <a:gd name="connsiteY189" fmla="*/ 1347297 h 2114196"/>
                                <a:gd name="connsiteX190" fmla="*/ 1564347 w 3129227"/>
                                <a:gd name="connsiteY190" fmla="*/ 1494391 h 2114196"/>
                                <a:gd name="connsiteX191" fmla="*/ 1568440 w 3129227"/>
                                <a:gd name="connsiteY191" fmla="*/ 1640207 h 2114196"/>
                                <a:gd name="connsiteX192" fmla="*/ 1557917 w 3129227"/>
                                <a:gd name="connsiteY192" fmla="*/ 1711983 h 2114196"/>
                                <a:gd name="connsiteX193" fmla="*/ 1552509 w 3129227"/>
                                <a:gd name="connsiteY193" fmla="*/ 1748805 h 2114196"/>
                                <a:gd name="connsiteX194" fmla="*/ 1551193 w 3129227"/>
                                <a:gd name="connsiteY194" fmla="*/ 1767710 h 2114196"/>
                                <a:gd name="connsiteX195" fmla="*/ 1551193 w 3129227"/>
                                <a:gd name="connsiteY195" fmla="*/ 1771845 h 2114196"/>
                                <a:gd name="connsiteX196" fmla="*/ 1364265 w 3129227"/>
                                <a:gd name="connsiteY196" fmla="*/ 1846673 h 2114196"/>
                                <a:gd name="connsiteX197" fmla="*/ 1336060 w 3129227"/>
                                <a:gd name="connsiteY197" fmla="*/ 1860851 h 2114196"/>
                                <a:gd name="connsiteX198" fmla="*/ 1063486 w 3129227"/>
                                <a:gd name="connsiteY198" fmla="*/ 1980181 h 2114196"/>
                                <a:gd name="connsiteX199" fmla="*/ 750577 w 3129227"/>
                                <a:gd name="connsiteY199" fmla="*/ 2063081 h 2114196"/>
                                <a:gd name="connsiteX200" fmla="*/ 681446 w 3129227"/>
                                <a:gd name="connsiteY200" fmla="*/ 2050971 h 2114196"/>
                                <a:gd name="connsiteX201" fmla="*/ 601648 w 3129227"/>
                                <a:gd name="connsiteY201" fmla="*/ 2049298 h 2114196"/>
                                <a:gd name="connsiteX202" fmla="*/ 581918 w 3129227"/>
                                <a:gd name="connsiteY202" fmla="*/ 2055697 h 2114196"/>
                                <a:gd name="connsiteX203" fmla="*/ 489258 w 3129227"/>
                                <a:gd name="connsiteY203" fmla="*/ 2054615 h 2114196"/>
                                <a:gd name="connsiteX204" fmla="*/ 368829 w 3129227"/>
                                <a:gd name="connsiteY204" fmla="*/ 1957044 h 2114196"/>
                                <a:gd name="connsiteX205" fmla="*/ 367660 w 3129227"/>
                                <a:gd name="connsiteY205" fmla="*/ 1908405 h 2114196"/>
                                <a:gd name="connsiteX206" fmla="*/ 367952 w 3129227"/>
                                <a:gd name="connsiteY206" fmla="*/ 1908405 h 2114196"/>
                                <a:gd name="connsiteX207" fmla="*/ 397183 w 3129227"/>
                                <a:gd name="connsiteY207" fmla="*/ 1908405 h 2114196"/>
                                <a:gd name="connsiteX208" fmla="*/ 469965 w 3129227"/>
                                <a:gd name="connsiteY208" fmla="*/ 1884480 h 2114196"/>
                                <a:gd name="connsiteX209" fmla="*/ 491449 w 3129227"/>
                                <a:gd name="connsiteY209" fmla="*/ 1875225 h 2114196"/>
                                <a:gd name="connsiteX210" fmla="*/ 724561 w 3129227"/>
                                <a:gd name="connsiteY210" fmla="*/ 1775881 h 2114196"/>
                                <a:gd name="connsiteX211" fmla="*/ 736839 w 3129227"/>
                                <a:gd name="connsiteY211" fmla="*/ 1770072 h 2114196"/>
                                <a:gd name="connsiteX212" fmla="*/ 787261 w 3129227"/>
                                <a:gd name="connsiteY212" fmla="*/ 1795475 h 2114196"/>
                                <a:gd name="connsiteX213" fmla="*/ 798513 w 3129227"/>
                                <a:gd name="connsiteY213" fmla="*/ 1794589 h 2114196"/>
                                <a:gd name="connsiteX214" fmla="*/ 848206 w 3129227"/>
                                <a:gd name="connsiteY214" fmla="*/ 1778736 h 2114196"/>
                                <a:gd name="connsiteX215" fmla="*/ 848937 w 3129227"/>
                                <a:gd name="connsiteY215" fmla="*/ 1783463 h 2114196"/>
                                <a:gd name="connsiteX216" fmla="*/ 852006 w 3129227"/>
                                <a:gd name="connsiteY216" fmla="*/ 1807289 h 2114196"/>
                                <a:gd name="connsiteX217" fmla="*/ 835928 w 3129227"/>
                                <a:gd name="connsiteY217" fmla="*/ 1854648 h 2114196"/>
                                <a:gd name="connsiteX218" fmla="*/ 803044 w 3129227"/>
                                <a:gd name="connsiteY218" fmla="*/ 1898460 h 2114196"/>
                                <a:gd name="connsiteX219" fmla="*/ 783022 w 3129227"/>
                                <a:gd name="connsiteY219" fmla="*/ 1918743 h 2114196"/>
                                <a:gd name="connsiteX220" fmla="*/ 773961 w 3129227"/>
                                <a:gd name="connsiteY220" fmla="*/ 1929279 h 2114196"/>
                                <a:gd name="connsiteX221" fmla="*/ 763877 w 3129227"/>
                                <a:gd name="connsiteY221" fmla="*/ 1936564 h 2114196"/>
                                <a:gd name="connsiteX222" fmla="*/ 751015 w 3129227"/>
                                <a:gd name="connsiteY222" fmla="*/ 1944735 h 2114196"/>
                                <a:gd name="connsiteX223" fmla="*/ 741370 w 3129227"/>
                                <a:gd name="connsiteY223" fmla="*/ 1958322 h 2114196"/>
                                <a:gd name="connsiteX224" fmla="*/ 736839 w 3129227"/>
                                <a:gd name="connsiteY224" fmla="*/ 1987762 h 2114196"/>
                                <a:gd name="connsiteX225" fmla="*/ 738739 w 3129227"/>
                                <a:gd name="connsiteY225" fmla="*/ 2044769 h 2114196"/>
                                <a:gd name="connsiteX226" fmla="*/ 742830 w 3129227"/>
                                <a:gd name="connsiteY226" fmla="*/ 1988155 h 2114196"/>
                                <a:gd name="connsiteX227" fmla="*/ 749553 w 3129227"/>
                                <a:gd name="connsiteY227" fmla="*/ 1962163 h 2114196"/>
                                <a:gd name="connsiteX228" fmla="*/ 757299 w 3129227"/>
                                <a:gd name="connsiteY228" fmla="*/ 1953301 h 2114196"/>
                                <a:gd name="connsiteX229" fmla="*/ 769137 w 3129227"/>
                                <a:gd name="connsiteY229" fmla="*/ 1947492 h 2114196"/>
                                <a:gd name="connsiteX230" fmla="*/ 782875 w 3129227"/>
                                <a:gd name="connsiteY230" fmla="*/ 1939616 h 2114196"/>
                                <a:gd name="connsiteX231" fmla="*/ 793399 w 3129227"/>
                                <a:gd name="connsiteY231" fmla="*/ 1929672 h 2114196"/>
                                <a:gd name="connsiteX232" fmla="*/ 815468 w 3129227"/>
                                <a:gd name="connsiteY232" fmla="*/ 1911654 h 2114196"/>
                                <a:gd name="connsiteX233" fmla="*/ 855659 w 3129227"/>
                                <a:gd name="connsiteY233" fmla="*/ 1868431 h 2114196"/>
                                <a:gd name="connsiteX234" fmla="*/ 881674 w 3129227"/>
                                <a:gd name="connsiteY234" fmla="*/ 1810931 h 2114196"/>
                                <a:gd name="connsiteX235" fmla="*/ 881383 w 3129227"/>
                                <a:gd name="connsiteY235" fmla="*/ 1778245 h 2114196"/>
                                <a:gd name="connsiteX236" fmla="*/ 880943 w 3129227"/>
                                <a:gd name="connsiteY236" fmla="*/ 1773518 h 2114196"/>
                                <a:gd name="connsiteX237" fmla="*/ 885474 w 3129227"/>
                                <a:gd name="connsiteY237" fmla="*/ 1769876 h 2114196"/>
                                <a:gd name="connsiteX238" fmla="*/ 904474 w 3129227"/>
                                <a:gd name="connsiteY238" fmla="*/ 1733545 h 2114196"/>
                                <a:gd name="connsiteX239" fmla="*/ 898628 w 3129227"/>
                                <a:gd name="connsiteY239" fmla="*/ 1694852 h 2114196"/>
                                <a:gd name="connsiteX240" fmla="*/ 877143 w 3129227"/>
                                <a:gd name="connsiteY240" fmla="*/ 1666889 h 2114196"/>
                                <a:gd name="connsiteX241" fmla="*/ 875755 w 3129227"/>
                                <a:gd name="connsiteY241" fmla="*/ 1665019 h 2114196"/>
                                <a:gd name="connsiteX242" fmla="*/ 875683 w 3129227"/>
                                <a:gd name="connsiteY242" fmla="*/ 1664921 h 2114196"/>
                                <a:gd name="connsiteX243" fmla="*/ 872174 w 3129227"/>
                                <a:gd name="connsiteY243" fmla="*/ 1661474 h 2114196"/>
                                <a:gd name="connsiteX244" fmla="*/ 870274 w 3129227"/>
                                <a:gd name="connsiteY244" fmla="*/ 1660194 h 2114196"/>
                                <a:gd name="connsiteX245" fmla="*/ 873635 w 3129227"/>
                                <a:gd name="connsiteY245" fmla="*/ 1654187 h 2114196"/>
                                <a:gd name="connsiteX246" fmla="*/ 873928 w 3129227"/>
                                <a:gd name="connsiteY246" fmla="*/ 1654187 h 2114196"/>
                                <a:gd name="connsiteX247" fmla="*/ 882990 w 3129227"/>
                                <a:gd name="connsiteY247" fmla="*/ 1642177 h 2114196"/>
                                <a:gd name="connsiteX248" fmla="*/ 885766 w 3129227"/>
                                <a:gd name="connsiteY248" fmla="*/ 1634791 h 2114196"/>
                                <a:gd name="connsiteX249" fmla="*/ 887081 w 3129227"/>
                                <a:gd name="connsiteY249" fmla="*/ 1631345 h 2114196"/>
                                <a:gd name="connsiteX250" fmla="*/ 899943 w 3129227"/>
                                <a:gd name="connsiteY250" fmla="*/ 1596491 h 2114196"/>
                                <a:gd name="connsiteX251" fmla="*/ 910904 w 3129227"/>
                                <a:gd name="connsiteY251" fmla="*/ 1566462 h 2114196"/>
                                <a:gd name="connsiteX252" fmla="*/ 908274 w 3129227"/>
                                <a:gd name="connsiteY252" fmla="*/ 1462098 h 2114196"/>
                                <a:gd name="connsiteX253" fmla="*/ 801144 w 3129227"/>
                                <a:gd name="connsiteY253" fmla="*/ 1382740 h 2114196"/>
                                <a:gd name="connsiteX254" fmla="*/ 833737 w 3129227"/>
                                <a:gd name="connsiteY254" fmla="*/ 1320810 h 2114196"/>
                                <a:gd name="connsiteX255" fmla="*/ 835637 w 3129227"/>
                                <a:gd name="connsiteY255" fmla="*/ 1323371 h 2114196"/>
                                <a:gd name="connsiteX256" fmla="*/ 846013 w 3129227"/>
                                <a:gd name="connsiteY256" fmla="*/ 1334399 h 2114196"/>
                                <a:gd name="connsiteX257" fmla="*/ 857121 w 3129227"/>
                                <a:gd name="connsiteY257" fmla="*/ 1344243 h 2114196"/>
                                <a:gd name="connsiteX258" fmla="*/ 908566 w 3129227"/>
                                <a:gd name="connsiteY258" fmla="*/ 1372008 h 2114196"/>
                                <a:gd name="connsiteX259" fmla="*/ 1021541 w 3129227"/>
                                <a:gd name="connsiteY259" fmla="*/ 1388747 h 2114196"/>
                                <a:gd name="connsiteX260" fmla="*/ 1241938 w 3129227"/>
                                <a:gd name="connsiteY260" fmla="*/ 1341486 h 2114196"/>
                                <a:gd name="connsiteX261" fmla="*/ 1021541 w 3129227"/>
                                <a:gd name="connsiteY261" fmla="*/ 1380574 h 2114196"/>
                                <a:gd name="connsiteX262" fmla="*/ 912804 w 3129227"/>
                                <a:gd name="connsiteY262" fmla="*/ 1360587 h 2114196"/>
                                <a:gd name="connsiteX263" fmla="*/ 866183 w 3129227"/>
                                <a:gd name="connsiteY263" fmla="*/ 1333315 h 2114196"/>
                                <a:gd name="connsiteX264" fmla="*/ 847766 w 3129227"/>
                                <a:gd name="connsiteY264" fmla="*/ 1314116 h 2114196"/>
                                <a:gd name="connsiteX265" fmla="*/ 840606 w 3129227"/>
                                <a:gd name="connsiteY265" fmla="*/ 1302989 h 2114196"/>
                                <a:gd name="connsiteX266" fmla="*/ 842944 w 3129227"/>
                                <a:gd name="connsiteY266" fmla="*/ 1296295 h 2114196"/>
                                <a:gd name="connsiteX267" fmla="*/ 813568 w 3129227"/>
                                <a:gd name="connsiteY267" fmla="*/ 1195376 h 2114196"/>
                                <a:gd name="connsiteX268" fmla="*/ 769284 w 3129227"/>
                                <a:gd name="connsiteY268" fmla="*/ 1157568 h 2114196"/>
                                <a:gd name="connsiteX269" fmla="*/ 773522 w 3129227"/>
                                <a:gd name="connsiteY269" fmla="*/ 1155402 h 2114196"/>
                                <a:gd name="connsiteX270" fmla="*/ 799099 w 3129227"/>
                                <a:gd name="connsiteY270" fmla="*/ 1129607 h 2114196"/>
                                <a:gd name="connsiteX271" fmla="*/ 804506 w 3129227"/>
                                <a:gd name="connsiteY271" fmla="*/ 1066987 h 2114196"/>
                                <a:gd name="connsiteX272" fmla="*/ 786968 w 3129227"/>
                                <a:gd name="connsiteY272" fmla="*/ 1016282 h 2114196"/>
                                <a:gd name="connsiteX273" fmla="*/ 764168 w 3129227"/>
                                <a:gd name="connsiteY273" fmla="*/ 970696 h 2114196"/>
                                <a:gd name="connsiteX274" fmla="*/ 752915 w 3129227"/>
                                <a:gd name="connsiteY274" fmla="*/ 949135 h 2114196"/>
                                <a:gd name="connsiteX275" fmla="*/ 735961 w 3129227"/>
                                <a:gd name="connsiteY275" fmla="*/ 924816 h 2114196"/>
                                <a:gd name="connsiteX276" fmla="*/ 687439 w 3129227"/>
                                <a:gd name="connsiteY276" fmla="*/ 896065 h 2114196"/>
                                <a:gd name="connsiteX277" fmla="*/ 657186 w 3129227"/>
                                <a:gd name="connsiteY277" fmla="*/ 889764 h 2114196"/>
                                <a:gd name="connsiteX278" fmla="*/ 656017 w 3129227"/>
                                <a:gd name="connsiteY278" fmla="*/ 887401 h 2114196"/>
                                <a:gd name="connsiteX279" fmla="*/ 648562 w 3129227"/>
                                <a:gd name="connsiteY279" fmla="*/ 873027 h 2114196"/>
                                <a:gd name="connsiteX280" fmla="*/ 643009 w 3129227"/>
                                <a:gd name="connsiteY280" fmla="*/ 857963 h 2114196"/>
                                <a:gd name="connsiteX281" fmla="*/ 638186 w 3129227"/>
                                <a:gd name="connsiteY281" fmla="*/ 841815 h 2114196"/>
                                <a:gd name="connsiteX282" fmla="*/ 634531 w 3129227"/>
                                <a:gd name="connsiteY282" fmla="*/ 825668 h 2114196"/>
                                <a:gd name="connsiteX283" fmla="*/ 631171 w 3129227"/>
                                <a:gd name="connsiteY283" fmla="*/ 809324 h 2114196"/>
                                <a:gd name="connsiteX284" fmla="*/ 633217 w 3129227"/>
                                <a:gd name="connsiteY284" fmla="*/ 776243 h 2114196"/>
                                <a:gd name="connsiteX285" fmla="*/ 634971 w 3129227"/>
                                <a:gd name="connsiteY285" fmla="*/ 775553 h 2114196"/>
                                <a:gd name="connsiteX286" fmla="*/ 633217 w 3129227"/>
                                <a:gd name="connsiteY286" fmla="*/ 776046 h 2114196"/>
                                <a:gd name="connsiteX287" fmla="*/ 627224 w 3129227"/>
                                <a:gd name="connsiteY287" fmla="*/ 809324 h 2114196"/>
                                <a:gd name="connsiteX288" fmla="*/ 628686 w 3129227"/>
                                <a:gd name="connsiteY288" fmla="*/ 826357 h 2114196"/>
                                <a:gd name="connsiteX289" fmla="*/ 630440 w 3129227"/>
                                <a:gd name="connsiteY289" fmla="*/ 843292 h 2114196"/>
                                <a:gd name="connsiteX290" fmla="*/ 633217 w 3129227"/>
                                <a:gd name="connsiteY290" fmla="*/ 859931 h 2114196"/>
                                <a:gd name="connsiteX291" fmla="*/ 637309 w 3129227"/>
                                <a:gd name="connsiteY291" fmla="*/ 876866 h 2114196"/>
                                <a:gd name="connsiteX292" fmla="*/ 641255 w 3129227"/>
                                <a:gd name="connsiteY292" fmla="*/ 888090 h 2114196"/>
                                <a:gd name="connsiteX293" fmla="*/ 635262 w 3129227"/>
                                <a:gd name="connsiteY293" fmla="*/ 887598 h 2114196"/>
                                <a:gd name="connsiteX294" fmla="*/ 533835 w 3129227"/>
                                <a:gd name="connsiteY294" fmla="*/ 897542 h 2114196"/>
                                <a:gd name="connsiteX295" fmla="*/ 530180 w 3129227"/>
                                <a:gd name="connsiteY295" fmla="*/ 898428 h 2114196"/>
                                <a:gd name="connsiteX296" fmla="*/ 524773 w 3129227"/>
                                <a:gd name="connsiteY296" fmla="*/ 891733 h 2114196"/>
                                <a:gd name="connsiteX297" fmla="*/ 513518 w 3129227"/>
                                <a:gd name="connsiteY297" fmla="*/ 878835 h 2114196"/>
                                <a:gd name="connsiteX298" fmla="*/ 490135 w 3129227"/>
                                <a:gd name="connsiteY298" fmla="*/ 854122 h 2114196"/>
                                <a:gd name="connsiteX299" fmla="*/ 463534 w 3129227"/>
                                <a:gd name="connsiteY299" fmla="*/ 831969 h 2114196"/>
                                <a:gd name="connsiteX300" fmla="*/ 431674 w 3129227"/>
                                <a:gd name="connsiteY300" fmla="*/ 820352 h 2114196"/>
                                <a:gd name="connsiteX301" fmla="*/ 461636 w 3129227"/>
                                <a:gd name="connsiteY301" fmla="*/ 835416 h 2114196"/>
                                <a:gd name="connsiteX302" fmla="*/ 483996 w 3129227"/>
                                <a:gd name="connsiteY302" fmla="*/ 859045 h 2114196"/>
                                <a:gd name="connsiteX303" fmla="*/ 503873 w 3129227"/>
                                <a:gd name="connsiteY303" fmla="*/ 886121 h 2114196"/>
                                <a:gd name="connsiteX304" fmla="*/ 513373 w 3129227"/>
                                <a:gd name="connsiteY304" fmla="*/ 899906 h 2114196"/>
                                <a:gd name="connsiteX305" fmla="*/ 514687 w 3129227"/>
                                <a:gd name="connsiteY305" fmla="*/ 902072 h 2114196"/>
                                <a:gd name="connsiteX306" fmla="*/ 437082 w 3129227"/>
                                <a:gd name="connsiteY306" fmla="*/ 924421 h 2114196"/>
                                <a:gd name="connsiteX307" fmla="*/ 431674 w 3129227"/>
                                <a:gd name="connsiteY307" fmla="*/ 926391 h 2114196"/>
                                <a:gd name="connsiteX308" fmla="*/ 408291 w 3129227"/>
                                <a:gd name="connsiteY308" fmla="*/ 870861 h 2114196"/>
                                <a:gd name="connsiteX309" fmla="*/ 388705 w 3129227"/>
                                <a:gd name="connsiteY309" fmla="*/ 847624 h 2114196"/>
                                <a:gd name="connsiteX310" fmla="*/ 377598 w 3129227"/>
                                <a:gd name="connsiteY310" fmla="*/ 837483 h 2114196"/>
                                <a:gd name="connsiteX311" fmla="*/ 366198 w 3129227"/>
                                <a:gd name="connsiteY311" fmla="*/ 828032 h 2114196"/>
                                <a:gd name="connsiteX312" fmla="*/ 376136 w 3129227"/>
                                <a:gd name="connsiteY312" fmla="*/ 839058 h 2114196"/>
                                <a:gd name="connsiteX313" fmla="*/ 385783 w 3129227"/>
                                <a:gd name="connsiteY313" fmla="*/ 850479 h 2114196"/>
                                <a:gd name="connsiteX314" fmla="*/ 401422 w 3129227"/>
                                <a:gd name="connsiteY314" fmla="*/ 875193 h 2114196"/>
                                <a:gd name="connsiteX315" fmla="*/ 415891 w 3129227"/>
                                <a:gd name="connsiteY315" fmla="*/ 926784 h 2114196"/>
                                <a:gd name="connsiteX316" fmla="*/ 394552 w 3129227"/>
                                <a:gd name="connsiteY316" fmla="*/ 917529 h 2114196"/>
                                <a:gd name="connsiteX317" fmla="*/ 348369 w 3129227"/>
                                <a:gd name="connsiteY317" fmla="*/ 898428 h 2114196"/>
                                <a:gd name="connsiteX318" fmla="*/ 324545 w 3129227"/>
                                <a:gd name="connsiteY318" fmla="*/ 890651 h 2114196"/>
                                <a:gd name="connsiteX319" fmla="*/ 299407 w 3129227"/>
                                <a:gd name="connsiteY319" fmla="*/ 887894 h 2114196"/>
                                <a:gd name="connsiteX320" fmla="*/ 274416 w 3129227"/>
                                <a:gd name="connsiteY320" fmla="*/ 887205 h 2114196"/>
                                <a:gd name="connsiteX321" fmla="*/ 249716 w 3129227"/>
                                <a:gd name="connsiteY321" fmla="*/ 890453 h 2114196"/>
                                <a:gd name="connsiteX322" fmla="*/ 274416 w 3129227"/>
                                <a:gd name="connsiteY322" fmla="*/ 888681 h 2114196"/>
                                <a:gd name="connsiteX323" fmla="*/ 299114 w 3129227"/>
                                <a:gd name="connsiteY323" fmla="*/ 890847 h 2114196"/>
                                <a:gd name="connsiteX324" fmla="*/ 346029 w 3129227"/>
                                <a:gd name="connsiteY324" fmla="*/ 903942 h 2114196"/>
                                <a:gd name="connsiteX325" fmla="*/ 390460 w 3129227"/>
                                <a:gd name="connsiteY325" fmla="*/ 925701 h 2114196"/>
                                <a:gd name="connsiteX326" fmla="*/ 412967 w 3129227"/>
                                <a:gd name="connsiteY326" fmla="*/ 937123 h 2114196"/>
                                <a:gd name="connsiteX327" fmla="*/ 428020 w 3129227"/>
                                <a:gd name="connsiteY327" fmla="*/ 939485 h 2114196"/>
                                <a:gd name="connsiteX328" fmla="*/ 441027 w 3129227"/>
                                <a:gd name="connsiteY328" fmla="*/ 936039 h 2114196"/>
                                <a:gd name="connsiteX329" fmla="*/ 528865 w 3129227"/>
                                <a:gd name="connsiteY329" fmla="*/ 916938 h 2114196"/>
                                <a:gd name="connsiteX330" fmla="*/ 529011 w 3129227"/>
                                <a:gd name="connsiteY330" fmla="*/ 917923 h 2114196"/>
                                <a:gd name="connsiteX331" fmla="*/ 532518 w 3129227"/>
                                <a:gd name="connsiteY331" fmla="*/ 916248 h 2114196"/>
                                <a:gd name="connsiteX332" fmla="*/ 537195 w 3129227"/>
                                <a:gd name="connsiteY332" fmla="*/ 915363 h 2114196"/>
                                <a:gd name="connsiteX333" fmla="*/ 633948 w 3129227"/>
                                <a:gd name="connsiteY333" fmla="*/ 911720 h 2114196"/>
                                <a:gd name="connsiteX334" fmla="*/ 714039 w 3129227"/>
                                <a:gd name="connsiteY334" fmla="*/ 945097 h 2114196"/>
                                <a:gd name="connsiteX335" fmla="*/ 724415 w 3129227"/>
                                <a:gd name="connsiteY335" fmla="*/ 962032 h 2114196"/>
                                <a:gd name="connsiteX336" fmla="*/ 730115 w 3129227"/>
                                <a:gd name="connsiteY336" fmla="*/ 974930 h 2114196"/>
                                <a:gd name="connsiteX337" fmla="*/ 620355 w 3129227"/>
                                <a:gd name="connsiteY337" fmla="*/ 1083528 h 2114196"/>
                                <a:gd name="connsiteX338" fmla="*/ 628102 w 3129227"/>
                                <a:gd name="connsiteY338" fmla="*/ 1132364 h 2114196"/>
                                <a:gd name="connsiteX339" fmla="*/ 630440 w 3129227"/>
                                <a:gd name="connsiteY339" fmla="*/ 1141619 h 2114196"/>
                                <a:gd name="connsiteX340" fmla="*/ 592295 w 3129227"/>
                                <a:gd name="connsiteY340" fmla="*/ 1154122 h 2114196"/>
                                <a:gd name="connsiteX341" fmla="*/ 582795 w 3129227"/>
                                <a:gd name="connsiteY341" fmla="*/ 1159538 h 2114196"/>
                                <a:gd name="connsiteX342" fmla="*/ 577387 w 3129227"/>
                                <a:gd name="connsiteY342" fmla="*/ 1162491 h 2114196"/>
                                <a:gd name="connsiteX343" fmla="*/ 542018 w 3129227"/>
                                <a:gd name="connsiteY343" fmla="*/ 1180115 h 2114196"/>
                                <a:gd name="connsiteX344" fmla="*/ 497735 w 3129227"/>
                                <a:gd name="connsiteY344" fmla="*/ 1196656 h 2114196"/>
                                <a:gd name="connsiteX345" fmla="*/ 182194 w 3129227"/>
                                <a:gd name="connsiteY345" fmla="*/ 1228064 h 2114196"/>
                                <a:gd name="connsiteX346" fmla="*/ 163925 w 3129227"/>
                                <a:gd name="connsiteY346" fmla="*/ 1230230 h 2114196"/>
                                <a:gd name="connsiteX347" fmla="*/ 162317 w 3129227"/>
                                <a:gd name="connsiteY347" fmla="*/ 1230428 h 2114196"/>
                                <a:gd name="connsiteX348" fmla="*/ 154132 w 3129227"/>
                                <a:gd name="connsiteY348" fmla="*/ 1229442 h 2114196"/>
                                <a:gd name="connsiteX349" fmla="*/ 153841 w 3129227"/>
                                <a:gd name="connsiteY349" fmla="*/ 1232396 h 2114196"/>
                                <a:gd name="connsiteX350" fmla="*/ 97572 w 3129227"/>
                                <a:gd name="connsiteY350" fmla="*/ 1204631 h 2114196"/>
                                <a:gd name="connsiteX351" fmla="*/ 48612 w 3129227"/>
                                <a:gd name="connsiteY351" fmla="*/ 1098002 h 2114196"/>
                                <a:gd name="connsiteX352" fmla="*/ 126365 w 3129227"/>
                                <a:gd name="connsiteY352" fmla="*/ 937714 h 2114196"/>
                                <a:gd name="connsiteX353" fmla="*/ 275438 w 3129227"/>
                                <a:gd name="connsiteY353" fmla="*/ 851760 h 2114196"/>
                                <a:gd name="connsiteX354" fmla="*/ 430798 w 3129227"/>
                                <a:gd name="connsiteY354" fmla="*/ 802038 h 2114196"/>
                                <a:gd name="connsiteX355" fmla="*/ 528426 w 3129227"/>
                                <a:gd name="connsiteY355" fmla="*/ 766593 h 2114196"/>
                                <a:gd name="connsiteX356" fmla="*/ 583818 w 3129227"/>
                                <a:gd name="connsiteY356" fmla="*/ 747394 h 2114196"/>
                                <a:gd name="connsiteX357" fmla="*/ 626640 w 3129227"/>
                                <a:gd name="connsiteY357" fmla="*/ 688714 h 2114196"/>
                                <a:gd name="connsiteX358" fmla="*/ 731722 w 3129227"/>
                                <a:gd name="connsiteY358" fmla="*/ 644605 h 2114196"/>
                                <a:gd name="connsiteX359" fmla="*/ 834613 w 3129227"/>
                                <a:gd name="connsiteY359" fmla="*/ 558356 h 2114196"/>
                                <a:gd name="connsiteX360" fmla="*/ 727631 w 3129227"/>
                                <a:gd name="connsiteY360" fmla="*/ 637712 h 2114196"/>
                                <a:gd name="connsiteX361" fmla="*/ 620355 w 3129227"/>
                                <a:gd name="connsiteY361" fmla="*/ 674241 h 2114196"/>
                                <a:gd name="connsiteX362" fmla="*/ 530326 w 3129227"/>
                                <a:gd name="connsiteY362" fmla="*/ 613393 h 2114196"/>
                                <a:gd name="connsiteX363" fmla="*/ 524335 w 3129227"/>
                                <a:gd name="connsiteY363" fmla="*/ 610145 h 2114196"/>
                                <a:gd name="connsiteX364" fmla="*/ 434451 w 3129227"/>
                                <a:gd name="connsiteY364" fmla="*/ 544769 h 2114196"/>
                                <a:gd name="connsiteX365" fmla="*/ 422760 w 3129227"/>
                                <a:gd name="connsiteY365" fmla="*/ 533152 h 2114196"/>
                                <a:gd name="connsiteX366" fmla="*/ 493789 w 3129227"/>
                                <a:gd name="connsiteY366" fmla="*/ 475159 h 2114196"/>
                                <a:gd name="connsiteX367" fmla="*/ 533835 w 3129227"/>
                                <a:gd name="connsiteY367" fmla="*/ 429475 h 2114196"/>
                                <a:gd name="connsiteX368" fmla="*/ 553711 w 3129227"/>
                                <a:gd name="connsiteY368" fmla="*/ 406731 h 2114196"/>
                                <a:gd name="connsiteX369" fmla="*/ 563795 w 3129227"/>
                                <a:gd name="connsiteY369" fmla="*/ 395507 h 2114196"/>
                                <a:gd name="connsiteX370" fmla="*/ 572271 w 3129227"/>
                                <a:gd name="connsiteY370" fmla="*/ 383102 h 2114196"/>
                                <a:gd name="connsiteX371" fmla="*/ 563064 w 3129227"/>
                                <a:gd name="connsiteY371" fmla="*/ 394918 h 2114196"/>
                                <a:gd name="connsiteX372" fmla="*/ 552249 w 3129227"/>
                                <a:gd name="connsiteY372" fmla="*/ 405451 h 2114196"/>
                                <a:gd name="connsiteX373" fmla="*/ 530764 w 3129227"/>
                                <a:gd name="connsiteY373" fmla="*/ 426718 h 2114196"/>
                                <a:gd name="connsiteX374" fmla="*/ 487942 w 3129227"/>
                                <a:gd name="connsiteY374" fmla="*/ 469351 h 2114196"/>
                                <a:gd name="connsiteX375" fmla="*/ 407705 w 3129227"/>
                                <a:gd name="connsiteY375" fmla="*/ 523897 h 2114196"/>
                                <a:gd name="connsiteX376" fmla="*/ 288592 w 3129227"/>
                                <a:gd name="connsiteY376" fmla="*/ 422683 h 2114196"/>
                                <a:gd name="connsiteX377" fmla="*/ 218147 w 3129227"/>
                                <a:gd name="connsiteY377" fmla="*/ 89895 h 2114196"/>
                                <a:gd name="connsiteX378" fmla="*/ 256147 w 3129227"/>
                                <a:gd name="connsiteY378" fmla="*/ 49921 h 2114196"/>
                                <a:gd name="connsiteX379" fmla="*/ 368098 w 3129227"/>
                                <a:gd name="connsiteY379" fmla="*/ 117858 h 2114196"/>
                                <a:gd name="connsiteX380" fmla="*/ 382129 w 3129227"/>
                                <a:gd name="connsiteY380" fmla="*/ 144934 h 2114196"/>
                                <a:gd name="connsiteX381" fmla="*/ 549473 w 3129227"/>
                                <a:gd name="connsiteY381" fmla="*/ 290846 h 2114196"/>
                                <a:gd name="connsiteX382" fmla="*/ 614364 w 3129227"/>
                                <a:gd name="connsiteY382" fmla="*/ 330329 h 2114196"/>
                                <a:gd name="connsiteX383" fmla="*/ 907835 w 3129227"/>
                                <a:gd name="connsiteY383" fmla="*/ 488057 h 2114196"/>
                                <a:gd name="connsiteX384" fmla="*/ 1066701 w 3129227"/>
                                <a:gd name="connsiteY384" fmla="*/ 582182 h 2114196"/>
                                <a:gd name="connsiteX385" fmla="*/ 1097394 w 3129227"/>
                                <a:gd name="connsiteY385" fmla="*/ 608470 h 2114196"/>
                                <a:gd name="connsiteX386" fmla="*/ 1216652 w 3129227"/>
                                <a:gd name="connsiteY386" fmla="*/ 710670 h 2114196"/>
                                <a:gd name="connsiteX387" fmla="*/ 1443042 w 3129227"/>
                                <a:gd name="connsiteY387" fmla="*/ 902072 h 2114196"/>
                                <a:gd name="connsiteX388" fmla="*/ 1905903 w 3129227"/>
                                <a:gd name="connsiteY388" fmla="*/ 975423 h 2114196"/>
                                <a:gd name="connsiteX389" fmla="*/ 3032877 w 3129227"/>
                                <a:gd name="connsiteY389" fmla="*/ 952383 h 2114196"/>
                                <a:gd name="connsiteX390" fmla="*/ 3031707 w 3129227"/>
                                <a:gd name="connsiteY390" fmla="*/ 903745 h 2114196"/>
                                <a:gd name="connsiteX391" fmla="*/ 1907657 w 3129227"/>
                                <a:gd name="connsiteY391" fmla="*/ 926784 h 2114196"/>
                                <a:gd name="connsiteX392" fmla="*/ 1472273 w 3129227"/>
                                <a:gd name="connsiteY392" fmla="*/ 862886 h 2114196"/>
                                <a:gd name="connsiteX393" fmla="*/ 1248807 w 3129227"/>
                                <a:gd name="connsiteY393" fmla="*/ 673846 h 2114196"/>
                                <a:gd name="connsiteX394" fmla="*/ 1127939 w 3129227"/>
                                <a:gd name="connsiteY394" fmla="*/ 570172 h 2114196"/>
                                <a:gd name="connsiteX395" fmla="*/ 1099294 w 3129227"/>
                                <a:gd name="connsiteY395" fmla="*/ 545851 h 2114196"/>
                                <a:gd name="connsiteX396" fmla="*/ 922304 w 3129227"/>
                                <a:gd name="connsiteY396" fmla="*/ 441585 h 2114196"/>
                                <a:gd name="connsiteX397" fmla="*/ 640524 w 3129227"/>
                                <a:gd name="connsiteY397" fmla="*/ 289271 h 2114196"/>
                                <a:gd name="connsiteX398" fmla="*/ 572418 w 3129227"/>
                                <a:gd name="connsiteY398" fmla="*/ 247821 h 2114196"/>
                                <a:gd name="connsiteX399" fmla="*/ 424805 w 3129227"/>
                                <a:gd name="connsiteY399" fmla="*/ 121106 h 2114196"/>
                                <a:gd name="connsiteX400" fmla="*/ 412236 w 3129227"/>
                                <a:gd name="connsiteY400" fmla="*/ 96393 h 2114196"/>
                                <a:gd name="connsiteX401" fmla="*/ 251616 w 3129227"/>
                                <a:gd name="connsiteY401" fmla="*/ 1284 h 21141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Lst>
                              <a:rect l="l" t="t" r="r" b="b"/>
                              <a:pathLst>
                                <a:path w="3129227" h="2114196">
                                  <a:moveTo>
                                    <a:pt x="840459" y="1701053"/>
                                  </a:moveTo>
                                  <a:lnTo>
                                    <a:pt x="843237" y="1701251"/>
                                  </a:lnTo>
                                  <a:cubicBezTo>
                                    <a:pt x="844697" y="1701448"/>
                                    <a:pt x="847766" y="1701448"/>
                                    <a:pt x="849228" y="1701448"/>
                                  </a:cubicBezTo>
                                  <a:cubicBezTo>
                                    <a:pt x="849375" y="1701743"/>
                                    <a:pt x="849666" y="1701939"/>
                                    <a:pt x="850106" y="1702137"/>
                                  </a:cubicBezTo>
                                  <a:cubicBezTo>
                                    <a:pt x="854344" y="1704303"/>
                                    <a:pt x="858435" y="1708142"/>
                                    <a:pt x="861652" y="1713065"/>
                                  </a:cubicBezTo>
                                  <a:cubicBezTo>
                                    <a:pt x="867644" y="1723601"/>
                                    <a:pt x="867935" y="1736302"/>
                                    <a:pt x="861213" y="1743686"/>
                                  </a:cubicBezTo>
                                  <a:cubicBezTo>
                                    <a:pt x="860190" y="1744670"/>
                                    <a:pt x="859897" y="1745359"/>
                                    <a:pt x="857997" y="1746639"/>
                                  </a:cubicBezTo>
                                  <a:cubicBezTo>
                                    <a:pt x="857121" y="1747525"/>
                                    <a:pt x="855075" y="1748609"/>
                                    <a:pt x="851421" y="1752941"/>
                                  </a:cubicBezTo>
                                  <a:cubicBezTo>
                                    <a:pt x="849666" y="1755303"/>
                                    <a:pt x="848790" y="1757667"/>
                                    <a:pt x="848206" y="1759735"/>
                                  </a:cubicBezTo>
                                  <a:lnTo>
                                    <a:pt x="847766" y="1760030"/>
                                  </a:lnTo>
                                  <a:cubicBezTo>
                                    <a:pt x="832421" y="1772042"/>
                                    <a:pt x="805091" y="1778934"/>
                                    <a:pt x="787113" y="1779327"/>
                                  </a:cubicBezTo>
                                  <a:cubicBezTo>
                                    <a:pt x="772646" y="1779524"/>
                                    <a:pt x="761391" y="1774404"/>
                                    <a:pt x="751891" y="1762787"/>
                                  </a:cubicBezTo>
                                  <a:cubicBezTo>
                                    <a:pt x="783022" y="1747328"/>
                                    <a:pt x="814444" y="1728129"/>
                                    <a:pt x="840459" y="1701053"/>
                                  </a:cubicBezTo>
                                  <a:close/>
                                  <a:moveTo>
                                    <a:pt x="842506" y="1698691"/>
                                  </a:moveTo>
                                  <a:lnTo>
                                    <a:pt x="842944" y="1700168"/>
                                  </a:lnTo>
                                  <a:cubicBezTo>
                                    <a:pt x="842068" y="1700364"/>
                                    <a:pt x="841628" y="1700660"/>
                                    <a:pt x="840897" y="1700660"/>
                                  </a:cubicBezTo>
                                  <a:cubicBezTo>
                                    <a:pt x="841483" y="1699971"/>
                                    <a:pt x="841921" y="1699380"/>
                                    <a:pt x="842506" y="1698691"/>
                                  </a:cubicBezTo>
                                  <a:close/>
                                  <a:moveTo>
                                    <a:pt x="723246" y="1463575"/>
                                  </a:moveTo>
                                  <a:cubicBezTo>
                                    <a:pt x="727191" y="1483167"/>
                                    <a:pt x="738739" y="1503843"/>
                                    <a:pt x="749261" y="1522944"/>
                                  </a:cubicBezTo>
                                  <a:cubicBezTo>
                                    <a:pt x="759637" y="1541454"/>
                                    <a:pt x="769430" y="1558684"/>
                                    <a:pt x="770746" y="1571976"/>
                                  </a:cubicBezTo>
                                  <a:cubicBezTo>
                                    <a:pt x="771184" y="1576997"/>
                                    <a:pt x="772791" y="1580640"/>
                                    <a:pt x="773815" y="1584283"/>
                                  </a:cubicBezTo>
                                  <a:lnTo>
                                    <a:pt x="775130" y="1588124"/>
                                  </a:lnTo>
                                  <a:cubicBezTo>
                                    <a:pt x="777175" y="1594818"/>
                                    <a:pt x="782584" y="1603384"/>
                                    <a:pt x="796175" y="1607026"/>
                                  </a:cubicBezTo>
                                  <a:cubicBezTo>
                                    <a:pt x="803191" y="1608996"/>
                                    <a:pt x="811813" y="1609192"/>
                                    <a:pt x="820875" y="1608110"/>
                                  </a:cubicBezTo>
                                  <a:cubicBezTo>
                                    <a:pt x="829644" y="1607026"/>
                                    <a:pt x="838852" y="1604664"/>
                                    <a:pt x="847037" y="1601907"/>
                                  </a:cubicBezTo>
                                  <a:cubicBezTo>
                                    <a:pt x="846013" y="1604664"/>
                                    <a:pt x="844990" y="1607716"/>
                                    <a:pt x="843675" y="1610473"/>
                                  </a:cubicBezTo>
                                  <a:cubicBezTo>
                                    <a:pt x="842068" y="1613524"/>
                                    <a:pt x="841337" y="1616578"/>
                                    <a:pt x="840168" y="1619335"/>
                                  </a:cubicBezTo>
                                  <a:cubicBezTo>
                                    <a:pt x="840168" y="1619531"/>
                                    <a:pt x="840168" y="1619531"/>
                                    <a:pt x="840021" y="1619728"/>
                                  </a:cubicBezTo>
                                  <a:cubicBezTo>
                                    <a:pt x="837975" y="1621697"/>
                                    <a:pt x="836368" y="1623667"/>
                                    <a:pt x="835052" y="1625340"/>
                                  </a:cubicBezTo>
                                  <a:cubicBezTo>
                                    <a:pt x="832421" y="1628983"/>
                                    <a:pt x="830082" y="1632922"/>
                                    <a:pt x="828182" y="1636957"/>
                                  </a:cubicBezTo>
                                  <a:cubicBezTo>
                                    <a:pt x="827306" y="1638731"/>
                                    <a:pt x="826282" y="1640404"/>
                                    <a:pt x="825113" y="1642373"/>
                                  </a:cubicBezTo>
                                  <a:cubicBezTo>
                                    <a:pt x="797199" y="1686679"/>
                                    <a:pt x="750139" y="1710998"/>
                                    <a:pt x="704393" y="1731772"/>
                                  </a:cubicBezTo>
                                  <a:cubicBezTo>
                                    <a:pt x="629562" y="1766035"/>
                                    <a:pt x="554149" y="1798232"/>
                                    <a:pt x="473620" y="1830131"/>
                                  </a:cubicBezTo>
                                  <a:cubicBezTo>
                                    <a:pt x="466165" y="1833086"/>
                                    <a:pt x="458420" y="1836530"/>
                                    <a:pt x="450382" y="1839977"/>
                                  </a:cubicBezTo>
                                  <a:cubicBezTo>
                                    <a:pt x="424660" y="1851398"/>
                                    <a:pt x="398060" y="1863213"/>
                                    <a:pt x="374529" y="1859964"/>
                                  </a:cubicBezTo>
                                  <a:cubicBezTo>
                                    <a:pt x="373067" y="1859767"/>
                                    <a:pt x="371752" y="1859373"/>
                                    <a:pt x="370436" y="1858881"/>
                                  </a:cubicBezTo>
                                  <a:cubicBezTo>
                                    <a:pt x="367076" y="1857896"/>
                                    <a:pt x="362107" y="1856517"/>
                                    <a:pt x="356552" y="1856124"/>
                                  </a:cubicBezTo>
                                  <a:cubicBezTo>
                                    <a:pt x="255709" y="1828163"/>
                                    <a:pt x="240216" y="1791437"/>
                                    <a:pt x="219901" y="1723895"/>
                                  </a:cubicBezTo>
                                  <a:cubicBezTo>
                                    <a:pt x="207039" y="1680870"/>
                                    <a:pt x="222385" y="1649659"/>
                                    <a:pt x="232470" y="1634990"/>
                                  </a:cubicBezTo>
                                  <a:cubicBezTo>
                                    <a:pt x="233201" y="1634990"/>
                                    <a:pt x="233785" y="1635481"/>
                                    <a:pt x="234516" y="1635481"/>
                                  </a:cubicBezTo>
                                  <a:cubicBezTo>
                                    <a:pt x="238316" y="1635875"/>
                                    <a:pt x="241532" y="1635481"/>
                                    <a:pt x="244309" y="1634990"/>
                                  </a:cubicBezTo>
                                  <a:cubicBezTo>
                                    <a:pt x="245916" y="1635481"/>
                                    <a:pt x="247816" y="1635875"/>
                                    <a:pt x="250154" y="1636072"/>
                                  </a:cubicBezTo>
                                  <a:cubicBezTo>
                                    <a:pt x="254685" y="1636565"/>
                                    <a:pt x="259216" y="1636366"/>
                                    <a:pt x="263747" y="1635875"/>
                                  </a:cubicBezTo>
                                  <a:cubicBezTo>
                                    <a:pt x="273538" y="1634595"/>
                                    <a:pt x="283476" y="1631543"/>
                                    <a:pt x="292100" y="1628392"/>
                                  </a:cubicBezTo>
                                  <a:cubicBezTo>
                                    <a:pt x="295461" y="1627111"/>
                                    <a:pt x="298238" y="1625735"/>
                                    <a:pt x="301307" y="1624256"/>
                                  </a:cubicBezTo>
                                  <a:cubicBezTo>
                                    <a:pt x="302330" y="1623863"/>
                                    <a:pt x="303207" y="1623174"/>
                                    <a:pt x="304376" y="1622779"/>
                                  </a:cubicBezTo>
                                  <a:cubicBezTo>
                                    <a:pt x="310807" y="1620613"/>
                                    <a:pt x="316800" y="1617856"/>
                                    <a:pt x="322207" y="1614608"/>
                                  </a:cubicBezTo>
                                  <a:cubicBezTo>
                                    <a:pt x="322792" y="1614412"/>
                                    <a:pt x="323669" y="1614214"/>
                                    <a:pt x="324545" y="1613919"/>
                                  </a:cubicBezTo>
                                  <a:cubicBezTo>
                                    <a:pt x="327321" y="1613328"/>
                                    <a:pt x="330100" y="1612442"/>
                                    <a:pt x="332876" y="1611358"/>
                                  </a:cubicBezTo>
                                  <a:cubicBezTo>
                                    <a:pt x="396743" y="1587040"/>
                                    <a:pt x="462513" y="1563805"/>
                                    <a:pt x="525795" y="1541257"/>
                                  </a:cubicBezTo>
                                  <a:cubicBezTo>
                                    <a:pt x="576802" y="1523140"/>
                                    <a:pt x="629417" y="1504730"/>
                                    <a:pt x="680717" y="1485531"/>
                                  </a:cubicBezTo>
                                  <a:lnTo>
                                    <a:pt x="682324" y="1484940"/>
                                  </a:lnTo>
                                  <a:cubicBezTo>
                                    <a:pt x="685100" y="1484054"/>
                                    <a:pt x="687877" y="1482970"/>
                                    <a:pt x="690655" y="1481494"/>
                                  </a:cubicBezTo>
                                  <a:cubicBezTo>
                                    <a:pt x="700884" y="1476078"/>
                                    <a:pt x="712139" y="1470269"/>
                                    <a:pt x="723246" y="1463575"/>
                                  </a:cubicBezTo>
                                  <a:close/>
                                  <a:moveTo>
                                    <a:pt x="771184" y="1425767"/>
                                  </a:moveTo>
                                  <a:cubicBezTo>
                                    <a:pt x="771622" y="1425767"/>
                                    <a:pt x="771915" y="1425963"/>
                                    <a:pt x="772353" y="1425963"/>
                                  </a:cubicBezTo>
                                  <a:cubicBezTo>
                                    <a:pt x="810499" y="1430492"/>
                                    <a:pt x="850252" y="1455402"/>
                                    <a:pt x="866766" y="1485333"/>
                                  </a:cubicBezTo>
                                  <a:cubicBezTo>
                                    <a:pt x="877290" y="1504730"/>
                                    <a:pt x="877728" y="1524717"/>
                                    <a:pt x="868083" y="1545295"/>
                                  </a:cubicBezTo>
                                  <a:cubicBezTo>
                                    <a:pt x="862383" y="1557601"/>
                                    <a:pt x="858435" y="1569613"/>
                                    <a:pt x="854783" y="1581231"/>
                                  </a:cubicBezTo>
                                  <a:cubicBezTo>
                                    <a:pt x="840897" y="1588615"/>
                                    <a:pt x="816052" y="1595704"/>
                                    <a:pt x="800852" y="1591570"/>
                                  </a:cubicBezTo>
                                  <a:cubicBezTo>
                                    <a:pt x="793837" y="1589698"/>
                                    <a:pt x="791791" y="1585958"/>
                                    <a:pt x="790913" y="1583397"/>
                                  </a:cubicBezTo>
                                  <a:cubicBezTo>
                                    <a:pt x="790622" y="1581920"/>
                                    <a:pt x="789891" y="1580443"/>
                                    <a:pt x="789453" y="1579065"/>
                                  </a:cubicBezTo>
                                  <a:cubicBezTo>
                                    <a:pt x="788430" y="1576111"/>
                                    <a:pt x="787553" y="1573749"/>
                                    <a:pt x="787261" y="1570696"/>
                                  </a:cubicBezTo>
                                  <a:cubicBezTo>
                                    <a:pt x="785653" y="1554155"/>
                                    <a:pt x="775130" y="1535251"/>
                                    <a:pt x="763877" y="1515264"/>
                                  </a:cubicBezTo>
                                  <a:cubicBezTo>
                                    <a:pt x="752039" y="1494195"/>
                                    <a:pt x="740053" y="1472435"/>
                                    <a:pt x="739030" y="1453925"/>
                                  </a:cubicBezTo>
                                  <a:cubicBezTo>
                                    <a:pt x="750577" y="1445950"/>
                                    <a:pt x="761537" y="1436695"/>
                                    <a:pt x="771184" y="1425767"/>
                                  </a:cubicBezTo>
                                  <a:close/>
                                  <a:moveTo>
                                    <a:pt x="745022" y="1199118"/>
                                  </a:moveTo>
                                  <a:cubicBezTo>
                                    <a:pt x="757299" y="1205518"/>
                                    <a:pt x="767822" y="1213886"/>
                                    <a:pt x="775275" y="1224028"/>
                                  </a:cubicBezTo>
                                  <a:cubicBezTo>
                                    <a:pt x="787699" y="1240568"/>
                                    <a:pt x="799099" y="1268726"/>
                                    <a:pt x="796613" y="1283790"/>
                                  </a:cubicBezTo>
                                  <a:cubicBezTo>
                                    <a:pt x="795882" y="1285269"/>
                                    <a:pt x="795006" y="1287040"/>
                                    <a:pt x="794568" y="1288517"/>
                                  </a:cubicBezTo>
                                  <a:cubicBezTo>
                                    <a:pt x="789453" y="1304664"/>
                                    <a:pt x="780684" y="1322780"/>
                                    <a:pt x="770746" y="1340208"/>
                                  </a:cubicBezTo>
                                  <a:cubicBezTo>
                                    <a:pt x="764753" y="1342965"/>
                                    <a:pt x="758468" y="1345327"/>
                                    <a:pt x="755691" y="1342965"/>
                                  </a:cubicBezTo>
                                  <a:cubicBezTo>
                                    <a:pt x="753208" y="1340995"/>
                                    <a:pt x="751599" y="1336958"/>
                                    <a:pt x="750139" y="1332822"/>
                                  </a:cubicBezTo>
                                  <a:cubicBezTo>
                                    <a:pt x="728070" y="1271780"/>
                                    <a:pt x="723246" y="1229837"/>
                                    <a:pt x="735961" y="1208570"/>
                                  </a:cubicBezTo>
                                  <a:cubicBezTo>
                                    <a:pt x="738299" y="1204631"/>
                                    <a:pt x="741370" y="1201677"/>
                                    <a:pt x="745022" y="1199118"/>
                                  </a:cubicBezTo>
                                  <a:close/>
                                  <a:moveTo>
                                    <a:pt x="663891" y="1185198"/>
                                  </a:moveTo>
                                  <a:cubicBezTo>
                                    <a:pt x="682287" y="1183611"/>
                                    <a:pt x="701324" y="1184793"/>
                                    <a:pt x="718715" y="1188976"/>
                                  </a:cubicBezTo>
                                  <a:cubicBezTo>
                                    <a:pt x="722222" y="1189863"/>
                                    <a:pt x="725291" y="1191142"/>
                                    <a:pt x="728508" y="1192226"/>
                                  </a:cubicBezTo>
                                  <a:cubicBezTo>
                                    <a:pt x="726022" y="1194588"/>
                                    <a:pt x="723977" y="1197345"/>
                                    <a:pt x="722222" y="1200397"/>
                                  </a:cubicBezTo>
                                  <a:cubicBezTo>
                                    <a:pt x="706584" y="1226390"/>
                                    <a:pt x="710677" y="1271582"/>
                                    <a:pt x="734939" y="1338435"/>
                                  </a:cubicBezTo>
                                  <a:cubicBezTo>
                                    <a:pt x="736984" y="1344243"/>
                                    <a:pt x="739908" y="1351136"/>
                                    <a:pt x="745608" y="1355664"/>
                                  </a:cubicBezTo>
                                  <a:cubicBezTo>
                                    <a:pt x="749699" y="1358914"/>
                                    <a:pt x="754230" y="1360194"/>
                                    <a:pt x="758761" y="1360194"/>
                                  </a:cubicBezTo>
                                  <a:cubicBezTo>
                                    <a:pt x="751453" y="1371517"/>
                                    <a:pt x="743853" y="1382051"/>
                                    <a:pt x="737277" y="1390518"/>
                                  </a:cubicBezTo>
                                  <a:cubicBezTo>
                                    <a:pt x="720908" y="1411096"/>
                                    <a:pt x="692993" y="1425767"/>
                                    <a:pt x="667417" y="1438861"/>
                                  </a:cubicBezTo>
                                  <a:lnTo>
                                    <a:pt x="664055" y="1439945"/>
                                  </a:lnTo>
                                  <a:cubicBezTo>
                                    <a:pt x="612902" y="1458848"/>
                                    <a:pt x="560433" y="1477358"/>
                                    <a:pt x="509718" y="1495475"/>
                                  </a:cubicBezTo>
                                  <a:cubicBezTo>
                                    <a:pt x="445851" y="1518021"/>
                                    <a:pt x="379936" y="1541257"/>
                                    <a:pt x="315483" y="1565773"/>
                                  </a:cubicBezTo>
                                  <a:cubicBezTo>
                                    <a:pt x="314607" y="1566167"/>
                                    <a:pt x="313730" y="1566167"/>
                                    <a:pt x="312707" y="1566462"/>
                                  </a:cubicBezTo>
                                  <a:cubicBezTo>
                                    <a:pt x="309200" y="1567249"/>
                                    <a:pt x="303938" y="1568530"/>
                                    <a:pt x="298530" y="1571779"/>
                                  </a:cubicBezTo>
                                  <a:cubicBezTo>
                                    <a:pt x="295023" y="1573749"/>
                                    <a:pt x="292245" y="1575028"/>
                                    <a:pt x="289323" y="1576111"/>
                                  </a:cubicBezTo>
                                  <a:cubicBezTo>
                                    <a:pt x="285376" y="1577392"/>
                                    <a:pt x="282161" y="1578869"/>
                                    <a:pt x="278947" y="1580640"/>
                                  </a:cubicBezTo>
                                  <a:cubicBezTo>
                                    <a:pt x="277923" y="1581231"/>
                                    <a:pt x="276754" y="1581724"/>
                                    <a:pt x="275585" y="1582315"/>
                                  </a:cubicBezTo>
                                  <a:cubicBezTo>
                                    <a:pt x="266230" y="1585563"/>
                                    <a:pt x="259654" y="1587236"/>
                                    <a:pt x="255709" y="1587532"/>
                                  </a:cubicBezTo>
                                  <a:cubicBezTo>
                                    <a:pt x="253954" y="1586843"/>
                                    <a:pt x="251178" y="1586252"/>
                                    <a:pt x="247523" y="1585759"/>
                                  </a:cubicBezTo>
                                  <a:cubicBezTo>
                                    <a:pt x="243870" y="1585366"/>
                                    <a:pt x="240654" y="1585759"/>
                                    <a:pt x="238170" y="1586449"/>
                                  </a:cubicBezTo>
                                  <a:cubicBezTo>
                                    <a:pt x="237292" y="1586252"/>
                                    <a:pt x="235978" y="1585759"/>
                                    <a:pt x="234954" y="1585563"/>
                                  </a:cubicBezTo>
                                  <a:cubicBezTo>
                                    <a:pt x="220778" y="1572469"/>
                                    <a:pt x="183070" y="1537418"/>
                                    <a:pt x="164217" y="1522747"/>
                                  </a:cubicBezTo>
                                  <a:cubicBezTo>
                                    <a:pt x="149748" y="1507093"/>
                                    <a:pt x="125487" y="1395638"/>
                                    <a:pt x="125048" y="1353696"/>
                                  </a:cubicBezTo>
                                  <a:cubicBezTo>
                                    <a:pt x="124903" y="1332626"/>
                                    <a:pt x="151356" y="1297181"/>
                                    <a:pt x="170210" y="1278180"/>
                                  </a:cubicBezTo>
                                  <a:cubicBezTo>
                                    <a:pt x="170501" y="1278180"/>
                                    <a:pt x="170648" y="1278180"/>
                                    <a:pt x="170939" y="1278180"/>
                                  </a:cubicBezTo>
                                  <a:lnTo>
                                    <a:pt x="187894" y="1276112"/>
                                  </a:lnTo>
                                  <a:cubicBezTo>
                                    <a:pt x="292685" y="1263411"/>
                                    <a:pt x="395574" y="1251595"/>
                                    <a:pt x="500658" y="1244900"/>
                                  </a:cubicBezTo>
                                  <a:cubicBezTo>
                                    <a:pt x="530326" y="1242931"/>
                                    <a:pt x="549473" y="1231805"/>
                                    <a:pt x="566426" y="1221862"/>
                                  </a:cubicBezTo>
                                  <a:cubicBezTo>
                                    <a:pt x="575487" y="1216446"/>
                                    <a:pt x="584109" y="1211523"/>
                                    <a:pt x="594195" y="1207880"/>
                                  </a:cubicBezTo>
                                  <a:cubicBezTo>
                                    <a:pt x="599748" y="1205911"/>
                                    <a:pt x="604278" y="1203154"/>
                                    <a:pt x="607933" y="1200791"/>
                                  </a:cubicBezTo>
                                  <a:cubicBezTo>
                                    <a:pt x="609395" y="1199708"/>
                                    <a:pt x="611148" y="1198822"/>
                                    <a:pt x="612902" y="1198034"/>
                                  </a:cubicBezTo>
                                  <a:cubicBezTo>
                                    <a:pt x="627737" y="1191142"/>
                                    <a:pt x="645495" y="1186786"/>
                                    <a:pt x="663891" y="1185198"/>
                                  </a:cubicBezTo>
                                  <a:close/>
                                  <a:moveTo>
                                    <a:pt x="736839" y="989599"/>
                                  </a:moveTo>
                                  <a:cubicBezTo>
                                    <a:pt x="742830" y="1003088"/>
                                    <a:pt x="748822" y="1016282"/>
                                    <a:pt x="753791" y="1029574"/>
                                  </a:cubicBezTo>
                                  <a:cubicBezTo>
                                    <a:pt x="759346" y="1044440"/>
                                    <a:pt x="763877" y="1059307"/>
                                    <a:pt x="766215" y="1073684"/>
                                  </a:cubicBezTo>
                                  <a:cubicBezTo>
                                    <a:pt x="768699" y="1087860"/>
                                    <a:pt x="767530" y="1101447"/>
                                    <a:pt x="762853" y="1108045"/>
                                  </a:cubicBezTo>
                                  <a:cubicBezTo>
                                    <a:pt x="760515" y="1111491"/>
                                    <a:pt x="757737" y="1114148"/>
                                    <a:pt x="752915" y="1116216"/>
                                  </a:cubicBezTo>
                                  <a:cubicBezTo>
                                    <a:pt x="750577" y="1116905"/>
                                    <a:pt x="748239" y="1118678"/>
                                    <a:pt x="745899" y="1119071"/>
                                  </a:cubicBezTo>
                                  <a:cubicBezTo>
                                    <a:pt x="743853" y="1119466"/>
                                    <a:pt x="739908" y="1120548"/>
                                    <a:pt x="735377" y="1123109"/>
                                  </a:cubicBezTo>
                                  <a:cubicBezTo>
                                    <a:pt x="732600" y="1124880"/>
                                    <a:pt x="732308" y="1124684"/>
                                    <a:pt x="730846" y="1125471"/>
                                  </a:cubicBezTo>
                                  <a:cubicBezTo>
                                    <a:pt x="729531" y="1125964"/>
                                    <a:pt x="728508" y="1126555"/>
                                    <a:pt x="727339" y="1126850"/>
                                  </a:cubicBezTo>
                                  <a:cubicBezTo>
                                    <a:pt x="726315" y="1127244"/>
                                    <a:pt x="725291" y="1127244"/>
                                    <a:pt x="723246" y="1127637"/>
                                  </a:cubicBezTo>
                                  <a:lnTo>
                                    <a:pt x="713162" y="1129607"/>
                                  </a:lnTo>
                                  <a:lnTo>
                                    <a:pt x="708193" y="1130690"/>
                                  </a:lnTo>
                                  <a:lnTo>
                                    <a:pt x="702055" y="1131280"/>
                                  </a:lnTo>
                                  <a:lnTo>
                                    <a:pt x="689631" y="1132364"/>
                                  </a:lnTo>
                                  <a:lnTo>
                                    <a:pt x="689924" y="1136301"/>
                                  </a:lnTo>
                                  <a:cubicBezTo>
                                    <a:pt x="675455" y="1135612"/>
                                    <a:pt x="660548" y="1136301"/>
                                    <a:pt x="646224" y="1138369"/>
                                  </a:cubicBezTo>
                                  <a:cubicBezTo>
                                    <a:pt x="645348" y="1135022"/>
                                    <a:pt x="644471" y="1131280"/>
                                    <a:pt x="643593" y="1127835"/>
                                  </a:cubicBezTo>
                                  <a:cubicBezTo>
                                    <a:pt x="639940" y="1112870"/>
                                    <a:pt x="636286" y="1098888"/>
                                    <a:pt x="636431" y="1083528"/>
                                  </a:cubicBezTo>
                                  <a:cubicBezTo>
                                    <a:pt x="637748" y="1027014"/>
                                    <a:pt x="698108" y="1000726"/>
                                    <a:pt x="736839" y="989599"/>
                                  </a:cubicBezTo>
                                  <a:close/>
                                  <a:moveTo>
                                    <a:pt x="1459565" y="946335"/>
                                  </a:moveTo>
                                  <a:cubicBezTo>
                                    <a:pt x="1459565" y="969355"/>
                                    <a:pt x="1458704" y="991711"/>
                                    <a:pt x="1455910" y="1014079"/>
                                  </a:cubicBezTo>
                                  <a:cubicBezTo>
                                    <a:pt x="1452900" y="1036242"/>
                                    <a:pt x="1448603" y="1058174"/>
                                    <a:pt x="1442588" y="1079687"/>
                                  </a:cubicBezTo>
                                  <a:cubicBezTo>
                                    <a:pt x="1431200" y="1122915"/>
                                    <a:pt x="1414224" y="1164420"/>
                                    <a:pt x="1396606" y="1206791"/>
                                  </a:cubicBezTo>
                                  <a:cubicBezTo>
                                    <a:pt x="1425400" y="1170871"/>
                                    <a:pt x="1446025" y="1128499"/>
                                    <a:pt x="1458274" y="1083775"/>
                                  </a:cubicBezTo>
                                  <a:cubicBezTo>
                                    <a:pt x="1464077" y="1061407"/>
                                    <a:pt x="1467943" y="1038171"/>
                                    <a:pt x="1468373" y="1014946"/>
                                  </a:cubicBezTo>
                                  <a:cubicBezTo>
                                    <a:pt x="1469231" y="991723"/>
                                    <a:pt x="1465580" y="968269"/>
                                    <a:pt x="1459565" y="946335"/>
                                  </a:cubicBezTo>
                                  <a:close/>
                                  <a:moveTo>
                                    <a:pt x="251616" y="1284"/>
                                  </a:moveTo>
                                  <a:cubicBezTo>
                                    <a:pt x="216685" y="4927"/>
                                    <a:pt x="188332" y="30329"/>
                                    <a:pt x="172548" y="73158"/>
                                  </a:cubicBezTo>
                                  <a:cubicBezTo>
                                    <a:pt x="136741" y="171615"/>
                                    <a:pt x="167432" y="368038"/>
                                    <a:pt x="253954" y="456649"/>
                                  </a:cubicBezTo>
                                  <a:cubicBezTo>
                                    <a:pt x="330245" y="534530"/>
                                    <a:pt x="368976" y="557272"/>
                                    <a:pt x="387391" y="568202"/>
                                  </a:cubicBezTo>
                                  <a:cubicBezTo>
                                    <a:pt x="390314" y="569974"/>
                                    <a:pt x="393236" y="571648"/>
                                    <a:pt x="394698" y="572731"/>
                                  </a:cubicBezTo>
                                  <a:cubicBezTo>
                                    <a:pt x="409605" y="592717"/>
                                    <a:pt x="476689" y="639189"/>
                                    <a:pt x="500658" y="652579"/>
                                  </a:cubicBezTo>
                                  <a:lnTo>
                                    <a:pt x="506649" y="656026"/>
                                  </a:lnTo>
                                  <a:cubicBezTo>
                                    <a:pt x="520826" y="664000"/>
                                    <a:pt x="559849" y="685466"/>
                                    <a:pt x="575487" y="697969"/>
                                  </a:cubicBezTo>
                                  <a:cubicBezTo>
                                    <a:pt x="572856" y="699249"/>
                                    <a:pt x="569495" y="700922"/>
                                    <a:pt x="564964" y="702892"/>
                                  </a:cubicBezTo>
                                  <a:cubicBezTo>
                                    <a:pt x="554002" y="707420"/>
                                    <a:pt x="534418" y="713820"/>
                                    <a:pt x="513518" y="720516"/>
                                  </a:cubicBezTo>
                                  <a:cubicBezTo>
                                    <a:pt x="477858" y="731937"/>
                                    <a:pt x="437520" y="745031"/>
                                    <a:pt x="409605" y="758815"/>
                                  </a:cubicBezTo>
                                  <a:cubicBezTo>
                                    <a:pt x="369414" y="778605"/>
                                    <a:pt x="321914" y="790814"/>
                                    <a:pt x="264185" y="804795"/>
                                  </a:cubicBezTo>
                                  <a:cubicBezTo>
                                    <a:pt x="212156" y="817497"/>
                                    <a:pt x="141272" y="834726"/>
                                    <a:pt x="87050" y="909554"/>
                                  </a:cubicBezTo>
                                  <a:cubicBezTo>
                                    <a:pt x="36335" y="979657"/>
                                    <a:pt x="-2105" y="1038238"/>
                                    <a:pt x="90" y="1100168"/>
                                  </a:cubicBezTo>
                                  <a:cubicBezTo>
                                    <a:pt x="1990" y="1156682"/>
                                    <a:pt x="23619" y="1225701"/>
                                    <a:pt x="77988" y="1249627"/>
                                  </a:cubicBezTo>
                                  <a:cubicBezTo>
                                    <a:pt x="92895" y="1256025"/>
                                    <a:pt x="105317" y="1262327"/>
                                    <a:pt x="115403" y="1267250"/>
                                  </a:cubicBezTo>
                                  <a:cubicBezTo>
                                    <a:pt x="97865" y="1289206"/>
                                    <a:pt x="76088" y="1322976"/>
                                    <a:pt x="76526" y="1354582"/>
                                  </a:cubicBezTo>
                                  <a:cubicBezTo>
                                    <a:pt x="76819" y="1388352"/>
                                    <a:pt x="98888" y="1533774"/>
                                    <a:pt x="133525" y="1561048"/>
                                  </a:cubicBezTo>
                                  <a:cubicBezTo>
                                    <a:pt x="147410" y="1571976"/>
                                    <a:pt x="173279" y="1595704"/>
                                    <a:pt x="190232" y="1611358"/>
                                  </a:cubicBezTo>
                                  <a:cubicBezTo>
                                    <a:pt x="174594" y="1635481"/>
                                    <a:pt x="155448" y="1679984"/>
                                    <a:pt x="173279" y="1738468"/>
                                  </a:cubicBezTo>
                                  <a:cubicBezTo>
                                    <a:pt x="195201" y="1810931"/>
                                    <a:pt x="218147" y="1862622"/>
                                    <a:pt x="320892" y="1896591"/>
                                  </a:cubicBezTo>
                                  <a:cubicBezTo>
                                    <a:pt x="315630" y="1916970"/>
                                    <a:pt x="312269" y="1946212"/>
                                    <a:pt x="323814" y="1975257"/>
                                  </a:cubicBezTo>
                                  <a:cubicBezTo>
                                    <a:pt x="343983" y="2026259"/>
                                    <a:pt x="434743" y="2091635"/>
                                    <a:pt x="478151" y="2102169"/>
                                  </a:cubicBezTo>
                                  <a:cubicBezTo>
                                    <a:pt x="520242" y="2112508"/>
                                    <a:pt x="562626" y="2107388"/>
                                    <a:pt x="587909" y="2104335"/>
                                  </a:cubicBezTo>
                                  <a:cubicBezTo>
                                    <a:pt x="599164" y="2103056"/>
                                    <a:pt x="609686" y="2098723"/>
                                    <a:pt x="619771" y="2094883"/>
                                  </a:cubicBezTo>
                                  <a:cubicBezTo>
                                    <a:pt x="638624" y="2087302"/>
                                    <a:pt x="646371" y="2085432"/>
                                    <a:pt x="651486" y="2089468"/>
                                  </a:cubicBezTo>
                                  <a:cubicBezTo>
                                    <a:pt x="684369" y="2115265"/>
                                    <a:pt x="710384" y="2117233"/>
                                    <a:pt x="756422" y="2111622"/>
                                  </a:cubicBezTo>
                                  <a:cubicBezTo>
                                    <a:pt x="802752" y="2106010"/>
                                    <a:pt x="978134" y="2063870"/>
                                    <a:pt x="1080148" y="2026259"/>
                                  </a:cubicBezTo>
                                  <a:cubicBezTo>
                                    <a:pt x="1193707" y="1984316"/>
                                    <a:pt x="1330943" y="1917858"/>
                                    <a:pt x="1357396" y="1904958"/>
                                  </a:cubicBezTo>
                                  <a:cubicBezTo>
                                    <a:pt x="1365582" y="1900824"/>
                                    <a:pt x="1375373" y="1895901"/>
                                    <a:pt x="1386189" y="1890289"/>
                                  </a:cubicBezTo>
                                  <a:cubicBezTo>
                                    <a:pt x="1436904" y="1864296"/>
                                    <a:pt x="1521526" y="1821074"/>
                                    <a:pt x="1573700" y="1818317"/>
                                  </a:cubicBezTo>
                                  <a:cubicBezTo>
                                    <a:pt x="1624415" y="1815658"/>
                                    <a:pt x="2259882" y="1877391"/>
                                    <a:pt x="2600999" y="1910571"/>
                                  </a:cubicBezTo>
                                  <a:cubicBezTo>
                                    <a:pt x="2714121" y="1921501"/>
                                    <a:pt x="2806196" y="1930557"/>
                                    <a:pt x="2856326" y="1935088"/>
                                  </a:cubicBezTo>
                                  <a:cubicBezTo>
                                    <a:pt x="2989963" y="1947456"/>
                                    <a:pt x="3071477" y="1954441"/>
                                    <a:pt x="3113962" y="1957939"/>
                                  </a:cubicBezTo>
                                  <a:lnTo>
                                    <a:pt x="3129227" y="1959178"/>
                                  </a:lnTo>
                                  <a:lnTo>
                                    <a:pt x="3129227" y="1909974"/>
                                  </a:lnTo>
                                  <a:lnTo>
                                    <a:pt x="3117786" y="1909003"/>
                                  </a:lnTo>
                                  <a:cubicBezTo>
                                    <a:pt x="3075480" y="1905408"/>
                                    <a:pt x="2994275" y="1898424"/>
                                    <a:pt x="2861003" y="1886055"/>
                                  </a:cubicBezTo>
                                  <a:cubicBezTo>
                                    <a:pt x="2811019" y="1881329"/>
                                    <a:pt x="2718943" y="1872468"/>
                                    <a:pt x="2605968" y="1861540"/>
                                  </a:cubicBezTo>
                                  <a:cubicBezTo>
                                    <a:pt x="2110076" y="1813296"/>
                                    <a:pt x="1621639" y="1766429"/>
                                    <a:pt x="1571362" y="1768990"/>
                                  </a:cubicBezTo>
                                  <a:cubicBezTo>
                                    <a:pt x="1570047" y="1768990"/>
                                    <a:pt x="1568440" y="1769481"/>
                                    <a:pt x="1567124" y="1769679"/>
                                  </a:cubicBezTo>
                                  <a:lnTo>
                                    <a:pt x="1567124" y="1767906"/>
                                  </a:lnTo>
                                  <a:cubicBezTo>
                                    <a:pt x="1567124" y="1761901"/>
                                    <a:pt x="1567562" y="1756092"/>
                                    <a:pt x="1568002" y="1750085"/>
                                  </a:cubicBezTo>
                                  <a:cubicBezTo>
                                    <a:pt x="1568878" y="1738270"/>
                                    <a:pt x="1570486" y="1726259"/>
                                    <a:pt x="1572240" y="1714149"/>
                                  </a:cubicBezTo>
                                  <a:cubicBezTo>
                                    <a:pt x="1575747" y="1690125"/>
                                    <a:pt x="1579986" y="1665806"/>
                                    <a:pt x="1581009" y="1640600"/>
                                  </a:cubicBezTo>
                                  <a:cubicBezTo>
                                    <a:pt x="1582324" y="1590979"/>
                                    <a:pt x="1577647" y="1542143"/>
                                    <a:pt x="1572824" y="1493506"/>
                                  </a:cubicBezTo>
                                  <a:cubicBezTo>
                                    <a:pt x="1568147" y="1444868"/>
                                    <a:pt x="1563617" y="1396032"/>
                                    <a:pt x="1565517" y="1347493"/>
                                  </a:cubicBezTo>
                                  <a:cubicBezTo>
                                    <a:pt x="1566686" y="1323174"/>
                                    <a:pt x="1569024" y="1298856"/>
                                    <a:pt x="1573555" y="1274733"/>
                                  </a:cubicBezTo>
                                  <a:cubicBezTo>
                                    <a:pt x="1574431" y="1268726"/>
                                    <a:pt x="1574431" y="1262327"/>
                                    <a:pt x="1575017" y="1256518"/>
                                  </a:cubicBezTo>
                                  <a:cubicBezTo>
                                    <a:pt x="1575893" y="1250513"/>
                                    <a:pt x="1578086" y="1244704"/>
                                    <a:pt x="1577793" y="1238402"/>
                                  </a:cubicBezTo>
                                  <a:cubicBezTo>
                                    <a:pt x="1578231" y="1226194"/>
                                    <a:pt x="1581886" y="1214378"/>
                                    <a:pt x="1582762" y="1202072"/>
                                  </a:cubicBezTo>
                                  <a:lnTo>
                                    <a:pt x="1584517" y="1201481"/>
                                  </a:lnTo>
                                  <a:lnTo>
                                    <a:pt x="1582617" y="1202072"/>
                                  </a:lnTo>
                                  <a:cubicBezTo>
                                    <a:pt x="1581300" y="1214378"/>
                                    <a:pt x="1577355" y="1225996"/>
                                    <a:pt x="1576478" y="1238204"/>
                                  </a:cubicBezTo>
                                  <a:cubicBezTo>
                                    <a:pt x="1576331" y="1244211"/>
                                    <a:pt x="1574431" y="1250020"/>
                                    <a:pt x="1573117" y="1256025"/>
                                  </a:cubicBezTo>
                                  <a:cubicBezTo>
                                    <a:pt x="1572093" y="1262327"/>
                                    <a:pt x="1572093" y="1268135"/>
                                    <a:pt x="1570924" y="1274339"/>
                                  </a:cubicBezTo>
                                  <a:cubicBezTo>
                                    <a:pt x="1565809" y="1298461"/>
                                    <a:pt x="1562740" y="1322780"/>
                                    <a:pt x="1561133" y="1347297"/>
                                  </a:cubicBezTo>
                                  <a:cubicBezTo>
                                    <a:pt x="1557917" y="1396327"/>
                                    <a:pt x="1561133" y="1445557"/>
                                    <a:pt x="1564347" y="1494391"/>
                                  </a:cubicBezTo>
                                  <a:cubicBezTo>
                                    <a:pt x="1567709" y="1543227"/>
                                    <a:pt x="1570924" y="1592061"/>
                                    <a:pt x="1568440" y="1640207"/>
                                  </a:cubicBezTo>
                                  <a:cubicBezTo>
                                    <a:pt x="1566831" y="1664033"/>
                                    <a:pt x="1561862" y="1687959"/>
                                    <a:pt x="1557917" y="1711983"/>
                                  </a:cubicBezTo>
                                  <a:cubicBezTo>
                                    <a:pt x="1555724" y="1724093"/>
                                    <a:pt x="1553824" y="1736302"/>
                                    <a:pt x="1552509" y="1748805"/>
                                  </a:cubicBezTo>
                                  <a:cubicBezTo>
                                    <a:pt x="1551778" y="1755008"/>
                                    <a:pt x="1551340" y="1761310"/>
                                    <a:pt x="1551193" y="1767710"/>
                                  </a:cubicBezTo>
                                  <a:lnTo>
                                    <a:pt x="1551193" y="1771845"/>
                                  </a:lnTo>
                                  <a:cubicBezTo>
                                    <a:pt x="1490980" y="1781888"/>
                                    <a:pt x="1415858" y="1820186"/>
                                    <a:pt x="1364265" y="1846673"/>
                                  </a:cubicBezTo>
                                  <a:cubicBezTo>
                                    <a:pt x="1353743" y="1852087"/>
                                    <a:pt x="1344243" y="1857010"/>
                                    <a:pt x="1336060" y="1860851"/>
                                  </a:cubicBezTo>
                                  <a:cubicBezTo>
                                    <a:pt x="1310043" y="1873551"/>
                                    <a:pt x="1174707" y="1939123"/>
                                    <a:pt x="1063486" y="1980181"/>
                                  </a:cubicBezTo>
                                  <a:cubicBezTo>
                                    <a:pt x="960743" y="2018284"/>
                                    <a:pt x="788868" y="2058553"/>
                                    <a:pt x="750577" y="2063081"/>
                                  </a:cubicBezTo>
                                  <a:cubicBezTo>
                                    <a:pt x="709800" y="2068004"/>
                                    <a:pt x="699277" y="2064756"/>
                                    <a:pt x="681446" y="2050971"/>
                                  </a:cubicBezTo>
                                  <a:cubicBezTo>
                                    <a:pt x="653240" y="2028818"/>
                                    <a:pt x="622255" y="2041126"/>
                                    <a:pt x="601648" y="2049298"/>
                                  </a:cubicBezTo>
                                  <a:cubicBezTo>
                                    <a:pt x="594340" y="2052055"/>
                                    <a:pt x="586887" y="2055106"/>
                                    <a:pt x="581918" y="2055697"/>
                                  </a:cubicBezTo>
                                  <a:cubicBezTo>
                                    <a:pt x="558533" y="2058553"/>
                                    <a:pt x="522873" y="2062786"/>
                                    <a:pt x="489258" y="2054615"/>
                                  </a:cubicBezTo>
                                  <a:cubicBezTo>
                                    <a:pt x="456374" y="2046639"/>
                                    <a:pt x="381252" y="1988845"/>
                                    <a:pt x="368829" y="1957044"/>
                                  </a:cubicBezTo>
                                  <a:cubicBezTo>
                                    <a:pt x="361814" y="1939812"/>
                                    <a:pt x="364298" y="1921302"/>
                                    <a:pt x="367660" y="1908405"/>
                                  </a:cubicBezTo>
                                  <a:cubicBezTo>
                                    <a:pt x="367660" y="1908405"/>
                                    <a:pt x="367952" y="1908405"/>
                                    <a:pt x="367952" y="1908405"/>
                                  </a:cubicBezTo>
                                  <a:cubicBezTo>
                                    <a:pt x="377745" y="1909685"/>
                                    <a:pt x="387391" y="1909685"/>
                                    <a:pt x="397183" y="1908405"/>
                                  </a:cubicBezTo>
                                  <a:cubicBezTo>
                                    <a:pt x="423198" y="1905156"/>
                                    <a:pt x="447605" y="1894425"/>
                                    <a:pt x="469965" y="1884480"/>
                                  </a:cubicBezTo>
                                  <a:cubicBezTo>
                                    <a:pt x="477274" y="1881329"/>
                                    <a:pt x="484435" y="1878081"/>
                                    <a:pt x="491449" y="1875225"/>
                                  </a:cubicBezTo>
                                  <a:cubicBezTo>
                                    <a:pt x="572856" y="1843030"/>
                                    <a:pt x="649148" y="1810539"/>
                                    <a:pt x="724561" y="1775881"/>
                                  </a:cubicBezTo>
                                  <a:cubicBezTo>
                                    <a:pt x="728653" y="1774011"/>
                                    <a:pt x="732746" y="1772042"/>
                                    <a:pt x="736839" y="1770072"/>
                                  </a:cubicBezTo>
                                  <a:cubicBezTo>
                                    <a:pt x="749991" y="1787500"/>
                                    <a:pt x="766506" y="1795868"/>
                                    <a:pt x="787261" y="1795475"/>
                                  </a:cubicBezTo>
                                  <a:cubicBezTo>
                                    <a:pt x="790768" y="1795475"/>
                                    <a:pt x="794568" y="1795080"/>
                                    <a:pt x="798513" y="1794589"/>
                                  </a:cubicBezTo>
                                  <a:cubicBezTo>
                                    <a:pt x="814590" y="1792718"/>
                                    <a:pt x="833299" y="1787105"/>
                                    <a:pt x="848206" y="1778736"/>
                                  </a:cubicBezTo>
                                  <a:cubicBezTo>
                                    <a:pt x="848352" y="1780411"/>
                                    <a:pt x="848790" y="1781888"/>
                                    <a:pt x="848937" y="1783463"/>
                                  </a:cubicBezTo>
                                  <a:cubicBezTo>
                                    <a:pt x="851421" y="1793505"/>
                                    <a:pt x="852444" y="1799314"/>
                                    <a:pt x="852006" y="1807289"/>
                                  </a:cubicBezTo>
                                  <a:cubicBezTo>
                                    <a:pt x="851421" y="1822747"/>
                                    <a:pt x="844697" y="1839386"/>
                                    <a:pt x="835928" y="1854648"/>
                                  </a:cubicBezTo>
                                  <a:cubicBezTo>
                                    <a:pt x="826868" y="1869908"/>
                                    <a:pt x="815468" y="1884775"/>
                                    <a:pt x="803044" y="1898460"/>
                                  </a:cubicBezTo>
                                  <a:lnTo>
                                    <a:pt x="783022" y="1918743"/>
                                  </a:lnTo>
                                  <a:cubicBezTo>
                                    <a:pt x="779368" y="1922779"/>
                                    <a:pt x="776737" y="1926424"/>
                                    <a:pt x="773961" y="1929279"/>
                                  </a:cubicBezTo>
                                  <a:cubicBezTo>
                                    <a:pt x="771475" y="1932034"/>
                                    <a:pt x="767968" y="1934202"/>
                                    <a:pt x="763877" y="1936564"/>
                                  </a:cubicBezTo>
                                  <a:cubicBezTo>
                                    <a:pt x="759784" y="1938927"/>
                                    <a:pt x="755253" y="1941093"/>
                                    <a:pt x="751015" y="1944735"/>
                                  </a:cubicBezTo>
                                  <a:cubicBezTo>
                                    <a:pt x="746484" y="1948378"/>
                                    <a:pt x="743561" y="1953301"/>
                                    <a:pt x="741370" y="1958322"/>
                                  </a:cubicBezTo>
                                  <a:cubicBezTo>
                                    <a:pt x="737422" y="1968168"/>
                                    <a:pt x="736839" y="1978113"/>
                                    <a:pt x="736839" y="1987762"/>
                                  </a:cubicBezTo>
                                  <a:cubicBezTo>
                                    <a:pt x="736691" y="2007158"/>
                                    <a:pt x="740491" y="2025865"/>
                                    <a:pt x="738739" y="2044769"/>
                                  </a:cubicBezTo>
                                  <a:cubicBezTo>
                                    <a:pt x="742684" y="2026061"/>
                                    <a:pt x="740639" y="2006665"/>
                                    <a:pt x="742830" y="1988155"/>
                                  </a:cubicBezTo>
                                  <a:cubicBezTo>
                                    <a:pt x="743853" y="1978900"/>
                                    <a:pt x="745608" y="1969645"/>
                                    <a:pt x="749553" y="1962163"/>
                                  </a:cubicBezTo>
                                  <a:cubicBezTo>
                                    <a:pt x="751599" y="1958521"/>
                                    <a:pt x="754084" y="1955271"/>
                                    <a:pt x="757299" y="1953301"/>
                                  </a:cubicBezTo>
                                  <a:cubicBezTo>
                                    <a:pt x="760515" y="1951233"/>
                                    <a:pt x="764753" y="1949462"/>
                                    <a:pt x="769137" y="1947492"/>
                                  </a:cubicBezTo>
                                  <a:cubicBezTo>
                                    <a:pt x="773375" y="1945623"/>
                                    <a:pt x="778491" y="1943259"/>
                                    <a:pt x="782875" y="1939616"/>
                                  </a:cubicBezTo>
                                  <a:cubicBezTo>
                                    <a:pt x="787113" y="1936170"/>
                                    <a:pt x="790330" y="1932232"/>
                                    <a:pt x="793399" y="1929672"/>
                                  </a:cubicBezTo>
                                  <a:lnTo>
                                    <a:pt x="815468" y="1911654"/>
                                  </a:lnTo>
                                  <a:cubicBezTo>
                                    <a:pt x="829937" y="1898460"/>
                                    <a:pt x="843675" y="1884480"/>
                                    <a:pt x="855659" y="1868431"/>
                                  </a:cubicBezTo>
                                  <a:cubicBezTo>
                                    <a:pt x="867497" y="1852087"/>
                                    <a:pt x="878166" y="1833577"/>
                                    <a:pt x="881674" y="1810931"/>
                                  </a:cubicBezTo>
                                  <a:cubicBezTo>
                                    <a:pt x="883574" y="1800200"/>
                                    <a:pt x="882552" y="1786909"/>
                                    <a:pt x="881383" y="1778245"/>
                                  </a:cubicBezTo>
                                  <a:cubicBezTo>
                                    <a:pt x="881235" y="1776768"/>
                                    <a:pt x="881235" y="1775093"/>
                                    <a:pt x="880943" y="1773518"/>
                                  </a:cubicBezTo>
                                  <a:cubicBezTo>
                                    <a:pt x="882552" y="1772435"/>
                                    <a:pt x="884304" y="1771156"/>
                                    <a:pt x="885474" y="1769876"/>
                                  </a:cubicBezTo>
                                  <a:cubicBezTo>
                                    <a:pt x="896290" y="1760817"/>
                                    <a:pt x="902721" y="1746837"/>
                                    <a:pt x="904474" y="1733545"/>
                                  </a:cubicBezTo>
                                  <a:cubicBezTo>
                                    <a:pt x="906081" y="1719958"/>
                                    <a:pt x="903743" y="1706862"/>
                                    <a:pt x="898628" y="1694852"/>
                                  </a:cubicBezTo>
                                  <a:cubicBezTo>
                                    <a:pt x="894097" y="1684316"/>
                                    <a:pt x="886643" y="1674569"/>
                                    <a:pt x="877143" y="1666889"/>
                                  </a:cubicBezTo>
                                  <a:lnTo>
                                    <a:pt x="875755" y="1665019"/>
                                  </a:lnTo>
                                  <a:lnTo>
                                    <a:pt x="875683" y="1664921"/>
                                  </a:lnTo>
                                  <a:cubicBezTo>
                                    <a:pt x="874804" y="1664033"/>
                                    <a:pt x="873928" y="1662951"/>
                                    <a:pt x="872174" y="1661474"/>
                                  </a:cubicBezTo>
                                  <a:cubicBezTo>
                                    <a:pt x="871297" y="1660883"/>
                                    <a:pt x="870859" y="1660391"/>
                                    <a:pt x="870274" y="1660194"/>
                                  </a:cubicBezTo>
                                  <a:cubicBezTo>
                                    <a:pt x="871297" y="1658028"/>
                                    <a:pt x="872466" y="1656157"/>
                                    <a:pt x="873635" y="1654187"/>
                                  </a:cubicBezTo>
                                  <a:cubicBezTo>
                                    <a:pt x="873490" y="1654385"/>
                                    <a:pt x="873490" y="1654385"/>
                                    <a:pt x="873928" y="1654187"/>
                                  </a:cubicBezTo>
                                  <a:cubicBezTo>
                                    <a:pt x="876266" y="1651825"/>
                                    <a:pt x="880359" y="1647887"/>
                                    <a:pt x="882990" y="1642177"/>
                                  </a:cubicBezTo>
                                  <a:cubicBezTo>
                                    <a:pt x="884012" y="1639715"/>
                                    <a:pt x="884890" y="1637156"/>
                                    <a:pt x="885766" y="1634791"/>
                                  </a:cubicBezTo>
                                  <a:cubicBezTo>
                                    <a:pt x="886204" y="1633709"/>
                                    <a:pt x="886352" y="1632429"/>
                                    <a:pt x="887081" y="1631345"/>
                                  </a:cubicBezTo>
                                  <a:cubicBezTo>
                                    <a:pt x="892635" y="1619531"/>
                                    <a:pt x="896290" y="1607716"/>
                                    <a:pt x="899943" y="1596491"/>
                                  </a:cubicBezTo>
                                  <a:cubicBezTo>
                                    <a:pt x="903304" y="1585958"/>
                                    <a:pt x="906374" y="1575915"/>
                                    <a:pt x="910904" y="1566462"/>
                                  </a:cubicBezTo>
                                  <a:cubicBezTo>
                                    <a:pt x="927712" y="1531411"/>
                                    <a:pt x="926835" y="1495277"/>
                                    <a:pt x="908274" y="1462098"/>
                                  </a:cubicBezTo>
                                  <a:cubicBezTo>
                                    <a:pt x="888104" y="1425571"/>
                                    <a:pt x="846159" y="1395048"/>
                                    <a:pt x="801144" y="1382740"/>
                                  </a:cubicBezTo>
                                  <a:cubicBezTo>
                                    <a:pt x="813568" y="1362951"/>
                                    <a:pt x="825406" y="1341192"/>
                                    <a:pt x="833737" y="1320810"/>
                                  </a:cubicBezTo>
                                  <a:cubicBezTo>
                                    <a:pt x="834321" y="1321698"/>
                                    <a:pt x="835052" y="1322485"/>
                                    <a:pt x="835637" y="1323371"/>
                                  </a:cubicBezTo>
                                  <a:cubicBezTo>
                                    <a:pt x="838852" y="1327506"/>
                                    <a:pt x="842359" y="1330953"/>
                                    <a:pt x="846013" y="1334399"/>
                                  </a:cubicBezTo>
                                  <a:cubicBezTo>
                                    <a:pt x="849375" y="1338042"/>
                                    <a:pt x="853321" y="1341192"/>
                                    <a:pt x="857121" y="1344243"/>
                                  </a:cubicBezTo>
                                  <a:cubicBezTo>
                                    <a:pt x="872613" y="1356552"/>
                                    <a:pt x="890297" y="1365510"/>
                                    <a:pt x="908566" y="1372008"/>
                                  </a:cubicBezTo>
                                  <a:cubicBezTo>
                                    <a:pt x="945104" y="1384710"/>
                                    <a:pt x="983541" y="1388943"/>
                                    <a:pt x="1021541" y="1388747"/>
                                  </a:cubicBezTo>
                                  <a:cubicBezTo>
                                    <a:pt x="1097539" y="1388156"/>
                                    <a:pt x="1172369" y="1369646"/>
                                    <a:pt x="1241938" y="1341486"/>
                                  </a:cubicBezTo>
                                  <a:cubicBezTo>
                                    <a:pt x="1171347" y="1367085"/>
                                    <a:pt x="1096370" y="1382544"/>
                                    <a:pt x="1021541" y="1380574"/>
                                  </a:cubicBezTo>
                                  <a:cubicBezTo>
                                    <a:pt x="984419" y="1379492"/>
                                    <a:pt x="947004" y="1373880"/>
                                    <a:pt x="912804" y="1360587"/>
                                  </a:cubicBezTo>
                                  <a:cubicBezTo>
                                    <a:pt x="895852" y="1353696"/>
                                    <a:pt x="879774" y="1344933"/>
                                    <a:pt x="866183" y="1333315"/>
                                  </a:cubicBezTo>
                                  <a:cubicBezTo>
                                    <a:pt x="859313" y="1327703"/>
                                    <a:pt x="853028" y="1321008"/>
                                    <a:pt x="847766" y="1314116"/>
                                  </a:cubicBezTo>
                                  <a:cubicBezTo>
                                    <a:pt x="845137" y="1310670"/>
                                    <a:pt x="842944" y="1307421"/>
                                    <a:pt x="840606" y="1302989"/>
                                  </a:cubicBezTo>
                                  <a:cubicBezTo>
                                    <a:pt x="841483" y="1301218"/>
                                    <a:pt x="842359" y="1299052"/>
                                    <a:pt x="842944" y="1296295"/>
                                  </a:cubicBezTo>
                                  <a:cubicBezTo>
                                    <a:pt x="851421" y="1259275"/>
                                    <a:pt x="827452" y="1214084"/>
                                    <a:pt x="813568" y="1195376"/>
                                  </a:cubicBezTo>
                                  <a:cubicBezTo>
                                    <a:pt x="802168" y="1180115"/>
                                    <a:pt x="786968" y="1167218"/>
                                    <a:pt x="769284" y="1157568"/>
                                  </a:cubicBezTo>
                                  <a:cubicBezTo>
                                    <a:pt x="770746" y="1156879"/>
                                    <a:pt x="772061" y="1156091"/>
                                    <a:pt x="773522" y="1155402"/>
                                  </a:cubicBezTo>
                                  <a:cubicBezTo>
                                    <a:pt x="783606" y="1149790"/>
                                    <a:pt x="793106" y="1140535"/>
                                    <a:pt x="799099" y="1129607"/>
                                  </a:cubicBezTo>
                                  <a:cubicBezTo>
                                    <a:pt x="810937" y="1107059"/>
                                    <a:pt x="808161" y="1084906"/>
                                    <a:pt x="804506" y="1066987"/>
                                  </a:cubicBezTo>
                                  <a:cubicBezTo>
                                    <a:pt x="800413" y="1048774"/>
                                    <a:pt x="793982" y="1032133"/>
                                    <a:pt x="786968" y="1016282"/>
                                  </a:cubicBezTo>
                                  <a:cubicBezTo>
                                    <a:pt x="779806" y="1000333"/>
                                    <a:pt x="771915" y="985267"/>
                                    <a:pt x="764168" y="970696"/>
                                  </a:cubicBezTo>
                                  <a:lnTo>
                                    <a:pt x="752915" y="949135"/>
                                  </a:lnTo>
                                  <a:cubicBezTo>
                                    <a:pt x="748384" y="940371"/>
                                    <a:pt x="743122" y="931707"/>
                                    <a:pt x="735961" y="924816"/>
                                  </a:cubicBezTo>
                                  <a:cubicBezTo>
                                    <a:pt x="722222" y="910243"/>
                                    <a:pt x="704539" y="901579"/>
                                    <a:pt x="687439" y="896065"/>
                                  </a:cubicBezTo>
                                  <a:cubicBezTo>
                                    <a:pt x="677355" y="893013"/>
                                    <a:pt x="667269" y="891044"/>
                                    <a:pt x="657186" y="889764"/>
                                  </a:cubicBezTo>
                                  <a:cubicBezTo>
                                    <a:pt x="656748" y="888976"/>
                                    <a:pt x="656455" y="888287"/>
                                    <a:pt x="656017" y="887401"/>
                                  </a:cubicBezTo>
                                  <a:cubicBezTo>
                                    <a:pt x="653093" y="881396"/>
                                    <a:pt x="650024" y="878146"/>
                                    <a:pt x="648562" y="873027"/>
                                  </a:cubicBezTo>
                                  <a:lnTo>
                                    <a:pt x="643009" y="857963"/>
                                  </a:lnTo>
                                  <a:lnTo>
                                    <a:pt x="638186" y="841815"/>
                                  </a:lnTo>
                                  <a:cubicBezTo>
                                    <a:pt x="636431" y="836696"/>
                                    <a:pt x="635848" y="831280"/>
                                    <a:pt x="634531" y="825668"/>
                                  </a:cubicBezTo>
                                  <a:cubicBezTo>
                                    <a:pt x="633217" y="820055"/>
                                    <a:pt x="631755" y="814740"/>
                                    <a:pt x="631171" y="809324"/>
                                  </a:cubicBezTo>
                                  <a:cubicBezTo>
                                    <a:pt x="629562" y="798790"/>
                                    <a:pt x="633071" y="787664"/>
                                    <a:pt x="633217" y="776243"/>
                                  </a:cubicBezTo>
                                  <a:lnTo>
                                    <a:pt x="634971" y="775553"/>
                                  </a:lnTo>
                                  <a:lnTo>
                                    <a:pt x="633217" y="776046"/>
                                  </a:lnTo>
                                  <a:cubicBezTo>
                                    <a:pt x="632048" y="787171"/>
                                    <a:pt x="627078" y="797510"/>
                                    <a:pt x="627224" y="809324"/>
                                  </a:cubicBezTo>
                                  <a:cubicBezTo>
                                    <a:pt x="627517" y="815134"/>
                                    <a:pt x="628102" y="820745"/>
                                    <a:pt x="628686" y="826357"/>
                                  </a:cubicBezTo>
                                  <a:cubicBezTo>
                                    <a:pt x="629417" y="831478"/>
                                    <a:pt x="629417" y="837483"/>
                                    <a:pt x="630440" y="843292"/>
                                  </a:cubicBezTo>
                                  <a:lnTo>
                                    <a:pt x="633217" y="859931"/>
                                  </a:lnTo>
                                  <a:lnTo>
                                    <a:pt x="637309" y="876866"/>
                                  </a:lnTo>
                                  <a:cubicBezTo>
                                    <a:pt x="638040" y="880707"/>
                                    <a:pt x="639648" y="884644"/>
                                    <a:pt x="641255" y="888090"/>
                                  </a:cubicBezTo>
                                  <a:cubicBezTo>
                                    <a:pt x="639355" y="887894"/>
                                    <a:pt x="637162" y="887894"/>
                                    <a:pt x="635262" y="887598"/>
                                  </a:cubicBezTo>
                                  <a:cubicBezTo>
                                    <a:pt x="600626" y="886317"/>
                                    <a:pt x="566718" y="890847"/>
                                    <a:pt x="533835" y="897542"/>
                                  </a:cubicBezTo>
                                  <a:cubicBezTo>
                                    <a:pt x="532518" y="897740"/>
                                    <a:pt x="531495" y="898133"/>
                                    <a:pt x="530180" y="898428"/>
                                  </a:cubicBezTo>
                                  <a:lnTo>
                                    <a:pt x="524773" y="891733"/>
                                  </a:lnTo>
                                  <a:lnTo>
                                    <a:pt x="513518" y="878835"/>
                                  </a:lnTo>
                                  <a:cubicBezTo>
                                    <a:pt x="506065" y="870466"/>
                                    <a:pt x="498173" y="861999"/>
                                    <a:pt x="490135" y="854122"/>
                                  </a:cubicBezTo>
                                  <a:cubicBezTo>
                                    <a:pt x="482243" y="846147"/>
                                    <a:pt x="474496" y="837287"/>
                                    <a:pt x="463534" y="831969"/>
                                  </a:cubicBezTo>
                                  <a:cubicBezTo>
                                    <a:pt x="453013" y="826948"/>
                                    <a:pt x="441174" y="826555"/>
                                    <a:pt x="431674" y="820352"/>
                                  </a:cubicBezTo>
                                  <a:cubicBezTo>
                                    <a:pt x="440589" y="827637"/>
                                    <a:pt x="452282" y="829803"/>
                                    <a:pt x="461636" y="835416"/>
                                  </a:cubicBezTo>
                                  <a:cubicBezTo>
                                    <a:pt x="470404" y="840930"/>
                                    <a:pt x="477127" y="850381"/>
                                    <a:pt x="483996" y="859045"/>
                                  </a:cubicBezTo>
                                  <a:cubicBezTo>
                                    <a:pt x="491011" y="868104"/>
                                    <a:pt x="497442" y="876669"/>
                                    <a:pt x="503873" y="886121"/>
                                  </a:cubicBezTo>
                                  <a:lnTo>
                                    <a:pt x="513373" y="899906"/>
                                  </a:lnTo>
                                  <a:lnTo>
                                    <a:pt x="514687" y="902072"/>
                                  </a:lnTo>
                                  <a:cubicBezTo>
                                    <a:pt x="488380" y="908274"/>
                                    <a:pt x="462513" y="915363"/>
                                    <a:pt x="437082" y="924421"/>
                                  </a:cubicBezTo>
                                  <a:cubicBezTo>
                                    <a:pt x="435329" y="925110"/>
                                    <a:pt x="433429" y="925701"/>
                                    <a:pt x="431674" y="926391"/>
                                  </a:cubicBezTo>
                                  <a:cubicBezTo>
                                    <a:pt x="427582" y="906108"/>
                                    <a:pt x="419543" y="887401"/>
                                    <a:pt x="408291" y="870861"/>
                                  </a:cubicBezTo>
                                  <a:cubicBezTo>
                                    <a:pt x="402443" y="862491"/>
                                    <a:pt x="395867" y="854713"/>
                                    <a:pt x="388705" y="847624"/>
                                  </a:cubicBezTo>
                                  <a:cubicBezTo>
                                    <a:pt x="385052" y="844178"/>
                                    <a:pt x="381398" y="840731"/>
                                    <a:pt x="377598" y="837483"/>
                                  </a:cubicBezTo>
                                  <a:cubicBezTo>
                                    <a:pt x="373945" y="833841"/>
                                    <a:pt x="368829" y="832364"/>
                                    <a:pt x="366198" y="828032"/>
                                  </a:cubicBezTo>
                                  <a:cubicBezTo>
                                    <a:pt x="368098" y="832757"/>
                                    <a:pt x="373214" y="835121"/>
                                    <a:pt x="376136" y="839058"/>
                                  </a:cubicBezTo>
                                  <a:cubicBezTo>
                                    <a:pt x="379498" y="842701"/>
                                    <a:pt x="382714" y="846344"/>
                                    <a:pt x="385783" y="850479"/>
                                  </a:cubicBezTo>
                                  <a:cubicBezTo>
                                    <a:pt x="391774" y="858159"/>
                                    <a:pt x="397183" y="866529"/>
                                    <a:pt x="401422" y="875193"/>
                                  </a:cubicBezTo>
                                  <a:cubicBezTo>
                                    <a:pt x="409605" y="891537"/>
                                    <a:pt x="414574" y="909161"/>
                                    <a:pt x="415891" y="926784"/>
                                  </a:cubicBezTo>
                                  <a:cubicBezTo>
                                    <a:pt x="408874" y="924027"/>
                                    <a:pt x="401713" y="920582"/>
                                    <a:pt x="394552" y="917529"/>
                                  </a:cubicBezTo>
                                  <a:cubicBezTo>
                                    <a:pt x="379352" y="910834"/>
                                    <a:pt x="364007" y="903942"/>
                                    <a:pt x="348369" y="898428"/>
                                  </a:cubicBezTo>
                                  <a:cubicBezTo>
                                    <a:pt x="340330" y="895572"/>
                                    <a:pt x="332438" y="892817"/>
                                    <a:pt x="324545" y="890651"/>
                                  </a:cubicBezTo>
                                  <a:cubicBezTo>
                                    <a:pt x="316361" y="888287"/>
                                    <a:pt x="307592" y="887894"/>
                                    <a:pt x="299407" y="887894"/>
                                  </a:cubicBezTo>
                                  <a:lnTo>
                                    <a:pt x="274416" y="887205"/>
                                  </a:lnTo>
                                  <a:cubicBezTo>
                                    <a:pt x="266085" y="886810"/>
                                    <a:pt x="257900" y="889173"/>
                                    <a:pt x="249716" y="890453"/>
                                  </a:cubicBezTo>
                                  <a:cubicBezTo>
                                    <a:pt x="257900" y="889764"/>
                                    <a:pt x="266230" y="887598"/>
                                    <a:pt x="274416" y="888681"/>
                                  </a:cubicBezTo>
                                  <a:lnTo>
                                    <a:pt x="299114" y="890847"/>
                                  </a:lnTo>
                                  <a:cubicBezTo>
                                    <a:pt x="315923" y="891044"/>
                                    <a:pt x="330683" y="897542"/>
                                    <a:pt x="346029" y="903942"/>
                                  </a:cubicBezTo>
                                  <a:cubicBezTo>
                                    <a:pt x="361083" y="910638"/>
                                    <a:pt x="375845" y="918218"/>
                                    <a:pt x="390460" y="925701"/>
                                  </a:cubicBezTo>
                                  <a:cubicBezTo>
                                    <a:pt x="398060" y="929541"/>
                                    <a:pt x="404929" y="933282"/>
                                    <a:pt x="412967" y="937123"/>
                                  </a:cubicBezTo>
                                  <a:cubicBezTo>
                                    <a:pt x="417351" y="939092"/>
                                    <a:pt x="422760" y="940371"/>
                                    <a:pt x="428020" y="939485"/>
                                  </a:cubicBezTo>
                                  <a:cubicBezTo>
                                    <a:pt x="433867" y="938403"/>
                                    <a:pt x="436643" y="937123"/>
                                    <a:pt x="441027" y="936039"/>
                                  </a:cubicBezTo>
                                  <a:cubicBezTo>
                                    <a:pt x="469820" y="927671"/>
                                    <a:pt x="499196" y="921370"/>
                                    <a:pt x="528865" y="916938"/>
                                  </a:cubicBezTo>
                                  <a:lnTo>
                                    <a:pt x="529011" y="917923"/>
                                  </a:lnTo>
                                  <a:cubicBezTo>
                                    <a:pt x="530180" y="917727"/>
                                    <a:pt x="531495" y="917136"/>
                                    <a:pt x="532518" y="916248"/>
                                  </a:cubicBezTo>
                                  <a:cubicBezTo>
                                    <a:pt x="533980" y="916052"/>
                                    <a:pt x="535442" y="915561"/>
                                    <a:pt x="537195" y="915363"/>
                                  </a:cubicBezTo>
                                  <a:cubicBezTo>
                                    <a:pt x="569495" y="910834"/>
                                    <a:pt x="602378" y="908668"/>
                                    <a:pt x="633948" y="911720"/>
                                  </a:cubicBezTo>
                                  <a:cubicBezTo>
                                    <a:pt x="665078" y="914772"/>
                                    <a:pt x="696646" y="924027"/>
                                    <a:pt x="714039" y="945097"/>
                                  </a:cubicBezTo>
                                  <a:cubicBezTo>
                                    <a:pt x="718570" y="950020"/>
                                    <a:pt x="721639" y="956025"/>
                                    <a:pt x="724415" y="962032"/>
                                  </a:cubicBezTo>
                                  <a:lnTo>
                                    <a:pt x="730115" y="974930"/>
                                  </a:lnTo>
                                  <a:cubicBezTo>
                                    <a:pt x="687146" y="987631"/>
                                    <a:pt x="621671" y="1017759"/>
                                    <a:pt x="620355" y="1083528"/>
                                  </a:cubicBezTo>
                                  <a:cubicBezTo>
                                    <a:pt x="619917" y="1101250"/>
                                    <a:pt x="624302" y="1116905"/>
                                    <a:pt x="628102" y="1132364"/>
                                  </a:cubicBezTo>
                                  <a:cubicBezTo>
                                    <a:pt x="628978" y="1135612"/>
                                    <a:pt x="629562" y="1138665"/>
                                    <a:pt x="630440" y="1141619"/>
                                  </a:cubicBezTo>
                                  <a:cubicBezTo>
                                    <a:pt x="616995" y="1144670"/>
                                    <a:pt x="603986" y="1148708"/>
                                    <a:pt x="592295" y="1154122"/>
                                  </a:cubicBezTo>
                                  <a:cubicBezTo>
                                    <a:pt x="588933" y="1155600"/>
                                    <a:pt x="585718" y="1157568"/>
                                    <a:pt x="582795" y="1159538"/>
                                  </a:cubicBezTo>
                                  <a:cubicBezTo>
                                    <a:pt x="581040" y="1160521"/>
                                    <a:pt x="579287" y="1161900"/>
                                    <a:pt x="577387" y="1162491"/>
                                  </a:cubicBezTo>
                                  <a:cubicBezTo>
                                    <a:pt x="563211" y="1167710"/>
                                    <a:pt x="551811" y="1174307"/>
                                    <a:pt x="542018" y="1180115"/>
                                  </a:cubicBezTo>
                                  <a:cubicBezTo>
                                    <a:pt x="526673" y="1188976"/>
                                    <a:pt x="515711" y="1195376"/>
                                    <a:pt x="497735" y="1196656"/>
                                  </a:cubicBezTo>
                                  <a:cubicBezTo>
                                    <a:pt x="391483" y="1203548"/>
                                    <a:pt x="288007" y="1215462"/>
                                    <a:pt x="182194" y="1228064"/>
                                  </a:cubicBezTo>
                                  <a:lnTo>
                                    <a:pt x="163925" y="1230230"/>
                                  </a:lnTo>
                                  <a:cubicBezTo>
                                    <a:pt x="163341" y="1230230"/>
                                    <a:pt x="162901" y="1230428"/>
                                    <a:pt x="162317" y="1230428"/>
                                  </a:cubicBezTo>
                                  <a:cubicBezTo>
                                    <a:pt x="159687" y="1229837"/>
                                    <a:pt x="157056" y="1229442"/>
                                    <a:pt x="154132" y="1229442"/>
                                  </a:cubicBezTo>
                                  <a:lnTo>
                                    <a:pt x="153841" y="1232396"/>
                                  </a:lnTo>
                                  <a:cubicBezTo>
                                    <a:pt x="142294" y="1225996"/>
                                    <a:pt x="123003" y="1215855"/>
                                    <a:pt x="97572" y="1204631"/>
                                  </a:cubicBezTo>
                                  <a:cubicBezTo>
                                    <a:pt x="69657" y="1192422"/>
                                    <a:pt x="50512" y="1150677"/>
                                    <a:pt x="48612" y="1098002"/>
                                  </a:cubicBezTo>
                                  <a:cubicBezTo>
                                    <a:pt x="46857" y="1051529"/>
                                    <a:pt x="81203" y="1000135"/>
                                    <a:pt x="126365" y="937714"/>
                                  </a:cubicBezTo>
                                  <a:cubicBezTo>
                                    <a:pt x="166848" y="881789"/>
                                    <a:pt x="215808" y="866331"/>
                                    <a:pt x="275438" y="851760"/>
                                  </a:cubicBezTo>
                                  <a:cubicBezTo>
                                    <a:pt x="336383" y="836892"/>
                                    <a:pt x="386367" y="823798"/>
                                    <a:pt x="430798" y="802038"/>
                                  </a:cubicBezTo>
                                  <a:cubicBezTo>
                                    <a:pt x="455789" y="789732"/>
                                    <a:pt x="495980" y="776834"/>
                                    <a:pt x="528426" y="766593"/>
                                  </a:cubicBezTo>
                                  <a:cubicBezTo>
                                    <a:pt x="551226" y="759209"/>
                                    <a:pt x="570809" y="753006"/>
                                    <a:pt x="583818" y="747394"/>
                                  </a:cubicBezTo>
                                  <a:cubicBezTo>
                                    <a:pt x="608955" y="736860"/>
                                    <a:pt x="634386" y="722682"/>
                                    <a:pt x="626640" y="688714"/>
                                  </a:cubicBezTo>
                                  <a:cubicBezTo>
                                    <a:pt x="664200" y="680344"/>
                                    <a:pt x="699862" y="665477"/>
                                    <a:pt x="731722" y="644605"/>
                                  </a:cubicBezTo>
                                  <a:cubicBezTo>
                                    <a:pt x="770306" y="619891"/>
                                    <a:pt x="795882" y="581395"/>
                                    <a:pt x="834613" y="558356"/>
                                  </a:cubicBezTo>
                                  <a:cubicBezTo>
                                    <a:pt x="794568" y="579229"/>
                                    <a:pt x="766068" y="616447"/>
                                    <a:pt x="727631" y="637712"/>
                                  </a:cubicBezTo>
                                  <a:cubicBezTo>
                                    <a:pt x="694308" y="656617"/>
                                    <a:pt x="657769" y="668727"/>
                                    <a:pt x="620355" y="674241"/>
                                  </a:cubicBezTo>
                                  <a:cubicBezTo>
                                    <a:pt x="610126" y="660260"/>
                                    <a:pt x="585718" y="644408"/>
                                    <a:pt x="530326" y="613393"/>
                                  </a:cubicBezTo>
                                  <a:lnTo>
                                    <a:pt x="524335" y="610145"/>
                                  </a:lnTo>
                                  <a:cubicBezTo>
                                    <a:pt x="496858" y="594883"/>
                                    <a:pt x="441613" y="553828"/>
                                    <a:pt x="434451" y="544769"/>
                                  </a:cubicBezTo>
                                  <a:cubicBezTo>
                                    <a:pt x="431236" y="539846"/>
                                    <a:pt x="427143" y="536203"/>
                                    <a:pt x="422760" y="533152"/>
                                  </a:cubicBezTo>
                                  <a:cubicBezTo>
                                    <a:pt x="450236" y="518383"/>
                                    <a:pt x="473474" y="497017"/>
                                    <a:pt x="493789" y="475159"/>
                                  </a:cubicBezTo>
                                  <a:cubicBezTo>
                                    <a:pt x="507818" y="460292"/>
                                    <a:pt x="520680" y="444835"/>
                                    <a:pt x="533835" y="429475"/>
                                  </a:cubicBezTo>
                                  <a:cubicBezTo>
                                    <a:pt x="540411" y="421795"/>
                                    <a:pt x="546842" y="414215"/>
                                    <a:pt x="553711" y="406731"/>
                                  </a:cubicBezTo>
                                  <a:lnTo>
                                    <a:pt x="563795" y="395507"/>
                                  </a:lnTo>
                                  <a:cubicBezTo>
                                    <a:pt x="567449" y="391864"/>
                                    <a:pt x="568618" y="386548"/>
                                    <a:pt x="572271" y="383102"/>
                                  </a:cubicBezTo>
                                  <a:cubicBezTo>
                                    <a:pt x="568326" y="386252"/>
                                    <a:pt x="566864" y="391668"/>
                                    <a:pt x="563064" y="394918"/>
                                  </a:cubicBezTo>
                                  <a:lnTo>
                                    <a:pt x="552249" y="405451"/>
                                  </a:lnTo>
                                  <a:cubicBezTo>
                                    <a:pt x="544942" y="412540"/>
                                    <a:pt x="537926" y="419629"/>
                                    <a:pt x="530764" y="426718"/>
                                  </a:cubicBezTo>
                                  <a:cubicBezTo>
                                    <a:pt x="516587" y="441093"/>
                                    <a:pt x="502558" y="455764"/>
                                    <a:pt x="487942" y="469351"/>
                                  </a:cubicBezTo>
                                  <a:cubicBezTo>
                                    <a:pt x="463974" y="491898"/>
                                    <a:pt x="437374" y="512081"/>
                                    <a:pt x="407705" y="523897"/>
                                  </a:cubicBezTo>
                                  <a:cubicBezTo>
                                    <a:pt x="389436" y="512967"/>
                                    <a:pt x="354652" y="490223"/>
                                    <a:pt x="288592" y="422683"/>
                                  </a:cubicBezTo>
                                  <a:cubicBezTo>
                                    <a:pt x="216685" y="349133"/>
                                    <a:pt x="188039" y="172895"/>
                                    <a:pt x="218147" y="89895"/>
                                  </a:cubicBezTo>
                                  <a:cubicBezTo>
                                    <a:pt x="227208" y="64985"/>
                                    <a:pt x="240508" y="51891"/>
                                    <a:pt x="256147" y="49921"/>
                                  </a:cubicBezTo>
                                  <a:cubicBezTo>
                                    <a:pt x="331414" y="42341"/>
                                    <a:pt x="346029" y="72469"/>
                                    <a:pt x="368098" y="117858"/>
                                  </a:cubicBezTo>
                                  <a:cubicBezTo>
                                    <a:pt x="372629" y="126915"/>
                                    <a:pt x="376867" y="135973"/>
                                    <a:pt x="382129" y="144934"/>
                                  </a:cubicBezTo>
                                  <a:cubicBezTo>
                                    <a:pt x="417936" y="209324"/>
                                    <a:pt x="507380" y="268694"/>
                                    <a:pt x="549473" y="290846"/>
                                  </a:cubicBezTo>
                                  <a:cubicBezTo>
                                    <a:pt x="561456" y="297246"/>
                                    <a:pt x="586009" y="312508"/>
                                    <a:pt x="614364" y="330329"/>
                                  </a:cubicBezTo>
                                  <a:cubicBezTo>
                                    <a:pt x="698839" y="383496"/>
                                    <a:pt x="826430" y="463738"/>
                                    <a:pt x="907835" y="488057"/>
                                  </a:cubicBezTo>
                                  <a:cubicBezTo>
                                    <a:pt x="987196" y="511686"/>
                                    <a:pt x="1029287" y="549101"/>
                                    <a:pt x="1066701" y="582182"/>
                                  </a:cubicBezTo>
                                  <a:cubicBezTo>
                                    <a:pt x="1077225" y="591437"/>
                                    <a:pt x="1087017" y="600299"/>
                                    <a:pt x="1097394" y="608470"/>
                                  </a:cubicBezTo>
                                  <a:cubicBezTo>
                                    <a:pt x="1115078" y="622256"/>
                                    <a:pt x="1161992" y="663311"/>
                                    <a:pt x="1216652" y="710670"/>
                                  </a:cubicBezTo>
                                  <a:cubicBezTo>
                                    <a:pt x="1303174" y="785694"/>
                                    <a:pt x="1401242" y="871057"/>
                                    <a:pt x="1443042" y="902072"/>
                                  </a:cubicBezTo>
                                  <a:cubicBezTo>
                                    <a:pt x="1499018" y="943326"/>
                                    <a:pt x="1650284" y="967446"/>
                                    <a:pt x="1905903" y="975423"/>
                                  </a:cubicBezTo>
                                  <a:cubicBezTo>
                                    <a:pt x="2053516" y="980148"/>
                                    <a:pt x="2992977" y="953467"/>
                                    <a:pt x="3032877" y="952383"/>
                                  </a:cubicBezTo>
                                  <a:lnTo>
                                    <a:pt x="3031707" y="903745"/>
                                  </a:lnTo>
                                  <a:cubicBezTo>
                                    <a:pt x="3021916" y="903942"/>
                                    <a:pt x="2053808" y="931314"/>
                                    <a:pt x="1907657" y="926784"/>
                                  </a:cubicBezTo>
                                  <a:cubicBezTo>
                                    <a:pt x="1606148" y="917332"/>
                                    <a:pt x="1504571" y="886810"/>
                                    <a:pt x="1472273" y="862886"/>
                                  </a:cubicBezTo>
                                  <a:cubicBezTo>
                                    <a:pt x="1431934" y="833053"/>
                                    <a:pt x="1330505" y="744835"/>
                                    <a:pt x="1248807" y="673846"/>
                                  </a:cubicBezTo>
                                  <a:cubicBezTo>
                                    <a:pt x="1193854" y="626095"/>
                                    <a:pt x="1146354" y="584841"/>
                                    <a:pt x="1127939" y="570172"/>
                                  </a:cubicBezTo>
                                  <a:cubicBezTo>
                                    <a:pt x="1118878" y="563083"/>
                                    <a:pt x="1109378" y="554713"/>
                                    <a:pt x="1099294" y="545851"/>
                                  </a:cubicBezTo>
                                  <a:cubicBezTo>
                                    <a:pt x="1060270" y="511294"/>
                                    <a:pt x="1011896" y="468268"/>
                                    <a:pt x="922304" y="441585"/>
                                  </a:cubicBezTo>
                                  <a:cubicBezTo>
                                    <a:pt x="847037" y="419236"/>
                                    <a:pt x="717984" y="337911"/>
                                    <a:pt x="640524" y="289271"/>
                                  </a:cubicBezTo>
                                  <a:cubicBezTo>
                                    <a:pt x="610271" y="270170"/>
                                    <a:pt x="586156" y="255107"/>
                                    <a:pt x="572418" y="247821"/>
                                  </a:cubicBezTo>
                                  <a:cubicBezTo>
                                    <a:pt x="528573" y="224585"/>
                                    <a:pt x="453013" y="171615"/>
                                    <a:pt x="424805" y="121106"/>
                                  </a:cubicBezTo>
                                  <a:cubicBezTo>
                                    <a:pt x="420274" y="112935"/>
                                    <a:pt x="416182" y="104566"/>
                                    <a:pt x="412236" y="96393"/>
                                  </a:cubicBezTo>
                                  <a:cubicBezTo>
                                    <a:pt x="389143" y="49232"/>
                                    <a:pt x="360645" y="-9448"/>
                                    <a:pt x="251616" y="1284"/>
                                  </a:cubicBezTo>
                                  <a:close/>
                                </a:path>
                              </a:pathLst>
                            </a:custGeom>
                            <a:solidFill>
                              <a:srgbClr val="D58C55"/>
                            </a:solidFill>
                            <a:ln w="12700">
                              <a:miter lim="400000"/>
                            </a:ln>
                          </wps:spPr>
                          <wps:bodyPr wrap="square" lIns="38100" tIns="38100" rIns="38100" bIns="38100" anchor="ctr">
                            <a:noAutofit/>
                          </wps:bodyPr>
                        </wps:wsp>
                        <wps:wsp>
                          <wps:cNvPr id="1608693159" name="Line"/>
                          <wps:cNvSpPr/>
                          <wps:spPr>
                            <a:xfrm flipH="1">
                              <a:off x="43578" y="1502170"/>
                              <a:ext cx="1130379" cy="1130092"/>
                            </a:xfrm>
                            <a:custGeom>
                              <a:avLst/>
                              <a:gdLst/>
                              <a:ahLst/>
                              <a:cxnLst>
                                <a:cxn ang="0">
                                  <a:pos x="wd2" y="hd2"/>
                                </a:cxn>
                                <a:cxn ang="5400000">
                                  <a:pos x="wd2" y="hd2"/>
                                </a:cxn>
                                <a:cxn ang="10800000">
                                  <a:pos x="wd2" y="hd2"/>
                                </a:cxn>
                                <a:cxn ang="16200000">
                                  <a:pos x="wd2" y="hd2"/>
                                </a:cxn>
                              </a:cxnLst>
                              <a:rect l="0" t="0" r="r" b="b"/>
                              <a:pathLst>
                                <a:path w="21319" h="21528" extrusionOk="0">
                                  <a:moveTo>
                                    <a:pt x="21319" y="21444"/>
                                  </a:moveTo>
                                  <a:cubicBezTo>
                                    <a:pt x="18336" y="20744"/>
                                    <a:pt x="6235" y="21100"/>
                                    <a:pt x="3160" y="21473"/>
                                  </a:cubicBezTo>
                                  <a:cubicBezTo>
                                    <a:pt x="2645" y="21534"/>
                                    <a:pt x="2069" y="21600"/>
                                    <a:pt x="1652" y="21334"/>
                                  </a:cubicBezTo>
                                  <a:cubicBezTo>
                                    <a:pt x="1336" y="21129"/>
                                    <a:pt x="1194" y="20785"/>
                                    <a:pt x="1073" y="20457"/>
                                  </a:cubicBezTo>
                                  <a:cubicBezTo>
                                    <a:pt x="278" y="18306"/>
                                    <a:pt x="-281" y="16020"/>
                                    <a:pt x="149" y="13775"/>
                                  </a:cubicBezTo>
                                  <a:cubicBezTo>
                                    <a:pt x="355" y="12697"/>
                                    <a:pt x="781" y="11660"/>
                                    <a:pt x="1097" y="10603"/>
                                  </a:cubicBezTo>
                                  <a:cubicBezTo>
                                    <a:pt x="1988" y="7633"/>
                                    <a:pt x="2013" y="4474"/>
                                    <a:pt x="1158" y="1520"/>
                                  </a:cubicBezTo>
                                  <a:cubicBezTo>
                                    <a:pt x="4623" y="959"/>
                                    <a:pt x="16610" y="561"/>
                                    <a:pt x="20075" y="0"/>
                                  </a:cubicBezTo>
                                </a:path>
                              </a:pathLst>
                            </a:custGeom>
                            <a:solidFill>
                              <a:srgbClr val="BFBFBF"/>
                            </a:solidFill>
                            <a:ln w="12700">
                              <a:miter lim="400000"/>
                            </a:ln>
                          </wps:spPr>
                          <wps:bodyPr lIns="38100" tIns="38100" rIns="38100" bIns="38100" anchor="ctr"/>
                        </wps:wsp>
                        <wps:wsp>
                          <wps:cNvPr id="1608693160" name="Freeform: Shape 1608693160"/>
                          <wps:cNvSpPr/>
                          <wps:spPr>
                            <a:xfrm flipH="1">
                              <a:off x="1" y="1288429"/>
                              <a:ext cx="787175" cy="1489252"/>
                            </a:xfrm>
                            <a:custGeom>
                              <a:avLst/>
                              <a:gdLst>
                                <a:gd name="connsiteX0" fmla="*/ 787175 w 787175"/>
                                <a:gd name="connsiteY0" fmla="*/ 0 h 1489252"/>
                                <a:gd name="connsiteX1" fmla="*/ 558685 w 787175"/>
                                <a:gd name="connsiteY1" fmla="*/ 13379 h 1489252"/>
                                <a:gd name="connsiteX2" fmla="*/ 308209 w 787175"/>
                                <a:gd name="connsiteY2" fmla="*/ 39075 h 1489252"/>
                                <a:gd name="connsiteX3" fmla="*/ 68657 w 787175"/>
                                <a:gd name="connsiteY3" fmla="*/ 115056 h 1489252"/>
                                <a:gd name="connsiteX4" fmla="*/ 33395 w 787175"/>
                                <a:gd name="connsiteY4" fmla="*/ 156984 h 1489252"/>
                                <a:gd name="connsiteX5" fmla="*/ 31712 w 787175"/>
                                <a:gd name="connsiteY5" fmla="*/ 221913 h 1489252"/>
                                <a:gd name="connsiteX6" fmla="*/ 36846 w 787175"/>
                                <a:gd name="connsiteY6" fmla="*/ 879222 h 1489252"/>
                                <a:gd name="connsiteX7" fmla="*/ 31249 w 787175"/>
                                <a:gd name="connsiteY7" fmla="*/ 1439275 h 1489252"/>
                                <a:gd name="connsiteX8" fmla="*/ 55528 w 787175"/>
                                <a:gd name="connsiteY8" fmla="*/ 1479061 h 1489252"/>
                                <a:gd name="connsiteX9" fmla="*/ 112713 w 787175"/>
                                <a:gd name="connsiteY9" fmla="*/ 1488524 h 1489252"/>
                                <a:gd name="connsiteX10" fmla="*/ 495562 w 787175"/>
                                <a:gd name="connsiteY10" fmla="*/ 1470772 h 1489252"/>
                                <a:gd name="connsiteX11" fmla="*/ 787175 w 787175"/>
                                <a:gd name="connsiteY11" fmla="*/ 1470037 h 1489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787175" h="1489252">
                                  <a:moveTo>
                                    <a:pt x="787175" y="0"/>
                                  </a:moveTo>
                                  <a:lnTo>
                                    <a:pt x="558685" y="13379"/>
                                  </a:lnTo>
                                  <a:cubicBezTo>
                                    <a:pt x="475018" y="20096"/>
                                    <a:pt x="391482" y="28644"/>
                                    <a:pt x="308209" y="39075"/>
                                  </a:cubicBezTo>
                                  <a:cubicBezTo>
                                    <a:pt x="224220" y="49643"/>
                                    <a:pt x="136108" y="63596"/>
                                    <a:pt x="68657" y="115056"/>
                                  </a:cubicBezTo>
                                  <a:cubicBezTo>
                                    <a:pt x="54056" y="126177"/>
                                    <a:pt x="40086" y="139784"/>
                                    <a:pt x="33395" y="156984"/>
                                  </a:cubicBezTo>
                                  <a:cubicBezTo>
                                    <a:pt x="25442" y="177430"/>
                                    <a:pt x="28682" y="200224"/>
                                    <a:pt x="31712" y="221913"/>
                                  </a:cubicBezTo>
                                  <a:cubicBezTo>
                                    <a:pt x="62219" y="439566"/>
                                    <a:pt x="63902" y="661086"/>
                                    <a:pt x="36846" y="879222"/>
                                  </a:cubicBezTo>
                                  <a:cubicBezTo>
                                    <a:pt x="13660" y="1066344"/>
                                    <a:pt x="-29975" y="1260995"/>
                                    <a:pt x="31249" y="1439275"/>
                                  </a:cubicBezTo>
                                  <a:cubicBezTo>
                                    <a:pt x="36425" y="1454333"/>
                                    <a:pt x="42863" y="1469805"/>
                                    <a:pt x="55528" y="1479061"/>
                                  </a:cubicBezTo>
                                  <a:cubicBezTo>
                                    <a:pt x="71434" y="1490666"/>
                                    <a:pt x="92936" y="1489837"/>
                                    <a:pt x="112713" y="1488524"/>
                                  </a:cubicBezTo>
                                  <a:cubicBezTo>
                                    <a:pt x="240126" y="1479821"/>
                                    <a:pt x="367802" y="1473898"/>
                                    <a:pt x="495562" y="1470772"/>
                                  </a:cubicBezTo>
                                  <a:lnTo>
                                    <a:pt x="787175" y="1470037"/>
                                  </a:lnTo>
                                  <a:close/>
                                </a:path>
                              </a:pathLst>
                            </a:custGeom>
                            <a:solidFill>
                              <a:schemeClr val="tx1">
                                <a:lumMod val="75000"/>
                                <a:lumOff val="25000"/>
                              </a:schemeClr>
                            </a:solidFill>
                            <a:ln w="12700">
                              <a:miter lim="400000"/>
                            </a:ln>
                          </wps:spPr>
                          <wps:bodyPr wrap="square" lIns="38100" tIns="38100" rIns="38100" bIns="38100" anchor="ctr">
                            <a:noAutofit/>
                          </wps:bodyPr>
                        </wps:wsp>
                        <wps:wsp>
                          <wps:cNvPr id="1608693161" name="Shape"/>
                          <wps:cNvSpPr/>
                          <wps:spPr>
                            <a:xfrm flipH="1">
                              <a:off x="792613" y="1674231"/>
                              <a:ext cx="209447" cy="209646"/>
                            </a:xfrm>
                            <a:custGeom>
                              <a:avLst/>
                              <a:gdLst/>
                              <a:ahLst/>
                              <a:cxnLst>
                                <a:cxn ang="0">
                                  <a:pos x="wd2" y="hd2"/>
                                </a:cxn>
                                <a:cxn ang="5400000">
                                  <a:pos x="wd2" y="hd2"/>
                                </a:cxn>
                                <a:cxn ang="10800000">
                                  <a:pos x="wd2" y="hd2"/>
                                </a:cxn>
                                <a:cxn ang="16200000">
                                  <a:pos x="wd2" y="hd2"/>
                                </a:cxn>
                              </a:cxnLst>
                              <a:rect l="0" t="0" r="r" b="b"/>
                              <a:pathLst>
                                <a:path w="20950" h="20950" extrusionOk="0">
                                  <a:moveTo>
                                    <a:pt x="11088" y="20931"/>
                                  </a:moveTo>
                                  <a:cubicBezTo>
                                    <a:pt x="16869" y="20587"/>
                                    <a:pt x="21275" y="15644"/>
                                    <a:pt x="20931" y="9862"/>
                                  </a:cubicBezTo>
                                  <a:cubicBezTo>
                                    <a:pt x="20587" y="4081"/>
                                    <a:pt x="15644" y="-325"/>
                                    <a:pt x="9862" y="19"/>
                                  </a:cubicBezTo>
                                  <a:cubicBezTo>
                                    <a:pt x="4081" y="363"/>
                                    <a:pt x="-325" y="5306"/>
                                    <a:pt x="19" y="11088"/>
                                  </a:cubicBezTo>
                                  <a:cubicBezTo>
                                    <a:pt x="363" y="16869"/>
                                    <a:pt x="5306" y="21275"/>
                                    <a:pt x="11088" y="20931"/>
                                  </a:cubicBezTo>
                                  <a:close/>
                                  <a:moveTo>
                                    <a:pt x="13086" y="5865"/>
                                  </a:moveTo>
                                  <a:cubicBezTo>
                                    <a:pt x="14139" y="5800"/>
                                    <a:pt x="15042" y="6617"/>
                                    <a:pt x="15107" y="7670"/>
                                  </a:cubicBezTo>
                                  <a:cubicBezTo>
                                    <a:pt x="15171" y="8723"/>
                                    <a:pt x="14354" y="9626"/>
                                    <a:pt x="13301" y="9691"/>
                                  </a:cubicBezTo>
                                  <a:cubicBezTo>
                                    <a:pt x="12248" y="9755"/>
                                    <a:pt x="11345" y="8938"/>
                                    <a:pt x="11281" y="7885"/>
                                  </a:cubicBezTo>
                                  <a:cubicBezTo>
                                    <a:pt x="11238" y="6832"/>
                                    <a:pt x="12033" y="5929"/>
                                    <a:pt x="13086" y="5865"/>
                                  </a:cubicBezTo>
                                  <a:close/>
                                  <a:moveTo>
                                    <a:pt x="13387" y="10808"/>
                                  </a:moveTo>
                                  <a:cubicBezTo>
                                    <a:pt x="14440" y="10744"/>
                                    <a:pt x="15343" y="11560"/>
                                    <a:pt x="15408" y="12613"/>
                                  </a:cubicBezTo>
                                  <a:cubicBezTo>
                                    <a:pt x="15472" y="13667"/>
                                    <a:pt x="14655" y="14569"/>
                                    <a:pt x="13602" y="14634"/>
                                  </a:cubicBezTo>
                                  <a:cubicBezTo>
                                    <a:pt x="12549" y="14698"/>
                                    <a:pt x="11646" y="13882"/>
                                    <a:pt x="11582" y="12828"/>
                                  </a:cubicBezTo>
                                  <a:cubicBezTo>
                                    <a:pt x="11517" y="11775"/>
                                    <a:pt x="12334" y="10873"/>
                                    <a:pt x="13387" y="10808"/>
                                  </a:cubicBezTo>
                                  <a:close/>
                                  <a:moveTo>
                                    <a:pt x="7348" y="6187"/>
                                  </a:moveTo>
                                  <a:cubicBezTo>
                                    <a:pt x="8401" y="6123"/>
                                    <a:pt x="9304" y="6939"/>
                                    <a:pt x="9368" y="7993"/>
                                  </a:cubicBezTo>
                                  <a:cubicBezTo>
                                    <a:pt x="9433" y="9046"/>
                                    <a:pt x="8616" y="9948"/>
                                    <a:pt x="7563" y="10013"/>
                                  </a:cubicBezTo>
                                  <a:cubicBezTo>
                                    <a:pt x="6510" y="10077"/>
                                    <a:pt x="5607" y="9261"/>
                                    <a:pt x="5542" y="8208"/>
                                  </a:cubicBezTo>
                                  <a:cubicBezTo>
                                    <a:pt x="5478" y="7154"/>
                                    <a:pt x="6273" y="6252"/>
                                    <a:pt x="7348" y="6187"/>
                                  </a:cubicBezTo>
                                  <a:close/>
                                  <a:moveTo>
                                    <a:pt x="7627" y="11152"/>
                                  </a:moveTo>
                                  <a:cubicBezTo>
                                    <a:pt x="8680" y="11088"/>
                                    <a:pt x="9583" y="11904"/>
                                    <a:pt x="9648" y="12957"/>
                                  </a:cubicBezTo>
                                  <a:cubicBezTo>
                                    <a:pt x="9712" y="14010"/>
                                    <a:pt x="8895" y="14913"/>
                                    <a:pt x="7842" y="14978"/>
                                  </a:cubicBezTo>
                                  <a:cubicBezTo>
                                    <a:pt x="6789" y="15042"/>
                                    <a:pt x="5886" y="14225"/>
                                    <a:pt x="5822" y="13172"/>
                                  </a:cubicBezTo>
                                  <a:cubicBezTo>
                                    <a:pt x="5757" y="12119"/>
                                    <a:pt x="6574" y="11216"/>
                                    <a:pt x="7627" y="11152"/>
                                  </a:cubicBezTo>
                                  <a:close/>
                                </a:path>
                              </a:pathLst>
                            </a:custGeom>
                            <a:solidFill>
                              <a:srgbClr val="E3E4E4"/>
                            </a:solidFill>
                            <a:ln w="12700">
                              <a:miter lim="400000"/>
                            </a:ln>
                          </wps:spPr>
                          <wps:bodyPr lIns="38100" tIns="38100" rIns="38100" bIns="38100" anchor="ctr"/>
                        </wps:wsp>
                      </wpg:grpSp>
                      <wpg:grpSp>
                        <wpg:cNvPr id="1608693162" name="Group 1608693162"/>
                        <wpg:cNvGrpSpPr/>
                        <wpg:grpSpPr>
                          <a:xfrm>
                            <a:off x="4523907" y="1362795"/>
                            <a:ext cx="1187374" cy="1200530"/>
                            <a:chOff x="4523905" y="1362795"/>
                            <a:chExt cx="1365563" cy="1380694"/>
                          </a:xfrm>
                        </wpg:grpSpPr>
                        <wps:wsp>
                          <wps:cNvPr id="1608693163" name="Rectangle: Diagonal Corners Rounded 1608693163"/>
                          <wps:cNvSpPr/>
                          <wps:spPr>
                            <a:xfrm flipV="1">
                              <a:off x="4523905" y="142990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4" name="Rectangle: Diagonal Corners Rounded 1608693164"/>
                          <wps:cNvSpPr/>
                          <wps:spPr>
                            <a:xfrm flipV="1">
                              <a:off x="4583695" y="136279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5" name="TextBox 51"/>
                          <wps:cNvSpPr txBox="1"/>
                          <wps:spPr>
                            <a:xfrm>
                              <a:off x="4583701" y="1551786"/>
                              <a:ext cx="1305767" cy="1092521"/>
                            </a:xfrm>
                            <a:prstGeom prst="rect">
                              <a:avLst/>
                            </a:prstGeom>
                            <a:noFill/>
                          </wps:spPr>
                          <wps:txbx>
                            <w:txbxContent>
                              <w:p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تعزيز العلاقات الاجتماعية والمهنية</w:t>
                                </w:r>
                              </w:p>
                            </w:txbxContent>
                          </wps:txbx>
                          <wps:bodyPr wrap="square" rtlCol="0">
                            <a:spAutoFit/>
                          </wps:bodyPr>
                        </wps:wsp>
                      </wpg:grpSp>
                      <wpg:grpSp>
                        <wpg:cNvPr id="1608693166" name="Group 1608693166"/>
                        <wpg:cNvGrpSpPr/>
                        <wpg:grpSpPr>
                          <a:xfrm>
                            <a:off x="2059274" y="1362795"/>
                            <a:ext cx="1163541" cy="1200530"/>
                            <a:chOff x="2059274" y="1362795"/>
                            <a:chExt cx="1338154" cy="1380694"/>
                          </a:xfrm>
                        </wpg:grpSpPr>
                        <wps:wsp>
                          <wps:cNvPr id="1608693167" name="Rectangle: Diagonal Corners Rounded 1608693167"/>
                          <wps:cNvSpPr/>
                          <wps:spPr>
                            <a:xfrm flipV="1">
                              <a:off x="2059274" y="142990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8" name="Rectangle: Diagonal Corners Rounded 1608693168"/>
                          <wps:cNvSpPr/>
                          <wps:spPr>
                            <a:xfrm flipV="1">
                              <a:off x="2119064" y="1362795"/>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69" name="TextBox 48"/>
                          <wps:cNvSpPr txBox="1"/>
                          <wps:spPr>
                            <a:xfrm>
                              <a:off x="2118493" y="1551789"/>
                              <a:ext cx="1278746" cy="1092521"/>
                            </a:xfrm>
                            <a:prstGeom prst="rect">
                              <a:avLst/>
                            </a:prstGeom>
                            <a:noFill/>
                          </wps:spPr>
                          <wps:txbx>
                            <w:txbxContent>
                              <w:p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الغياب والإرهاق المهني</w:t>
                                </w:r>
                              </w:p>
                            </w:txbxContent>
                          </wps:txbx>
                          <wps:bodyPr wrap="square" rtlCol="0">
                            <a:spAutoFit/>
                          </wps:bodyPr>
                        </wps:wsp>
                      </wpg:grpSp>
                      <wpg:grpSp>
                        <wpg:cNvPr id="1608693170" name="Group 1608693170"/>
                        <wpg:cNvGrpSpPr/>
                        <wpg:grpSpPr>
                          <a:xfrm>
                            <a:off x="4523905" y="0"/>
                            <a:ext cx="1163541" cy="1200530"/>
                            <a:chOff x="4523905" y="0"/>
                            <a:chExt cx="1338154" cy="1380694"/>
                          </a:xfrm>
                        </wpg:grpSpPr>
                        <wps:wsp>
                          <wps:cNvPr id="1608693171" name="Rectangle: Diagonal Corners Rounded 1608693171"/>
                          <wps:cNvSpPr/>
                          <wps:spPr>
                            <a:xfrm flipV="1">
                              <a:off x="4523905"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2" name="Rectangle: Diagonal Corners Rounded 1608693172"/>
                          <wps:cNvSpPr/>
                          <wps:spPr>
                            <a:xfrm flipV="1">
                              <a:off x="4583695"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3" name="TextBox 45"/>
                          <wps:cNvSpPr txBox="1"/>
                          <wps:spPr>
                            <a:xfrm>
                              <a:off x="4720439" y="190901"/>
                              <a:ext cx="1002695" cy="1092521"/>
                            </a:xfrm>
                            <a:prstGeom prst="rect">
                              <a:avLst/>
                            </a:prstGeom>
                            <a:noFill/>
                          </wps:spPr>
                          <wps:txbx>
                            <w:txbxContent>
                              <w:p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تحسين جودة الحياة</w:t>
                                </w:r>
                              </w:p>
                            </w:txbxContent>
                          </wps:txbx>
                          <wps:bodyPr wrap="square" rtlCol="0">
                            <a:spAutoFit/>
                          </wps:bodyPr>
                        </wps:wsp>
                      </wpg:grpSp>
                      <wpg:grpSp>
                        <wpg:cNvPr id="1608693174" name="Group 1608693174"/>
                        <wpg:cNvGrpSpPr/>
                        <wpg:grpSpPr>
                          <a:xfrm>
                            <a:off x="2059274" y="0"/>
                            <a:ext cx="1163541" cy="1200530"/>
                            <a:chOff x="2059274" y="0"/>
                            <a:chExt cx="1338154" cy="1380694"/>
                          </a:xfrm>
                        </wpg:grpSpPr>
                        <wps:wsp>
                          <wps:cNvPr id="1608693175" name="Rectangle: Diagonal Corners Rounded 1608693175"/>
                          <wps:cNvSpPr/>
                          <wps:spPr>
                            <a:xfrm flipV="1">
                              <a:off x="2059274" y="6710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6" name="Rectangle: Diagonal Corners Rounded 1608693176"/>
                          <wps:cNvSpPr/>
                          <wps:spPr>
                            <a:xfrm flipV="1">
                              <a:off x="2119064" y="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77" name="TextBox 41"/>
                          <wps:cNvSpPr txBox="1"/>
                          <wps:spPr>
                            <a:xfrm>
                              <a:off x="2256388" y="316896"/>
                              <a:ext cx="1002695" cy="763888"/>
                            </a:xfrm>
                            <a:prstGeom prst="rect">
                              <a:avLst/>
                            </a:prstGeom>
                            <a:noFill/>
                          </wps:spPr>
                          <wps:txbx>
                            <w:txbxContent>
                              <w:p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زيادة الإنتاجية</w:t>
                                </w:r>
                              </w:p>
                            </w:txbxContent>
                          </wps:txbx>
                          <wps:bodyPr wrap="square" rtlCol="0">
                            <a:spAutoFit/>
                          </wps:bodyPr>
                        </wps:wsp>
                      </wpg:grpSp>
                      <wpg:grpSp>
                        <wpg:cNvPr id="1608693178" name="Group 1608693178"/>
                        <wpg:cNvGrpSpPr/>
                        <wpg:grpSpPr>
                          <a:xfrm>
                            <a:off x="3293069" y="655990"/>
                            <a:ext cx="1163541" cy="1200530"/>
                            <a:chOff x="3293069" y="655990"/>
                            <a:chExt cx="1338154" cy="1380694"/>
                          </a:xfrm>
                        </wpg:grpSpPr>
                        <wps:wsp>
                          <wps:cNvPr id="1608693179" name="Rectangle: Diagonal Corners Rounded 1608693179"/>
                          <wps:cNvSpPr/>
                          <wps:spPr>
                            <a:xfrm flipV="1">
                              <a:off x="3293069" y="723098"/>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80" name="Rectangle: Diagonal Corners Rounded 1608693180"/>
                          <wps:cNvSpPr/>
                          <wps:spPr>
                            <a:xfrm flipV="1">
                              <a:off x="3352859" y="655990"/>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181" name="TextBox 130"/>
                          <wps:cNvSpPr txBox="1"/>
                          <wps:spPr>
                            <a:xfrm>
                              <a:off x="3350736" y="969040"/>
                              <a:ext cx="1279476" cy="763888"/>
                            </a:xfrm>
                            <a:prstGeom prst="rect">
                              <a:avLst/>
                            </a:prstGeom>
                            <a:noFill/>
                          </wps:spPr>
                          <wps:txbx>
                            <w:txbxContent>
                              <w:p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التوتر والقلق</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2858FBC" id="Group 140" o:spid="_x0000_s3969" style="width:449.7pt;height:201.85pt;mso-position-horizontal-relative:char;mso-position-vertical-relative:line" coordsize="57112,25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">
                <v:group id="Group 1608693156" o:spid="_x0000_s3970" style="position:absolute;top:7063;width:19431;height:13129" coordorigin=",7063" coordsize="31292,2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">
                  <v:shape id="Freeform: Shape 1608693157" o:spid="_x0000_s3971" style="position:absolute;top:7279;width:31078;height:20659;flip:x;visibility:visible;mso-wrap-style:square;v-text-anchor:middle" coordsize="3107864,206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" path="m229782,1212c120939,11988,142534,308149,247173,415240,351812,522139,381523,520792,389929,533685v8406,12701,71305,58116,98407,73415c515438,622110,574279,654151,578192,667525v3768,13278,2319,20398,-28261,33292c519496,713710,439350,734782,395871,756142v-43334,21264,-94494,34350,-150437,47917c189636,817626,129635,833983,82388,899604,35141,965225,-1816,1020069,68,1074914v2029,54845,22464,109882,63624,127971c104997,1220877,129635,1236369,129635,1236369v,,-53479,52535,-53044,93813c77026,1371459,101519,1499622,124273,1517519v22754,17800,74639,66872,74639,66872c198912,1584391,149491,1631730,172244,1707166v22754,75531,44059,118733,155510,149042c327754,1856208,305435,1900372,321957,1942035v16522,41759,99566,103050,137538,112287c497322,2063559,535728,2059037,560656,2056054v24928,-2983,56088,-29635,81450,-9622c667469,2066349,686165,2068755,729209,2063559v42899,-5100,217249,-46666,318265,-84095c1148635,1942035,1272405,1883534,1322261,1859287v49855,-24343,157248,-85634,225800,-89291c1616613,1766340,2618366,1866792,2834311,1886998v134966,12629,216205,19544,258156,22955l3107864,1911184r,-172531l3008081,903260v,,-976825,27711,-1125523,22996c1733861,921542,1501684,908167,1433567,857653,1365450,807138,1133997,600364,1088489,564667,1042836,528970,998198,472009,890950,440161,783702,408120,584714,270046,536887,244645,489205,219243,410074,163340,379349,108496,348624,53651,338769,-9565,229782,1212xe" fillcolor="#ebae78" stroked="f" strokeweight="1pt">
                    <v:stroke miterlimit="4" joinstyle="miter"/>
                    <v:path arrowok="t" o:connecttype="custom" o:connectlocs="229782,1212;247173,415240;389929,533685;488336,607100;578192,667525;549931,700817;395871,756142;245434,804059;82388,899604;68,1074914;63692,1202885;129635,1236369;76591,1330182;124273,1517519;198912,1584391;172244,1707166;327754,1856208;321957,1942035;459495,2054322;560656,2056054;642106,2046432;729209,2063559;1047474,1979464;1322261,1859287;1548061,1769996;2834311,1886998;3092467,1909953;3107864,1911184;3107864,1738653;3008081,903260;1882558,926256;1433567,857653;1088489,564667;890950,440161;536887,244645;379349,108496;229782,1212" o:connectangles="0,0,0,0,0,0,0,0,0,0,0,0,0,0,0,0,0,0,0,0,0,0,0,0,0,0,0,0,0,0,0,0,0,0,0,0,0"/>
                  </v:shape>
                  <v:shape id="Freeform: Shape 1608693158" o:spid="_x0000_s3972" style="position:absolute;top:7063;width:31292;height:21142;flip:x;visibility:visible;mso-wrap-style:square;v-text-anchor:middle" coordsize="3129227,2114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" path="m840459,1701053r2778,198c844697,1701448,847766,1701448,849228,1701448v147,295,438,491,878,689c854344,1704303,858435,1708142,861652,1713065v5992,10536,6283,23237,-439,30621c860190,1744670,859897,1745359,857997,1746639v-876,886,-2922,1970,-6576,6302c849666,1755303,848790,1757667,848206,1759735r-440,295c832421,1772042,805091,1778934,787113,1779327v-14467,197,-25722,-4923,-35222,-16540c783022,1747328,814444,1728129,840459,1701053xm842506,1698691r438,1477c842068,1700364,841628,1700660,840897,1700660v586,-689,1024,-1280,1609,-1969xm723246,1463575v3945,19592,15493,40268,26015,59369c759637,1541454,769430,1558684,770746,1571976v438,5021,2045,8664,3069,12307l775130,1588124v2045,6694,7454,15260,21045,18902c803191,1608996,811813,1609192,820875,1608110v8769,-1084,17977,-3446,26162,-6203c846013,1604664,844990,1607716,843675,1610473v-1607,3051,-2338,6105,-3507,8862c840168,1619531,840168,1619531,840021,1619728v-2046,1969,-3653,3939,-4969,5612c832421,1628983,830082,1632922,828182,1636957v-876,1774,-1900,3447,-3069,5416c797199,1686679,750139,1710998,704393,1731772v-74831,34263,-150244,66460,-230773,98359c466165,1833086,458420,1836530,450382,1839977v-25722,11421,-52322,23236,-75853,19987c373067,1859767,371752,1859373,370436,1858881v-3360,-985,-8329,-2364,-13884,-2757c255709,1828163,240216,1791437,219901,1723895v-12862,-43025,2484,-74236,12569,-88905c233201,1634990,233785,1635481,234516,1635481v3800,394,7016,,9793,-491c245916,1635481,247816,1635875,250154,1636072v4531,493,9062,294,13593,-197c273538,1634595,283476,1631543,292100,1628392v3361,-1281,6138,-2657,9207,-4136c302330,1623863,303207,1623174,304376,1622779v6431,-2166,12424,-4923,17831,-8171c322792,1614412,323669,1614214,324545,1613919v2776,-591,5555,-1477,8331,-2561c396743,1587040,462513,1563805,525795,1541257v51007,-18117,103622,-36527,154922,-55726l682324,1484940v2776,-886,5553,-1970,8331,-3446c700884,1476078,712139,1470269,723246,1463575xm771184,1425767v438,,731,196,1169,196c810499,1430492,850252,1455402,866766,1485333v10524,19397,10962,39384,1317,59962c862383,1557601,858435,1569613,854783,1581231v-13886,7384,-38731,14473,-53931,10339c793837,1589698,791791,1585958,790913,1583397v-291,-1477,-1022,-2954,-1460,-4332c788430,1576111,787553,1573749,787261,1570696v-1608,-16541,-12131,-35445,-23384,-55432c752039,1494195,740053,1472435,739030,1453925v11547,-7975,22507,-17230,32154,-28158xm745022,1199118v12277,6400,22800,14768,30253,24910c787699,1240568,799099,1268726,796613,1283790v-731,1479,-1607,3250,-2045,4727c789453,1304664,780684,1322780,770746,1340208v-5993,2757,-12278,5119,-15055,2757c753208,1340995,751599,1336958,750139,1332822v-22069,-61042,-26893,-102985,-14178,-124252c738299,1204631,741370,1201677,745022,1199118xm663891,1185198v18396,-1587,37433,-405,54824,3778c722222,1189863,725291,1191142,728508,1192226v-2486,2362,-4531,5119,-6286,8171c706584,1226390,710677,1271582,734939,1338435v2045,5808,4969,12701,10669,17229c749699,1358914,754230,1360194,758761,1360194v-7308,11323,-14908,21857,-21484,30324c720908,1411096,692993,1425767,667417,1438861r-3362,1084c612902,1458848,560433,1477358,509718,1495475v-63867,22546,-129782,45782,-194235,70298c314607,1566167,313730,1566167,312707,1566462v-3507,787,-8769,2068,-14177,5317c295023,1573749,292245,1575028,289323,1576111v-3947,1281,-7162,2758,-10376,4529c277923,1581231,276754,1581724,275585,1582315v-9355,3248,-15931,4921,-19876,5217c253954,1586843,251178,1586252,247523,1585759v-3653,-393,-6869,,-9353,690c237292,1586252,235978,1585759,234954,1585563v-14176,-13094,-51884,-48145,-70737,-62816c149748,1507093,125487,1395638,125048,1353696v-145,-21070,26308,-56515,45162,-75516c170501,1278180,170648,1278180,170939,1278180r16955,-2068c292685,1263411,395574,1251595,500658,1244900v29668,-1969,48815,-13095,65768,-23038c575487,1216446,584109,1211523,594195,1207880v5553,-1969,10083,-4726,13738,-7089c609395,1199708,611148,1198822,612902,1198034v14835,-6892,32593,-11248,50989,-12836xm736839,989599v5991,13489,11983,26683,16952,39975c759346,1044440,763877,1059307,766215,1073684v2484,14176,1315,27763,-3362,34361c760515,1111491,757737,1114148,752915,1116216v-2338,689,-4676,2462,-7016,2855c743853,1119466,739908,1120548,735377,1123109v-2777,1771,-3069,1575,-4531,2362c729531,1125964,728508,1126555,727339,1126850v-1024,394,-2048,394,-4093,787l713162,1129607r-4969,1083l702055,1131280r-12424,1084l689924,1136301v-14469,-689,-29376,,-43700,2068c645348,1135022,644471,1131280,643593,1127835v-3653,-14965,-7307,-28947,-7162,-44307c637748,1027014,698108,1000726,736839,989599xm1459565,946335v,23020,-861,45376,-3655,67744c1452900,1036242,1448603,1058174,1442588,1079687v-11388,43228,-28364,84733,-45982,127104c1425400,1170871,1446025,1128499,1458274,1083775v5803,-22368,9669,-45604,10099,-68829c1469231,991723,1465580,968269,1459565,946335xm251616,1284c216685,4927,188332,30329,172548,73158v-35807,98457,-5116,294880,81406,383491c330245,534530,368976,557272,387391,568202v2923,1772,5845,3446,7307,4529c409605,592717,476689,639189,500658,652579r5991,3447c520826,664000,559849,685466,575487,697969v-2631,1280,-5992,2953,-10523,4923c554002,707420,534418,713820,513518,720516v-35660,11421,-75998,24515,-103913,38299c369414,778605,321914,790814,264185,804795,212156,817497,141272,834726,87050,909554,36335,979657,-2105,1038238,90,1100168v1900,56514,23529,125533,77898,149459c92895,1256025,105317,1262327,115403,1267250v-17538,21956,-39315,55726,-38877,87332c76819,1388352,98888,1533774,133525,1561048v13885,10928,39754,34656,56707,50310c174594,1635481,155448,1679984,173279,1738468v21922,72463,44868,124154,147613,158123c315630,1916970,312269,1946212,323814,1975257v20169,51002,110929,116378,154337,126912c520242,2112508,562626,2107388,587909,2104335v11255,-1279,21777,-5612,31862,-9452c638624,2087302,646371,2085432,651486,2089468v32883,25797,58898,27765,104936,22154c802752,2106010,978134,2063870,1080148,2026259v113559,-41943,250795,-108401,277248,-121301c1365582,1900824,1375373,1895901,1386189,1890289v50715,-25993,135337,-69215,187511,-71972c1624415,1815658,2259882,1877391,2600999,1910571v113122,10930,205197,19986,255327,24517c2989963,1947456,3071477,1954441,3113962,1957939r15265,1239l3129227,1909974r-11441,-971c3075480,1905408,2994275,1898424,2861003,1886055v-49984,-4726,-142060,-13587,-255035,-24515c2110076,1813296,1621639,1766429,1571362,1768990v-1315,,-2922,491,-4238,689l1567124,1767906v,-6005,438,-11814,878,-17821c1568878,1738270,1570486,1726259,1572240,1714149v3507,-24024,7746,-48343,8769,-73549c1582324,1590979,1577647,1542143,1572824,1493506v-4677,-48638,-9207,-97474,-7307,-146013c1566686,1323174,1569024,1298856,1573555,1274733v876,-6007,876,-12406,1462,-18215c1575893,1250513,1578086,1244704,1577793,1238402v438,-12208,4093,-24024,4969,-36330l1584517,1201481r-1900,591c1581300,1214378,1577355,1225996,1576478,1238204v-147,6007,-2047,11816,-3361,17821c1572093,1262327,1572093,1268135,1570924,1274339v-5115,24122,-8184,48441,-9791,72958c1557917,1396327,1561133,1445557,1564347,1494391v3362,48836,6577,97670,4093,145816c1566831,1664033,1561862,1687959,1557917,1711983v-2193,12110,-4093,24319,-5408,36822c1551778,1755008,1551340,1761310,1551193,1767710r,4135c1490980,1781888,1415858,1820186,1364265,1846673v-10522,5414,-20022,10337,-28205,14178c1310043,1873551,1174707,1939123,1063486,1980181v-102743,38103,-274618,78372,-312909,82900c709800,2068004,699277,2064756,681446,2050971v-28206,-22153,-59191,-9845,-79798,-1673c594340,2052055,586887,2055106,581918,2055697v-23385,2856,-59045,7089,-92660,-1082c456374,2046639,381252,1988845,368829,1957044v-7015,-17232,-4531,-35742,-1169,-48639c367660,1908405,367952,1908405,367952,1908405v9793,1280,19439,1280,29231,c423198,1905156,447605,1894425,469965,1884480v7309,-3151,14470,-6399,21484,-9255c572856,1843030,649148,1810539,724561,1775881v4092,-1870,8185,-3839,12278,-5809c749991,1787500,766506,1795868,787261,1795475v3507,,7307,-395,11252,-886c814590,1792718,833299,1787105,848206,1778736v146,1675,584,3152,731,4727c851421,1793505,852444,1799314,852006,1807289v-585,15458,-7309,32097,-16078,47359c826868,1869908,815468,1884775,803044,1898460r-20022,20283c779368,1922779,776737,1926424,773961,1929279v-2486,2755,-5993,4923,-10084,7285c759784,1938927,755253,1941093,751015,1944735v-4531,3643,-7454,8566,-9645,13587c737422,1968168,736839,1978113,736839,1987762v-148,19396,3652,38103,1900,57007c742684,2026061,740639,2006665,742830,1988155v1023,-9255,2778,-18510,6723,-25992c751599,1958521,754084,1955271,757299,1953301v3216,-2068,7454,-3839,11838,-5809c773375,1945623,778491,1943259,782875,1939616v4238,-3446,7455,-7384,10524,-9944l815468,1911654v14469,-13194,28207,-27174,40191,-43223c867497,1852087,878166,1833577,881674,1810931v1900,-10731,878,-24022,-291,-32686c881235,1776768,881235,1775093,880943,1773518v1609,-1083,3361,-2362,4531,-3642c896290,1760817,902721,1746837,904474,1733545v1607,-13587,-731,-26683,-5846,-38693c894097,1684316,886643,1674569,877143,1666889r-1388,-1870l875683,1664921v-879,-888,-1755,-1970,-3509,-3447c871297,1660883,870859,1660391,870274,1660194v1023,-2166,2192,-4037,3361,-6007c873490,1654385,873490,1654385,873928,1654187v2338,-2362,6431,-6300,9062,-12010c884012,1639715,884890,1637156,885766,1634791v438,-1082,586,-2362,1315,-3446c892635,1619531,896290,1607716,899943,1596491v3361,-10533,6431,-20576,10961,-30029c927712,1531411,926835,1495277,908274,1462098v-20170,-36527,-62115,-67050,-107130,-79358c813568,1362951,825406,1341192,833737,1320810v584,888,1315,1675,1900,2561c838852,1327506,842359,1330953,846013,1334399v3362,3643,7308,6793,11108,9844c872613,1356552,890297,1365510,908566,1372008v36538,12702,74975,16935,112975,16739c1097539,1388156,1172369,1369646,1241938,1341486v-70591,25599,-145568,41058,-220397,39088c984419,1379492,947004,1373880,912804,1360587v-16952,-6891,-33030,-15654,-46621,-27272c859313,1327703,853028,1321008,847766,1314116v-2629,-3446,-4822,-6695,-7160,-11127c841483,1301218,842359,1299052,842944,1296295v8477,-37020,-15492,-82211,-29376,-100919c802168,1180115,786968,1167218,769284,1157568v1462,-689,2777,-1477,4238,-2166c783606,1149790,793106,1140535,799099,1129607v11838,-22548,9062,-44701,5407,-62620c800413,1048774,793982,1032133,786968,1016282v-7162,-15949,-15053,-31015,-22800,-45586l752915,949135v-4531,-8764,-9793,-17428,-16954,-24319c722222,910243,704539,901579,687439,896065v-10084,-3052,-20170,-5021,-30253,-6301c656748,888976,656455,888287,656017,887401v-2924,-6005,-5993,-9255,-7455,-14374l643009,857963r-4823,-16148c636431,836696,635848,831280,634531,825668v-1314,-5613,-2776,-10928,-3360,-16344c629562,798790,633071,787664,633217,776243r1754,-690l633217,776046v-1169,11125,-6139,21464,-5993,33278c627517,815134,628102,820745,628686,826357v731,5121,731,11126,1754,16935l633217,859931r4092,16935c638040,880707,639648,884644,641255,888090v-1900,-196,-4093,-196,-5993,-492c600626,886317,566718,890847,533835,897542v-1317,198,-2340,591,-3655,886l524773,891733,513518,878835v-7453,-8369,-15345,-16836,-23383,-24713c482243,846147,474496,837287,463534,831969v-10521,-5021,-22360,-5414,-31860,-11617c440589,827637,452282,829803,461636,835416v8768,5514,15491,14965,22360,23629c491011,868104,497442,876669,503873,886121r9500,13785l514687,902072v-26307,6202,-52174,13291,-77605,22349c435329,925110,433429,925701,431674,926391v-4092,-20283,-12131,-38990,-23383,-55530c402443,862491,395867,854713,388705,847624v-3653,-3446,-7307,-6893,-11107,-10141c373945,833841,368829,832364,366198,828032v1900,4725,7016,7089,9938,11026c379498,842701,382714,846344,385783,850479v5991,7680,11400,16050,15639,24714c409605,891537,414574,909161,415891,926784v-7017,-2757,-14178,-6202,-21339,-9255c379352,910834,364007,903942,348369,898428v-8039,-2856,-15931,-5611,-23824,-7777c316361,888287,307592,887894,299407,887894r-24991,-689c266085,886810,257900,889173,249716,890453v8184,-689,16514,-2855,24700,-1772l299114,890847v16809,197,31569,6695,46915,13095c361083,910638,375845,918218,390460,925701v7600,3840,14469,7581,22507,11422c417351,939092,422760,940371,428020,939485v5847,-1082,8623,-2362,13007,-3446c469820,927671,499196,921370,528865,916938r146,985c530180,917727,531495,917136,532518,916248v1462,-196,2924,-687,4677,-885c569495,910834,602378,908668,633948,911720v31130,3052,62698,12307,80091,33377c718570,950020,721639,956025,724415,962032r5700,12898c687146,987631,621671,1017759,620355,1083528v-438,17722,3947,33377,7747,48836c628978,1135612,629562,1138665,630440,1141619v-13445,3051,-26454,7089,-38145,12503c588933,1155600,585718,1157568,582795,1159538v-1755,983,-3508,2362,-5408,2953c563211,1167710,551811,1174307,542018,1180115v-15345,8861,-26307,15261,-44283,16541c391483,1203548,288007,1215462,182194,1228064r-18269,2166c163341,1230230,162901,1230428,162317,1230428v-2630,-591,-5261,-986,-8185,-986l153841,1232396v-11547,-6400,-30838,-16541,-56269,-27765c69657,1192422,50512,1150677,48612,1098002v-1755,-46473,32591,-97867,77753,-160288c166848,881789,215808,866331,275438,851760v60945,-14868,110929,-27962,155360,-49722c455789,789732,495980,776834,528426,766593v22800,-7384,42383,-13587,55392,-19199c608955,736860,634386,722682,626640,688714v37560,-8370,73222,-23237,105082,-44109c770306,619891,795882,581395,834613,558356v-40045,20873,-68545,58091,-106982,79356c694308,656617,657769,668727,620355,674241,610126,660260,585718,644408,530326,613393r-5991,-3248c496858,594883,441613,553828,434451,544769v-3215,-4923,-7308,-8566,-11691,-11617c450236,518383,473474,497017,493789,475159v14029,-14867,26891,-30324,40046,-45684c540411,421795,546842,414215,553711,406731r10084,-11224c567449,391864,568618,386548,572271,383102v-3945,3150,-5407,8566,-9207,11816l552249,405451v-7307,7089,-14323,14178,-21485,21267c516587,441093,502558,455764,487942,469351v-23968,22547,-50568,42730,-80237,54546c389436,512967,354652,490223,288592,422683,216685,349133,188039,172895,218147,89895v9061,-24910,22361,-38004,38000,-39974c331414,42341,346029,72469,368098,117858v4531,9057,8769,18115,14031,27076c417936,209324,507380,268694,549473,290846v11983,6400,36536,21662,64891,39483c698839,383496,826430,463738,907835,488057v79361,23629,121452,61044,158866,94125c1077225,591437,1087017,600299,1097394,608470v17684,13786,64598,54841,119258,102200c1303174,785694,1401242,871057,1443042,902072v55976,41254,207242,65374,462861,73351c2053516,980148,2992977,953467,3032877,952383r-1170,-48638c3021916,903942,2053808,931314,1907657,926784v-301509,-9452,-403086,-39974,-435384,-63898c1431934,833053,1330505,744835,1248807,673846,1193854,626095,1146354,584841,1127939,570172v-9061,-7089,-18561,-15459,-28645,-24321c1060270,511294,1011896,468268,922304,441585,847037,419236,717984,337911,640524,289271,610271,270170,586156,255107,572418,247821,528573,224585,453013,171615,424805,121106v-4531,-8171,-8623,-16540,-12569,-24713c389143,49232,360645,-9448,251616,1284xe" fillcolor="#d58c55" stroked="f" strokeweight="1pt">
                    <v:stroke miterlimit="4" joinstyle="miter"/>
                    <v:path arrowok="t" o:connecttype="custom" o:connectlocs="840459,1701053;843237,1701251;849228,1701448;850106,1702137;861652,1713065;861213,1743686;857997,1746639;851421,1752941;848206,1759735;847766,1760030;787113,1779327;751891,1762787;840459,1701053;842506,1698691;842944,1700168;840897,1700660;842506,1698691;723246,1463575;749261,1522944;770746,1571976;773815,1584283;775130,1588124;796175,1607026;820875,1608110;847037,1601907;843675,1610473;840168,1619335;840021,1619728;835052,1625340;828182,1636957;825113,1642373;704393,1731772;473620,1830131;450382,1839977;374529,1859964;370436,1858881;356552,1856124;219901,1723895;232470,1634990;234516,1635481;244309,1634990;250154,1636072;263747,1635875;292100,1628392;301307,1624256;304376,1622779;322207,1614608;324545,1613919;332876,1611358;525795,1541257;680717,1485531;682324,1484940;690655,1481494;723246,1463575;771184,1425767;772353,1425963;866766,1485333;868083,1545295;854783,1581231;800852,1591570;790913,1583397;789453,1579065;787261,1570696;763877,1515264;739030,1453925;771184,1425767;745022,1199118;775275,1224028;796613,1283790;794568,1288517;770746,1340208;755691,1342965;750139,1332822;735961,1208570;745022,1199118;663891,1185198;718715,1188976;728508,1192226;722222,1200397;734939,1338435;745608,1355664;758761,1360194;737277,1390518;667417,1438861;664055,1439945;509718,1495475;315483,1565773;312707,1566462;298530,1571779;289323,1576111;278947,1580640;275585,1582315;255709,1587532;247523,1585759;238170,1586449;234954,1585563;164217,1522747;125048,1353696;170210,1278180;170939,1278180;187894,1276112;500658,1244900;566426,1221862;594195,1207880;607933,1200791;612902,1198034;663891,1185198;736839,989599;753791,1029574;766215,1073684;762853,1108045;752915,1116216;745899,1119071;735377,1123109;730846,1125471;727339,1126850;723246,1127637;713162,1129607;708193,1130690;702055,1131280;689631,1132364;689924,1136301;646224,1138369;643593,1127835;636431,1083528;736839,989599;1459565,946335;1455910,1014079;1442588,1079687;1396606,1206791;1458274,1083775;1468373,1014946;1459565,946335;251616,1284;172548,73158;253954,456649;387391,568202;394698,572731;500658,652579;506649,656026;575487,697969;564964,702892;513518,720516;409605,758815;264185,804795;87050,909554;90,1100168;77988,1249627;115403,1267250;76526,1354582;133525,1561048;190232,1611358;173279,1738468;320892,1896591;323814,1975257;478151,2102169;587909,2104335;619771,2094883;651486,2089468;756422,2111622;1080148,2026259;1357396,1904958;1386189,1890289;1573700,1818317;2600999,1910571;2856326,1935088;3113962,1957939;3129227,1959178;3129227,1909974;3117786,1909003;2861003,1886055;2605968,1861540;1571362,1768990;1567124,1769679;1567124,1767906;1568002,1750085;1572240,1714149;1581009,1640600;1572824,1493506;1565517,1347493;1573555,1274733;1575017,1256518;1577793,1238402;1582762,1202072;1584517,1201481;1582617,1202072;1576478,1238204;1573117,1256025;1570924,1274339;1561133,1347297;1564347,1494391;1568440,1640207;1557917,1711983;1552509,1748805;1551193,1767710;1551193,1771845;1364265,1846673;1336060,1860851;1063486,1980181;750577,2063081;681446,2050971;601648,2049298;581918,2055697;489258,2054615;368829,1957044;367660,1908405;367952,1908405;397183,1908405;469965,1884480;491449,1875225;724561,1775881;736839,1770072;787261,1795475;798513,1794589;848206,1778736;848937,1783463;852006,1807289;835928,1854648;803044,1898460;783022,1918743;773961,1929279;763877,1936564;751015,1944735;741370,1958322;736839,1987762;738739,2044769;742830,1988155;749553,1962163;757299,1953301;769137,1947492;782875,1939616;793399,1929672;815468,1911654;855659,1868431;881674,1810931;881383,1778245;880943,1773518;885474,1769876;904474,1733545;898628,1694852;877143,1666889;875755,1665019;875683,1664921;872174,1661474;870274,1660194;873635,1654187;873928,1654187;882990,1642177;885766,1634791;887081,1631345;899943,1596491;910904,1566462;908274,1462098;801144,1382740;833737,1320810;835637,1323371;846013,1334399;857121,1344243;908566,1372008;1021541,1388747;1241938,1341486;1021541,1380574;912804,1360587;866183,1333315;847766,1314116;840606,1302989;842944,1296295;813568,1195376;769284,1157568;773522,1155402;799099,1129607;804506,1066987;786968,1016282;764168,970696;752915,949135;735961,924816;687439,896065;657186,889764;656017,887401;648562,873027;643009,857963;638186,841815;634531,825668;631171,809324;633217,776243;634971,775553;633217,776046;627224,809324;628686,826357;630440,843292;633217,859931;637309,876866;641255,888090;635262,887598;533835,897542;530180,898428;524773,891733;513518,878835;490135,854122;463534,831969;431674,820352;461636,835416;483996,859045;503873,886121;513373,899906;514687,902072;437082,924421;431674,926391;408291,870861;388705,847624;377598,837483;366198,828032;376136,839058;385783,850479;401422,875193;415891,926784;394552,917529;348369,898428;324545,890651;299407,887894;274416,887205;249716,890453;274416,888681;299114,890847;346029,903942;390460,925701;412967,937123;428020,939485;441027,936039;528865,916938;529011,917923;532518,916248;537195,915363;633948,911720;714039,945097;724415,962032;730115,974930;620355,1083528;628102,1132364;630440,1141619;592295,1154122;582795,1159538;577387,1162491;542018,1180115;497735,1196656;182194,1228064;163925,1230230;162317,1230428;154132,1229442;153841,1232396;97572,1204631;48612,1098002;126365,937714;275438,851760;430798,802038;528426,766593;583818,747394;626640,688714;731722,644605;834613,558356;727631,637712;620355,674241;530326,613393;524335,610145;434451,544769;422760,533152;493789,475159;533835,429475;553711,406731;563795,395507;572271,383102;563064,394918;552249,405451;530764,426718;487942,469351;407705,523897;288592,422683;218147,89895;256147,49921;368098,117858;382129,144934;549473,290846;614364,330329;907835,488057;1066701,582182;1097394,608470;1216652,710670;1443042,902072;1905903,975423;3032877,952383;3031707,903745;1907657,926784;1472273,862886;1248807,673846;1127939,570172;1099294,545851;922304,441585;640524,289271;572418,247821;424805,121106;412236,96393;251616,128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Line" o:spid="_x0000_s3973" style="position:absolute;left:435;top:15021;width:11304;height:11301;flip:x;visibility:visible;mso-wrap-style:square;v-text-anchor:middle" coordsize="21319,21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" path="m21319,21444v-2983,-700,-15084,-344,-18159,29c2645,21534,2069,21600,1652,21334v-316,-205,-458,-549,-579,-877c278,18306,-281,16020,149,13775v206,-1078,632,-2115,948,-3172c1988,7633,2013,4474,1158,1520,4623,959,16610,561,20075,e" fillcolor="#bfbfbf" stroked="f" strokeweight="1pt">
                    <v:stroke miterlimit="4" joinstyle="miter"/>
                    <v:path arrowok="t" o:extrusionok="f" o:connecttype="custom" o:connectlocs="565190,565046;565190,565046;565190,565046;565190,565046" o:connectangles="0,90,180,270"/>
                  </v:shape>
                  <v:shape id="Freeform: Shape 1608693160" o:spid="_x0000_s3974" style="position:absolute;top:12884;width:7871;height:14892;flip:x;visibility:visible;mso-wrap-style:square;v-text-anchor:middle" coordsize="787175,1489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" path="m787175,l558685,13379c475018,20096,391482,28644,308209,39075,224220,49643,136108,63596,68657,115056,54056,126177,40086,139784,33395,156984v-7953,20446,-4713,43240,-1683,64929c62219,439566,63902,661086,36846,879222v-23186,187122,-66821,381773,-5597,560053c36425,1454333,42863,1469805,55528,1479061v15906,11605,37408,10776,57185,9463c240126,1479821,367802,1473898,495562,1470772r291613,-735l787175,xe" fillcolor="#404040 [2429]" stroked="f" strokeweight="1pt">
                    <v:stroke miterlimit="4" joinstyle="miter"/>
                    <v:path arrowok="t" o:connecttype="custom" o:connectlocs="787175,0;558685,13379;308209,39075;68657,115056;33395,156984;31712,221913;36846,879222;31249,1439275;55528,1479061;112713,1488524;495562,1470772;787175,1470037" o:connectangles="0,0,0,0,0,0,0,0,0,0,0,0"/>
                  </v:shape>
                  <v:shape id="Shape" o:spid="_x0000_s3975" style="position:absolute;left:7926;top:16742;width:2094;height:2096;flip:x;visibility:visible;mso-wrap-style:square;v-text-anchor:middle" coordsize="20950,2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" path="m11088,20931v5781,-344,10187,-5287,9843,-11069c20587,4081,15644,-325,9862,19,4081,363,-325,5306,19,11088v344,5781,5287,10187,11069,9843xm13086,5865v1053,-65,1956,752,2021,1805c15171,8723,14354,9626,13301,9691v-1053,64,-1956,-753,-2020,-1806c11238,6832,12033,5929,13086,5865xm13387,10808v1053,-64,1956,752,2021,1805c15472,13667,14655,14569,13602,14634v-1053,64,-1956,-752,-2020,-1806c11517,11775,12334,10873,13387,10808xm7348,6187v1053,-64,1956,752,2020,1806c9433,9046,8616,9948,7563,10013,6510,10077,5607,9261,5542,8208,5478,7154,6273,6252,7348,6187xm7627,11152v1053,-64,1956,752,2021,1805c9712,14010,8895,14913,7842,14978v-1053,64,-1956,-753,-2020,-1806c5757,12119,6574,11216,7627,11152xe" fillcolor="#e3e4e4" stroked="f" strokeweight="1pt">
                    <v:stroke miterlimit="4" joinstyle="miter"/>
                    <v:path arrowok="t" o:extrusionok="f" o:connecttype="custom" o:connectlocs="104724,104823;104724,104823;104724,104823;104724,104823" o:connectangles="0,90,180,270"/>
                  </v:shape>
                </v:group>
                <v:group id="Group 1608693162" o:spid="_x0000_s3976" style="position:absolute;left:45239;top:13627;width:11873;height:12006" coordorigin="45239,13627" coordsize="13655,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">
                  <v:shape id="Rectangle: Diagonal Corners Rounded 1608693163" o:spid="_x0000_s3977" style="position:absolute;left:45239;top:14299;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64" o:spid="_x0000_s3978" style="position:absolute;left:45836;top:13627;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51" o:spid="_x0000_s3979" type="#_x0000_t202" style="position:absolute;left:45837;top:15517;width:13057;height:10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" filled="f" stroked="f">
                    <v:textbox style="mso-fit-shape-to-text:t">
                      <w:txbxContent>
                        <w:p w14:paraId="225C6DDD" w14:textId="36F97F8D"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تعزيز العلاقات الاجتماعية والمهنية</w:t>
                          </w:r>
                        </w:p>
                      </w:txbxContent>
                    </v:textbox>
                  </v:shape>
                </v:group>
                <v:group id="Group 1608693166" o:spid="_x0000_s3980" style="position:absolute;left:20592;top:13627;width:11636;height:12006" coordorigin="20592,13627"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">
                  <v:shape id="Rectangle: Diagonal Corners Rounded 1608693167" o:spid="_x0000_s3981" style="position:absolute;left:20592;top:14299;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68" o:spid="_x0000_s3982" style="position:absolute;left:21190;top:13627;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48" o:spid="_x0000_s3983" type="#_x0000_t202" style="position:absolute;left:21184;top:15517;width:12788;height:10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" filled="f" stroked="f">
                    <v:textbox style="mso-fit-shape-to-text:t">
                      <w:txbxContent>
                        <w:p w14:paraId="57296F99" w14:textId="20591907"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الغياب والإرهاق المهني</w:t>
                          </w:r>
                        </w:p>
                      </w:txbxContent>
                    </v:textbox>
                  </v:shape>
                </v:group>
                <v:group id="Group 1608693170" o:spid="_x0000_s3984" style="position:absolute;left:45239;width:11635;height:12005" coordorigin="45239"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">
                  <v:shape id="Rectangle: Diagonal Corners Rounded 1608693171" o:spid="_x0000_s3985" style="position:absolute;left:45239;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72" o:spid="_x0000_s3986" style="position:absolute;left:45836;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45" o:spid="_x0000_s3987" type="#_x0000_t202" style="position:absolute;left:47204;top:1909;width:10027;height:10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" filled="f" stroked="f">
                    <v:textbox style="mso-fit-shape-to-text:t">
                      <w:txbxContent>
                        <w:p w14:paraId="206338EA" w14:textId="63326403"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تحسين جودة الحياة</w:t>
                          </w:r>
                        </w:p>
                      </w:txbxContent>
                    </v:textbox>
                  </v:shape>
                </v:group>
                <v:group id="Group 1608693174" o:spid="_x0000_s3988" style="position:absolute;left:20592;width:11636;height:12005" coordorigin="20592"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SyW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">
                  <v:shape id="Rectangle: Diagonal Corners Rounded 1608693175" o:spid="_x0000_s3989" style="position:absolute;left:20592;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76" o:spid="_x0000_s3990" style="position:absolute;left:21190;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41" o:spid="_x0000_s3991" type="#_x0000_t202" style="position:absolute;left:22563;top:3168;width:10027;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" filled="f" stroked="f">
                    <v:textbox style="mso-fit-shape-to-text:t">
                      <w:txbxContent>
                        <w:p w14:paraId="0B1AF857" w14:textId="476F9807"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زيادة الإنتاجية</w:t>
                          </w:r>
                        </w:p>
                      </w:txbxContent>
                    </v:textbox>
                  </v:shape>
                </v:group>
                <v:group id="Group 1608693178" o:spid="_x0000_s3992" style="position:absolute;left:32930;top:6559;width:11636;height:12006" coordorigin="32930,6559"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aT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">
                  <v:shape id="Rectangle: Diagonal Corners Rounded 1608693179" o:spid="_x0000_s3993" style="position:absolute;left:32930;top:7230;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08693180" o:spid="_x0000_s3994" style="position:absolute;left:33528;top:6559;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30" o:spid="_x0000_s3995" type="#_x0000_t202" style="position:absolute;left:33507;top:9690;width:12795;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" filled="f" stroked="f">
                    <v:textbox style="mso-fit-shape-to-text:t">
                      <w:txbxContent>
                        <w:p w14:paraId="6F299362" w14:textId="4051EA57" w:rsidR="00DA07D7" w:rsidRDefault="00DA07D7" w:rsidP="00DA07D7">
                          <w:pPr>
                            <w:bidi w:val="0"/>
                            <w:jc w:val="center"/>
                            <w:rPr>
                              <w:rFonts w:hAnsi="Adobe Arabic" w:cs="Adobe Arabic"/>
                              <w:b/>
                              <w:bCs/>
                              <w:kern w:val="24"/>
                              <w:sz w:val="36"/>
                              <w:szCs w:val="36"/>
                            </w:rPr>
                          </w:pPr>
                          <w:r w:rsidRPr="00DA07D7">
                            <w:rPr>
                              <w:rFonts w:hAnsi="Adobe Arabic" w:cs="Adobe Arabic"/>
                              <w:b/>
                              <w:bCs/>
                              <w:kern w:val="24"/>
                              <w:sz w:val="36"/>
                              <w:szCs w:val="36"/>
                              <w:rtl/>
                            </w:rPr>
                            <w:t>تقليل معدلات التوتر والقلق</w:t>
                          </w:r>
                        </w:p>
                      </w:txbxContent>
                    </v:textbox>
                  </v:shape>
                </v:group>
                <w10:anchorlock/>
              </v:group>
            </w:pict>
          </mc:Fallback>
        </mc:AlternateContent>
      </w:r>
    </w:p>
    <w:p w:rsidR="007C6591" w:rsidRPr="00F1502D" w:rsidRDefault="007C6591" w:rsidP="00E9423C">
      <w:r w:rsidRPr="006A21FE">
        <w:rPr>
          <w:color w:val="168489"/>
          <w:rtl/>
        </w:rPr>
        <w:t>1. تحسين جودة الحياة:</w:t>
      </w:r>
      <w:r w:rsidRPr="006A21FE">
        <w:rPr>
          <w:rFonts w:hint="cs"/>
          <w:color w:val="168489"/>
          <w:rtl/>
        </w:rPr>
        <w:t xml:space="preserve"> </w:t>
      </w:r>
      <w:r w:rsidRPr="00F1502D">
        <w:rPr>
          <w:rtl/>
        </w:rPr>
        <w:t xml:space="preserve">يساعد قياس الصحة النفسية وتحسينها على تعزيز الشعور بالسعادة والرضا.  </w:t>
      </w:r>
    </w:p>
    <w:p w:rsidR="007C6591" w:rsidRPr="00F1502D" w:rsidRDefault="007C6591" w:rsidP="00E9423C">
      <w:r w:rsidRPr="006A21FE">
        <w:rPr>
          <w:color w:val="168489"/>
          <w:rtl/>
        </w:rPr>
        <w:t>2. زيادة الإنتاجية:</w:t>
      </w:r>
      <w:r>
        <w:rPr>
          <w:rFonts w:hint="cs"/>
          <w:rtl/>
        </w:rPr>
        <w:t xml:space="preserve"> </w:t>
      </w:r>
      <w:r w:rsidRPr="00F1502D">
        <w:rPr>
          <w:rtl/>
        </w:rPr>
        <w:t>الأفراد الذين يتمتعون بصحة نفسية جيدة يكونون أكثر تركيزا</w:t>
      </w:r>
      <w:r>
        <w:rPr>
          <w:rFonts w:hint="cs"/>
          <w:rtl/>
        </w:rPr>
        <w:t>ً</w:t>
      </w:r>
      <w:r w:rsidRPr="00F1502D">
        <w:rPr>
          <w:rtl/>
        </w:rPr>
        <w:t xml:space="preserve"> وإنتاجية.  </w:t>
      </w:r>
    </w:p>
    <w:p w:rsidR="007C6591" w:rsidRPr="00F1502D" w:rsidRDefault="007C6591" w:rsidP="00E9423C">
      <w:r w:rsidRPr="006A21FE">
        <w:rPr>
          <w:color w:val="168489"/>
          <w:rtl/>
        </w:rPr>
        <w:t>3. تقليل معدلات التوتر والقلق:</w:t>
      </w:r>
      <w:r>
        <w:rPr>
          <w:rFonts w:hint="cs"/>
          <w:rtl/>
        </w:rPr>
        <w:t xml:space="preserve"> </w:t>
      </w:r>
      <w:r w:rsidRPr="00F1502D">
        <w:rPr>
          <w:rtl/>
        </w:rPr>
        <w:t xml:space="preserve">التحسين المستمر يساعد على تقليل التوتر والإرهاق النفسي.  </w:t>
      </w:r>
    </w:p>
    <w:p w:rsidR="007C6591" w:rsidRPr="00F1502D" w:rsidRDefault="007C6591" w:rsidP="00E9423C">
      <w:r w:rsidRPr="006A21FE">
        <w:rPr>
          <w:color w:val="168489"/>
          <w:rtl/>
        </w:rPr>
        <w:t>4. تعزيز العلاقات الاجتماعية والمهنية:</w:t>
      </w:r>
      <w:r>
        <w:rPr>
          <w:rFonts w:hint="cs"/>
          <w:rtl/>
        </w:rPr>
        <w:t xml:space="preserve"> </w:t>
      </w:r>
      <w:r w:rsidRPr="00F1502D">
        <w:rPr>
          <w:rtl/>
        </w:rPr>
        <w:t xml:space="preserve">الصحة النفسية الجيدة تُحسن من جودة العلاقات مع الآخرين.  </w:t>
      </w:r>
    </w:p>
    <w:p w:rsidR="007C6591" w:rsidRPr="00F1502D" w:rsidRDefault="007C6591" w:rsidP="00E9423C">
      <w:r w:rsidRPr="006A21FE">
        <w:rPr>
          <w:color w:val="168489"/>
          <w:rtl/>
        </w:rPr>
        <w:lastRenderedPageBreak/>
        <w:t>5. تقليل معدلات الغياب والإرهاق المهني:</w:t>
      </w:r>
      <w:r>
        <w:rPr>
          <w:rFonts w:hint="cs"/>
          <w:rtl/>
        </w:rPr>
        <w:t xml:space="preserve"> </w:t>
      </w:r>
      <w:r w:rsidRPr="00F1502D">
        <w:rPr>
          <w:rtl/>
        </w:rPr>
        <w:t>الأفراد الأكثر استقرارا</w:t>
      </w:r>
      <w:r>
        <w:rPr>
          <w:rFonts w:hint="cs"/>
          <w:rtl/>
        </w:rPr>
        <w:t>ً</w:t>
      </w:r>
      <w:r w:rsidRPr="00F1502D">
        <w:rPr>
          <w:rtl/>
        </w:rPr>
        <w:t xml:space="preserve"> نفسيا</w:t>
      </w:r>
      <w:r>
        <w:rPr>
          <w:rFonts w:hint="cs"/>
          <w:rtl/>
        </w:rPr>
        <w:t>ً</w:t>
      </w:r>
      <w:r w:rsidRPr="00F1502D">
        <w:rPr>
          <w:rtl/>
        </w:rPr>
        <w:t xml:space="preserve"> يكونون أكثر انتظام</w:t>
      </w:r>
      <w:r>
        <w:rPr>
          <w:rFonts w:hint="cs"/>
          <w:rtl/>
        </w:rPr>
        <w:t>اً</w:t>
      </w:r>
      <w:r w:rsidRPr="00F1502D">
        <w:rPr>
          <w:rtl/>
        </w:rPr>
        <w:t xml:space="preserve"> في العمل وأقل عرضة للإرهاق.  </w:t>
      </w:r>
    </w:p>
    <w:p w:rsidR="007C6591" w:rsidRPr="00F1502D" w:rsidRDefault="007C6591" w:rsidP="00E9423C">
      <w:r>
        <w:rPr>
          <w:rFonts w:hint="cs"/>
          <w:rtl/>
        </w:rPr>
        <w:t xml:space="preserve">ختاماً، </w:t>
      </w:r>
      <w:r w:rsidRPr="00F1502D">
        <w:rPr>
          <w:rtl/>
        </w:rPr>
        <w:t>قياس وتحسين الصحة النفسية بشكل مستمر هو استثمار مهم في رفاهية الأفراد ونجاح المؤسسات. باستخدام الأدوات المناسبة والاستراتيجيات الفعّالة، يمكن تعزيز الصحة النفسية وتحقيق توازن أفضل بين الحياة الشخصية والمهنية. الأمر يتطلب التزاما</w:t>
      </w:r>
      <w:r>
        <w:rPr>
          <w:rFonts w:hint="cs"/>
          <w:rtl/>
        </w:rPr>
        <w:t>ً</w:t>
      </w:r>
      <w:r w:rsidRPr="00F1502D">
        <w:rPr>
          <w:rtl/>
        </w:rPr>
        <w:t xml:space="preserve"> مستمرا</w:t>
      </w:r>
      <w:r>
        <w:rPr>
          <w:rFonts w:hint="cs"/>
          <w:rtl/>
        </w:rPr>
        <w:t>ً</w:t>
      </w:r>
      <w:r w:rsidRPr="00F1502D">
        <w:rPr>
          <w:rtl/>
        </w:rPr>
        <w:t xml:space="preserve"> وتعاونا</w:t>
      </w:r>
      <w:r>
        <w:rPr>
          <w:rFonts w:hint="cs"/>
          <w:rtl/>
        </w:rPr>
        <w:t>ً</w:t>
      </w:r>
      <w:r w:rsidRPr="00F1502D">
        <w:rPr>
          <w:rtl/>
        </w:rPr>
        <w:t xml:space="preserve"> بين الأفراد والمؤسسات لضمان بيئة داعمة تساعد على تحقيق النمو والاستقرار النفسي.</w:t>
      </w:r>
    </w:p>
    <w:tbl>
      <w:tblPr>
        <w:tblStyle w:val="TableGrid"/>
        <w:bidiVisual/>
        <w:tblW w:w="9673"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7610"/>
      </w:tblGrid>
      <w:tr w:rsidR="006A21FE" w:rsidRPr="00BA349A" w:rsidTr="00BD7560">
        <w:tc>
          <w:tcPr>
            <w:tcW w:w="1963" w:type="dxa"/>
            <w:tcBorders>
              <w:right w:val="single" w:sz="36" w:space="0" w:color="168489"/>
            </w:tcBorders>
            <w:shd w:val="clear" w:color="auto" w:fill="F2F2F2" w:themeFill="background1" w:themeFillShade="F2"/>
            <w:vAlign w:val="center"/>
          </w:tcPr>
          <w:p w:rsidR="006A21FE" w:rsidRPr="00717B5A" w:rsidRDefault="006A21FE" w:rsidP="00BD7560">
            <w:pPr>
              <w:pageBreakBefore/>
              <w:jc w:val="center"/>
              <w:rPr>
                <w:b/>
                <w:bCs/>
                <w:rtl/>
              </w:rPr>
            </w:pPr>
            <w:r w:rsidRPr="00717B5A">
              <w:rPr>
                <w:b/>
                <w:bCs/>
                <w:noProof/>
                <w:rtl/>
              </w:rPr>
              <w:lastRenderedPageBreak/>
              <w:drawing>
                <wp:inline distT="0" distB="0" distL="0" distR="0" wp14:anchorId="01EB7A38" wp14:editId="41BC628D">
                  <wp:extent cx="563984" cy="563914"/>
                  <wp:effectExtent l="0" t="0" r="7620" b="7620"/>
                  <wp:docPr id="1608692906" name="Picture 1608692906"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6A21FE" w:rsidRPr="00BA349A" w:rsidRDefault="006A21FE" w:rsidP="006A21FE">
            <w:pPr>
              <w:jc w:val="center"/>
              <w:rPr>
                <w:rFonts w:ascii="Adobe Arabic" w:hAnsi="Adobe Arabic" w:cs="Adobe Arabic"/>
                <w:b/>
                <w:bCs/>
                <w:color w:val="168489"/>
                <w:sz w:val="36"/>
                <w:szCs w:val="40"/>
                <w:rtl/>
              </w:rPr>
            </w:pPr>
            <w:r w:rsidRPr="006A21FE">
              <w:rPr>
                <w:rFonts w:ascii="Adobe Arabic" w:hAnsi="Adobe Arabic" w:cs="Adobe Arabic" w:hint="cs"/>
                <w:b/>
                <w:bCs/>
                <w:color w:val="168489"/>
                <w:sz w:val="36"/>
                <w:szCs w:val="40"/>
                <w:rtl/>
              </w:rPr>
              <w:t>"</w:t>
            </w:r>
            <w:r w:rsidRPr="006A21FE">
              <w:rPr>
                <w:rFonts w:ascii="Adobe Arabic" w:hAnsi="Adobe Arabic" w:cs="Adobe Arabic"/>
                <w:b/>
                <w:bCs/>
                <w:color w:val="168489"/>
                <w:sz w:val="36"/>
                <w:szCs w:val="40"/>
                <w:rtl/>
              </w:rPr>
              <w:t>أفكار للتحفيز</w:t>
            </w:r>
            <w:r w:rsidRPr="006A21FE">
              <w:rPr>
                <w:rFonts w:ascii="Adobe Arabic" w:hAnsi="Adobe Arabic" w:cs="Adobe Arabic" w:hint="cs"/>
                <w:b/>
                <w:bCs/>
                <w:color w:val="168489"/>
                <w:sz w:val="36"/>
                <w:szCs w:val="40"/>
                <w:rtl/>
              </w:rPr>
              <w:t>":</w:t>
            </w:r>
          </w:p>
        </w:tc>
      </w:tr>
      <w:tr w:rsidR="006A21FE" w:rsidRPr="00717B5A" w:rsidTr="00BD7560">
        <w:tc>
          <w:tcPr>
            <w:tcW w:w="1963" w:type="dxa"/>
            <w:tcBorders>
              <w:right w:val="single" w:sz="36" w:space="0" w:color="168489"/>
            </w:tcBorders>
            <w:shd w:val="clear" w:color="auto" w:fill="F2F2F2" w:themeFill="background1" w:themeFillShade="F2"/>
            <w:vAlign w:val="center"/>
          </w:tcPr>
          <w:p w:rsidR="006A21FE" w:rsidRPr="00717B5A" w:rsidRDefault="006A21FE" w:rsidP="00BD7560">
            <w:pPr>
              <w:jc w:val="center"/>
              <w:rPr>
                <w:rFonts w:ascii="Adobe Arabic" w:hAnsi="Adobe Arabic" w:cs="Adobe Arabic"/>
                <w:b/>
                <w:bCs/>
                <w:color w:val="168489"/>
                <w:sz w:val="36"/>
                <w:szCs w:val="40"/>
                <w:rtl/>
              </w:rPr>
            </w:pPr>
            <w:r w:rsidRPr="00717B5A">
              <w:rPr>
                <w:rFonts w:ascii="Adobe Arabic" w:hAnsi="Adobe Arabic" w:cs="Adobe Arabic"/>
                <w:b/>
                <w:bCs/>
                <w:color w:val="168489"/>
                <w:sz w:val="36"/>
                <w:szCs w:val="40"/>
                <w:rtl/>
              </w:rPr>
              <w:t>تنفيذ تمرين</w:t>
            </w:r>
          </w:p>
        </w:tc>
        <w:tc>
          <w:tcPr>
            <w:tcW w:w="7243" w:type="dxa"/>
            <w:vMerge/>
            <w:tcBorders>
              <w:left w:val="single" w:sz="36" w:space="0" w:color="168489"/>
            </w:tcBorders>
          </w:tcPr>
          <w:p w:rsidR="006A21FE" w:rsidRPr="00717B5A" w:rsidRDefault="006A21FE" w:rsidP="00BD7560">
            <w:pPr>
              <w:rPr>
                <w:b/>
                <w:bCs/>
                <w:rtl/>
              </w:rPr>
            </w:pPr>
          </w:p>
        </w:tc>
      </w:tr>
      <w:tr w:rsidR="006A21FE" w:rsidRPr="00F77577" w:rsidTr="00BD7560">
        <w:tc>
          <w:tcPr>
            <w:tcW w:w="9206" w:type="dxa"/>
            <w:gridSpan w:val="2"/>
          </w:tcPr>
          <w:p w:rsidR="006A21FE" w:rsidRPr="00261CF8" w:rsidRDefault="006A21FE" w:rsidP="00BD7560">
            <w:pPr>
              <w:rPr>
                <w:b/>
                <w:bCs/>
              </w:rPr>
            </w:pPr>
          </w:p>
        </w:tc>
      </w:tr>
    </w:tbl>
    <w:p w:rsidR="007C6591" w:rsidRPr="006A21FE" w:rsidRDefault="007C6591" w:rsidP="006A21FE">
      <w:pPr>
        <w:rPr>
          <w:color w:val="168489"/>
        </w:rPr>
      </w:pPr>
      <w:r w:rsidRPr="006A21FE">
        <w:rPr>
          <w:rFonts w:hint="cs"/>
          <w:color w:val="168489"/>
          <w:rtl/>
        </w:rPr>
        <w:t xml:space="preserve"> </w:t>
      </w:r>
      <w:r w:rsidRPr="006A21FE">
        <w:rPr>
          <w:color w:val="168489"/>
          <w:rtl/>
        </w:rPr>
        <w:t xml:space="preserve">الوصف  </w:t>
      </w:r>
    </w:p>
    <w:p w:rsidR="007C6591" w:rsidRPr="00F1502D" w:rsidRDefault="007C6591" w:rsidP="006A21FE">
      <w:r w:rsidRPr="00F1502D">
        <w:rPr>
          <w:rtl/>
        </w:rPr>
        <w:t>في هذا التمرين، يُطلب من المشاركين العمل بشكل فردي أو ضمن مجموعات صغيرة لاقتراح أفكار عملية لتحفيز الموظفين في بيئة العمل. بعد ذلك، يتم مناقشة كل فكرة مع المجموعة لتقييم مدى إمكانية تطبيقها وتأثيرها المحتمل على الصحة النفسية للموظفين. الهدف من التمرين هو تعزيز الإبداع في إيجاد حلول لتحفيز الفرق وتعميق فهم العلاقة بين التحفيز والصحة النفسية.</w:t>
      </w:r>
    </w:p>
    <w:p w:rsidR="007C6591" w:rsidRPr="006A21FE" w:rsidRDefault="007C6591" w:rsidP="006A21FE">
      <w:pPr>
        <w:rPr>
          <w:color w:val="168489"/>
        </w:rPr>
      </w:pPr>
      <w:r w:rsidRPr="006A21FE">
        <w:rPr>
          <w:color w:val="168489"/>
          <w:rtl/>
        </w:rPr>
        <w:t xml:space="preserve"> أهداف التمرين</w:t>
      </w:r>
    </w:p>
    <w:p w:rsidR="007C6591" w:rsidRPr="00F1502D" w:rsidRDefault="007C6591" w:rsidP="006A21FE">
      <w:r w:rsidRPr="00F1502D">
        <w:rPr>
          <w:rtl/>
        </w:rPr>
        <w:t xml:space="preserve">1. تشجيع التفكير الإبداعي في تطوير استراتيجيات لتحفيز الموظفين.  </w:t>
      </w:r>
    </w:p>
    <w:p w:rsidR="007C6591" w:rsidRPr="00F1502D" w:rsidRDefault="007C6591" w:rsidP="006A21FE">
      <w:r w:rsidRPr="00F1502D">
        <w:rPr>
          <w:rtl/>
        </w:rPr>
        <w:t xml:space="preserve">2. زيادة الوعي بأهمية التحفيز وتأثيره على الصحة النفسية.  </w:t>
      </w:r>
    </w:p>
    <w:p w:rsidR="007C6591" w:rsidRPr="00F1502D" w:rsidRDefault="007C6591" w:rsidP="006A21FE">
      <w:r w:rsidRPr="00F1502D">
        <w:rPr>
          <w:rtl/>
        </w:rPr>
        <w:t xml:space="preserve">3. تعزيز النقاش الجماعي حول الأفكار العملية التي يمكن تطبيقها في بيئة العمل.  </w:t>
      </w:r>
    </w:p>
    <w:p w:rsidR="007C6591" w:rsidRPr="00F1502D" w:rsidRDefault="007C6591" w:rsidP="006A21FE">
      <w:r w:rsidRPr="00F1502D">
        <w:rPr>
          <w:rtl/>
        </w:rPr>
        <w:t xml:space="preserve">4. بناء ثقافة تشجع على تحسين بيئة العمل بشكل مستدام.  </w:t>
      </w:r>
    </w:p>
    <w:p w:rsidR="007C6591" w:rsidRPr="006A21FE" w:rsidRDefault="007C6591" w:rsidP="006A21FE">
      <w:pPr>
        <w:rPr>
          <w:color w:val="168489"/>
        </w:rPr>
      </w:pPr>
      <w:r w:rsidRPr="006A21FE">
        <w:rPr>
          <w:color w:val="168489"/>
          <w:rtl/>
        </w:rPr>
        <w:t>أدوات التمرين</w:t>
      </w:r>
    </w:p>
    <w:p w:rsidR="007C6591" w:rsidRPr="00F1502D" w:rsidRDefault="007C6591" w:rsidP="006A21FE">
      <w:r w:rsidRPr="00F1502D">
        <w:rPr>
          <w:rtl/>
        </w:rPr>
        <w:t xml:space="preserve">- أوراق وأقلام لتدوين الأفكار.  </w:t>
      </w:r>
    </w:p>
    <w:p w:rsidR="007C6591" w:rsidRPr="00F1502D" w:rsidRDefault="007C6591" w:rsidP="006A21FE">
      <w:r w:rsidRPr="00F1502D">
        <w:rPr>
          <w:rtl/>
        </w:rPr>
        <w:t xml:space="preserve">- لوحة كبيرة أو سبورة لعرض الأفكار ومناقشتها.  </w:t>
      </w:r>
    </w:p>
    <w:p w:rsidR="007C6591" w:rsidRPr="00F1502D" w:rsidRDefault="007C6591" w:rsidP="006A21FE">
      <w:r w:rsidRPr="00F1502D">
        <w:rPr>
          <w:rtl/>
        </w:rPr>
        <w:t xml:space="preserve">- مؤقت لإدارة الوقت لكل مرحلة من مراحل التمرين.  </w:t>
      </w:r>
    </w:p>
    <w:p w:rsidR="007C6591" w:rsidRPr="006A21FE" w:rsidRDefault="007C6591" w:rsidP="006A21FE">
      <w:pPr>
        <w:rPr>
          <w:color w:val="168489"/>
        </w:rPr>
      </w:pPr>
      <w:r w:rsidRPr="006A21FE">
        <w:rPr>
          <w:color w:val="168489"/>
          <w:rtl/>
        </w:rPr>
        <w:t xml:space="preserve"> الخطوات التفصيلية للتمرين</w:t>
      </w:r>
    </w:p>
    <w:p w:rsidR="007C6591" w:rsidRPr="006A21FE" w:rsidRDefault="007C6591" w:rsidP="006A21FE">
      <w:pPr>
        <w:rPr>
          <w:b/>
          <w:bCs/>
        </w:rPr>
      </w:pPr>
      <w:r w:rsidRPr="006A21FE">
        <w:rPr>
          <w:b/>
          <w:bCs/>
          <w:rtl/>
        </w:rPr>
        <w:t xml:space="preserve"> 1. تقديم التمرين (5 دقائق):</w:t>
      </w:r>
    </w:p>
    <w:p w:rsidR="007C6591" w:rsidRPr="00F1502D" w:rsidRDefault="007C6591" w:rsidP="006A21FE">
      <w:r w:rsidRPr="00F1502D">
        <w:rPr>
          <w:rtl/>
        </w:rPr>
        <w:t xml:space="preserve">- يبدأ المدرب بشرح أهمية التحفيز في بيئة العمل ودوره في تحسين الصحة النفسية والمهنية.  </w:t>
      </w:r>
    </w:p>
    <w:p w:rsidR="007C6591" w:rsidRPr="00F1502D" w:rsidRDefault="007C6591" w:rsidP="006A21FE">
      <w:r w:rsidRPr="00F1502D">
        <w:rPr>
          <w:rtl/>
        </w:rPr>
        <w:t>- يتم توضيح الهدف من التمرين، وهو التوصل إلى أفكار عملية يمكن أن تُحدث فرقا</w:t>
      </w:r>
      <w:r>
        <w:rPr>
          <w:rFonts w:hint="cs"/>
          <w:rtl/>
        </w:rPr>
        <w:t>ً</w:t>
      </w:r>
      <w:r w:rsidRPr="00F1502D">
        <w:rPr>
          <w:rtl/>
        </w:rPr>
        <w:t xml:space="preserve"> إيجابيا</w:t>
      </w:r>
      <w:r>
        <w:rPr>
          <w:rFonts w:hint="cs"/>
          <w:rtl/>
        </w:rPr>
        <w:t>ً</w:t>
      </w:r>
      <w:r w:rsidRPr="00F1502D">
        <w:rPr>
          <w:rtl/>
        </w:rPr>
        <w:t xml:space="preserve"> في تحفيز الموظفين.  </w:t>
      </w:r>
    </w:p>
    <w:p w:rsidR="007C6591" w:rsidRPr="00F1502D" w:rsidRDefault="007C6591" w:rsidP="006A21FE">
      <w:r w:rsidRPr="00F1502D">
        <w:rPr>
          <w:rtl/>
        </w:rPr>
        <w:t xml:space="preserve">- يُشرح للمشاركين أن الأفكار لا يجب أن تكون مثالية أو معقدة، بل عملية وقابلة للتنفيذ.  </w:t>
      </w:r>
    </w:p>
    <w:p w:rsidR="007C6591" w:rsidRPr="006A21FE" w:rsidRDefault="007C6591" w:rsidP="006A21FE">
      <w:pPr>
        <w:keepNext/>
        <w:rPr>
          <w:b/>
          <w:bCs/>
        </w:rPr>
      </w:pPr>
      <w:r w:rsidRPr="006A21FE">
        <w:rPr>
          <w:b/>
          <w:bCs/>
          <w:rtl/>
        </w:rPr>
        <w:lastRenderedPageBreak/>
        <w:t xml:space="preserve"> 2. تقسيم المشاركين (5 دقائق):</w:t>
      </w:r>
    </w:p>
    <w:p w:rsidR="007C6591" w:rsidRPr="00F1502D" w:rsidRDefault="007C6591" w:rsidP="006A21FE">
      <w:r w:rsidRPr="00F1502D">
        <w:rPr>
          <w:rtl/>
        </w:rPr>
        <w:t>- يتم تقسيم المشاركين إلى مجموعات صغيرة (3-5 أفراد في كل مجموعة) أو يُمكنهم العمل بشكل فردي إن كان العدد صغيرا</w:t>
      </w:r>
      <w:r>
        <w:rPr>
          <w:rFonts w:hint="cs"/>
          <w:rtl/>
        </w:rPr>
        <w:t>ً</w:t>
      </w:r>
      <w:r w:rsidRPr="00F1502D">
        <w:rPr>
          <w:rtl/>
        </w:rPr>
        <w:t xml:space="preserve">.  </w:t>
      </w:r>
    </w:p>
    <w:p w:rsidR="007C6591" w:rsidRPr="00F1502D" w:rsidRDefault="007C6591" w:rsidP="006A21FE">
      <w:r w:rsidRPr="00F1502D">
        <w:rPr>
          <w:rtl/>
        </w:rPr>
        <w:t xml:space="preserve">- يُطلب من كل مجموعة التفكير في بيئة العمل المثالية التي ترغب بها، وكيف يمكن للتحفيز أن يُعزز الرضا والأداء.  </w:t>
      </w:r>
    </w:p>
    <w:p w:rsidR="007C6591" w:rsidRPr="006A21FE" w:rsidRDefault="007C6591" w:rsidP="006A21FE">
      <w:pPr>
        <w:rPr>
          <w:b/>
          <w:bCs/>
        </w:rPr>
      </w:pPr>
      <w:r w:rsidRPr="006A21FE">
        <w:rPr>
          <w:b/>
          <w:bCs/>
          <w:rtl/>
        </w:rPr>
        <w:t>3. اقتراح الأفكار (10-15 دقيقة):</w:t>
      </w:r>
    </w:p>
    <w:p w:rsidR="007C6591" w:rsidRPr="00F1502D" w:rsidRDefault="007C6591" w:rsidP="006A21FE">
      <w:r w:rsidRPr="00F1502D">
        <w:rPr>
          <w:rtl/>
        </w:rPr>
        <w:t xml:space="preserve">- يُطلب من كل مجموعة أو فرد كتابة قائمة من الأفكار العملية لتحفيز الموظفين.  </w:t>
      </w:r>
    </w:p>
    <w:p w:rsidR="007C6591" w:rsidRPr="00F1502D" w:rsidRDefault="007C6591" w:rsidP="006A21FE">
      <w:r w:rsidRPr="00F1502D">
        <w:rPr>
          <w:rtl/>
        </w:rPr>
        <w:t xml:space="preserve">- يمكن توجيههم للتفكير في المجالات التالية:  </w:t>
      </w:r>
    </w:p>
    <w:p w:rsidR="007C6591" w:rsidRPr="00F1502D" w:rsidRDefault="007C6591" w:rsidP="006A21FE">
      <w:r w:rsidRPr="00F1502D">
        <w:rPr>
          <w:rtl/>
        </w:rPr>
        <w:t xml:space="preserve">  - التحفيز المعنوي: التقدير، التشجيع، الاحتفاء بالإنجازات.  </w:t>
      </w:r>
    </w:p>
    <w:p w:rsidR="007C6591" w:rsidRPr="00F1502D" w:rsidRDefault="007C6591" w:rsidP="006A21FE">
      <w:r w:rsidRPr="00F1502D">
        <w:rPr>
          <w:rtl/>
        </w:rPr>
        <w:t xml:space="preserve">  - التحفيز المادي: المكافآت، الحوافز، المزايا الإضافية.  </w:t>
      </w:r>
    </w:p>
    <w:p w:rsidR="007C6591" w:rsidRPr="00F1502D" w:rsidRDefault="007C6591" w:rsidP="006A21FE">
      <w:r w:rsidRPr="00F1502D">
        <w:rPr>
          <w:rtl/>
        </w:rPr>
        <w:t xml:space="preserve">  - بيئة العمل: تحسين ظروف العمل، توفير مساحات مريحة.  </w:t>
      </w:r>
    </w:p>
    <w:p w:rsidR="007C6591" w:rsidRPr="00F1502D" w:rsidRDefault="007C6591" w:rsidP="006A21FE">
      <w:r w:rsidRPr="00F1502D">
        <w:rPr>
          <w:rtl/>
        </w:rPr>
        <w:t xml:space="preserve">  - التطوير المهني: التدريب، فرص النمو، الترقية.  </w:t>
      </w:r>
    </w:p>
    <w:p w:rsidR="007C6591" w:rsidRPr="00F1502D" w:rsidRDefault="007C6591" w:rsidP="006A21FE">
      <w:r w:rsidRPr="00F1502D">
        <w:rPr>
          <w:rtl/>
        </w:rPr>
        <w:t xml:space="preserve">  - التوازن بين العمل والحياة الشخصية: ساعات عمل مرنة، إجازات إضافية.  </w:t>
      </w:r>
    </w:p>
    <w:p w:rsidR="007C6591" w:rsidRPr="006A21FE" w:rsidRDefault="007C6591" w:rsidP="006A21FE">
      <w:pPr>
        <w:rPr>
          <w:b/>
          <w:bCs/>
        </w:rPr>
      </w:pPr>
      <w:r w:rsidRPr="006A21FE">
        <w:rPr>
          <w:b/>
          <w:bCs/>
          <w:rtl/>
        </w:rPr>
        <w:t>4. عرض الأفكار (15-20 دقيقة):</w:t>
      </w:r>
    </w:p>
    <w:p w:rsidR="007C6591" w:rsidRPr="00F1502D" w:rsidRDefault="007C6591" w:rsidP="006A21FE">
      <w:r w:rsidRPr="00F1502D">
        <w:rPr>
          <w:rtl/>
        </w:rPr>
        <w:t xml:space="preserve">- تقوم كل مجموعة أو فرد بعرض الأفكار التي توصلوا إليها للجميع.  </w:t>
      </w:r>
    </w:p>
    <w:p w:rsidR="007C6591" w:rsidRPr="00F1502D" w:rsidRDefault="007C6591" w:rsidP="006A21FE">
      <w:r w:rsidRPr="00F1502D">
        <w:rPr>
          <w:rtl/>
        </w:rPr>
        <w:t xml:space="preserve">- يُطلب منهم شرح كيفية تطبيق الفكرة وتأثيرها المتوقع على الصحة النفسية للموظفين.  </w:t>
      </w:r>
    </w:p>
    <w:p w:rsidR="007C6591" w:rsidRPr="00F1502D" w:rsidRDefault="007C6591" w:rsidP="006A21FE">
      <w:r w:rsidRPr="00F1502D">
        <w:rPr>
          <w:rtl/>
        </w:rPr>
        <w:t xml:space="preserve">- يتم تسجيل الأفكار الرئيسية على لوحة كبيرة أو شاشة عرض ليتمكن الجميع من رؤيتها.  </w:t>
      </w:r>
    </w:p>
    <w:p w:rsidR="007C6591" w:rsidRPr="006A21FE" w:rsidRDefault="007C6591" w:rsidP="006A21FE">
      <w:pPr>
        <w:rPr>
          <w:b/>
          <w:bCs/>
        </w:rPr>
      </w:pPr>
      <w:r w:rsidRPr="006A21FE">
        <w:rPr>
          <w:b/>
          <w:bCs/>
          <w:rtl/>
        </w:rPr>
        <w:t>5. المناقشة الجماعية (10-15 دقيقة):</w:t>
      </w:r>
    </w:p>
    <w:p w:rsidR="007C6591" w:rsidRPr="00F1502D" w:rsidRDefault="007C6591" w:rsidP="006A21FE">
      <w:r w:rsidRPr="00F1502D">
        <w:rPr>
          <w:rtl/>
        </w:rPr>
        <w:t xml:space="preserve">- يفتح المدرب باب النقاش الجماعي حول الأفكار المقترحة.  </w:t>
      </w:r>
    </w:p>
    <w:p w:rsidR="007C6591" w:rsidRPr="00F1502D" w:rsidRDefault="007C6591" w:rsidP="006A21FE">
      <w:r w:rsidRPr="00F1502D">
        <w:rPr>
          <w:rtl/>
        </w:rPr>
        <w:t xml:space="preserve">- أسئلة للنقاش:  </w:t>
      </w:r>
    </w:p>
    <w:p w:rsidR="007C6591" w:rsidRPr="00F1502D" w:rsidRDefault="007C6591" w:rsidP="006A21FE">
      <w:r w:rsidRPr="00F1502D">
        <w:rPr>
          <w:rtl/>
        </w:rPr>
        <w:t xml:space="preserve">  - ما هي الأفكار الأكثر واقعية وقابلية للتنفيذ؟  </w:t>
      </w:r>
    </w:p>
    <w:p w:rsidR="007C6591" w:rsidRPr="00F1502D" w:rsidRDefault="007C6591" w:rsidP="006A21FE">
      <w:r w:rsidRPr="00F1502D">
        <w:rPr>
          <w:rtl/>
        </w:rPr>
        <w:t xml:space="preserve">  - ما هي الأفكار التي قد تكون لها التأثير الأكبر على الصحة النفسية؟  </w:t>
      </w:r>
    </w:p>
    <w:p w:rsidR="007C6591" w:rsidRPr="00F1502D" w:rsidRDefault="007C6591" w:rsidP="006A21FE">
      <w:r w:rsidRPr="00F1502D">
        <w:rPr>
          <w:rtl/>
        </w:rPr>
        <w:t xml:space="preserve">  - ما هي التحديات التي قد تواجه تطبيق بعض هذه الأفكار؟  </w:t>
      </w:r>
    </w:p>
    <w:p w:rsidR="007C6591" w:rsidRPr="00F1502D" w:rsidRDefault="007C6591" w:rsidP="006A21FE">
      <w:r w:rsidRPr="00F1502D">
        <w:rPr>
          <w:rtl/>
        </w:rPr>
        <w:t xml:space="preserve">  - كيف يمكن تحسين الأفكار لتصبح أكثر تأثيرا</w:t>
      </w:r>
      <w:r>
        <w:rPr>
          <w:rFonts w:hint="cs"/>
          <w:rtl/>
        </w:rPr>
        <w:t>ً</w:t>
      </w:r>
      <w:r w:rsidRPr="00F1502D">
        <w:rPr>
          <w:rtl/>
        </w:rPr>
        <w:t xml:space="preserve">؟  </w:t>
      </w:r>
    </w:p>
    <w:p w:rsidR="007C6591" w:rsidRPr="006A21FE" w:rsidRDefault="007C6591" w:rsidP="006A21FE">
      <w:pPr>
        <w:rPr>
          <w:b/>
          <w:bCs/>
        </w:rPr>
      </w:pPr>
      <w:r w:rsidRPr="006A21FE">
        <w:rPr>
          <w:b/>
          <w:bCs/>
          <w:rtl/>
        </w:rPr>
        <w:t>6. استخلاص النتائج (5-10 دقائق):</w:t>
      </w:r>
    </w:p>
    <w:p w:rsidR="007C6591" w:rsidRPr="00F1502D" w:rsidRDefault="007C6591" w:rsidP="006A21FE">
      <w:r w:rsidRPr="00F1502D">
        <w:rPr>
          <w:rtl/>
        </w:rPr>
        <w:lastRenderedPageBreak/>
        <w:t xml:space="preserve">- يُلخص المدرب أهم الأفكار التي تم الاتفاق عليها ومدى قابليتها للتطبيق.  </w:t>
      </w:r>
    </w:p>
    <w:p w:rsidR="007C6591" w:rsidRPr="00F1502D" w:rsidRDefault="007C6591" w:rsidP="006A21FE">
      <w:r w:rsidRPr="00F1502D">
        <w:rPr>
          <w:rtl/>
        </w:rPr>
        <w:t xml:space="preserve">- يتم التركيز على العلاقة بين التحفيز الإيجابي وتحسين الصحة النفسية.  </w:t>
      </w:r>
    </w:p>
    <w:p w:rsidR="007C6591" w:rsidRPr="00F1502D" w:rsidRDefault="007C6591" w:rsidP="006A21FE">
      <w:r w:rsidRPr="00F1502D">
        <w:rPr>
          <w:rtl/>
        </w:rPr>
        <w:t xml:space="preserve">- يُشجع المشاركون على التفكير في كيفية تطبيق هذه الأفكار في بيئات عملهم أو حياتهم اليومية.  </w:t>
      </w:r>
    </w:p>
    <w:p w:rsidR="007C6591" w:rsidRPr="006A21FE" w:rsidRDefault="007C6591" w:rsidP="006A21FE">
      <w:pPr>
        <w:rPr>
          <w:color w:val="168489"/>
        </w:rPr>
      </w:pPr>
      <w:r w:rsidRPr="006A21FE">
        <w:rPr>
          <w:color w:val="168489"/>
          <w:rtl/>
        </w:rPr>
        <w:t xml:space="preserve"> أمثلة على أفكار قد يطرحها المشاركون</w:t>
      </w:r>
    </w:p>
    <w:p w:rsidR="007C6591" w:rsidRPr="00F1502D" w:rsidRDefault="007C6591" w:rsidP="006A21FE">
      <w:r w:rsidRPr="00F1502D">
        <w:rPr>
          <w:rtl/>
        </w:rPr>
        <w:t xml:space="preserve">1. إنشاء نظام "موظف الشهر" لتقدير الأداء المميز.  </w:t>
      </w:r>
    </w:p>
    <w:p w:rsidR="007C6591" w:rsidRPr="00F1502D" w:rsidRDefault="007C6591" w:rsidP="006A21FE">
      <w:r w:rsidRPr="00F1502D">
        <w:rPr>
          <w:rtl/>
        </w:rPr>
        <w:t xml:space="preserve">2. تقديم مكافآت صغيرة مثل بطاقات هدايا عند تحقيق أهداف محددة.  </w:t>
      </w:r>
    </w:p>
    <w:p w:rsidR="007C6591" w:rsidRPr="00F1502D" w:rsidRDefault="007C6591" w:rsidP="006A21FE">
      <w:r w:rsidRPr="00F1502D">
        <w:rPr>
          <w:rtl/>
        </w:rPr>
        <w:t xml:space="preserve">3. تنظيم أنشطة اجتماعية أو رياضية لتعزيز روح الفريق.  </w:t>
      </w:r>
    </w:p>
    <w:p w:rsidR="007C6591" w:rsidRPr="00F1502D" w:rsidRDefault="007C6591" w:rsidP="006A21FE">
      <w:r w:rsidRPr="00F1502D">
        <w:rPr>
          <w:rtl/>
        </w:rPr>
        <w:t xml:space="preserve">4. توفير ساعات عمل مرنة لدعم التوازن بين الحياة والعمل.  </w:t>
      </w:r>
    </w:p>
    <w:p w:rsidR="007C6591" w:rsidRPr="00F1502D" w:rsidRDefault="007C6591" w:rsidP="006A21FE">
      <w:r w:rsidRPr="00F1502D">
        <w:rPr>
          <w:rtl/>
        </w:rPr>
        <w:t xml:space="preserve">5. تقديم جلسات تدريبية لتطوير المهارات المهنية والشخصية.  </w:t>
      </w:r>
    </w:p>
    <w:p w:rsidR="007C6591" w:rsidRPr="00F1502D" w:rsidRDefault="007C6591" w:rsidP="006A21FE">
      <w:r w:rsidRPr="00F1502D">
        <w:rPr>
          <w:rtl/>
        </w:rPr>
        <w:t xml:space="preserve">6. إنشاء صندوق لدعم المشاريع الشخصية للموظفين.  </w:t>
      </w:r>
    </w:p>
    <w:p w:rsidR="007C6591" w:rsidRPr="00F1502D" w:rsidRDefault="007C6591" w:rsidP="006A21FE">
      <w:r w:rsidRPr="00F1502D">
        <w:rPr>
          <w:rtl/>
        </w:rPr>
        <w:t xml:space="preserve">7. تقديم مساحة استرخاء في مكان العمل (مثل غرفة قراءة أو منطقة للاسترخاء).  </w:t>
      </w:r>
    </w:p>
    <w:p w:rsidR="007C6591" w:rsidRPr="00F1502D" w:rsidRDefault="007C6591" w:rsidP="006A21FE">
      <w:r w:rsidRPr="00F1502D">
        <w:rPr>
          <w:rtl/>
        </w:rPr>
        <w:t xml:space="preserve">8. عقد اجتماعات دورية تُركز على الاستماع لملاحظات الموظفين وتوقعاتهم.  </w:t>
      </w:r>
    </w:p>
    <w:p w:rsidR="007C6591" w:rsidRPr="006A21FE" w:rsidRDefault="007C6591" w:rsidP="006A21FE">
      <w:pPr>
        <w:rPr>
          <w:color w:val="168489"/>
        </w:rPr>
      </w:pPr>
      <w:r w:rsidRPr="006A21FE">
        <w:rPr>
          <w:color w:val="168489"/>
          <w:rtl/>
        </w:rPr>
        <w:t xml:space="preserve"> النقاط الختامية</w:t>
      </w:r>
    </w:p>
    <w:p w:rsidR="007C6591" w:rsidRPr="00F1502D" w:rsidRDefault="007C6591" w:rsidP="006A21FE">
      <w:r w:rsidRPr="00F1502D">
        <w:rPr>
          <w:rtl/>
        </w:rPr>
        <w:t>1. التأكيد على أهمية التحفيز:</w:t>
      </w:r>
      <w:r>
        <w:rPr>
          <w:rFonts w:hint="cs"/>
          <w:rtl/>
        </w:rPr>
        <w:t xml:space="preserve"> </w:t>
      </w:r>
      <w:r w:rsidRPr="00F1502D">
        <w:rPr>
          <w:rtl/>
        </w:rPr>
        <w:t xml:space="preserve">التحفيز ليس رفاهية بل ضرورة لتحسين الصحة النفسية وزيادة الإنتاجية.  </w:t>
      </w:r>
    </w:p>
    <w:p w:rsidR="007C6591" w:rsidRPr="00F1502D" w:rsidRDefault="007C6591" w:rsidP="006A21FE">
      <w:r w:rsidRPr="00F1502D">
        <w:rPr>
          <w:rtl/>
        </w:rPr>
        <w:t xml:space="preserve">2. التطبيق </w:t>
      </w:r>
      <w:r w:rsidRPr="00F1502D">
        <w:rPr>
          <w:rFonts w:hint="cs"/>
          <w:rtl/>
        </w:rPr>
        <w:t xml:space="preserve">العملي: </w:t>
      </w:r>
      <w:r>
        <w:rPr>
          <w:rFonts w:hint="cs"/>
          <w:rtl/>
        </w:rPr>
        <w:t>يُشجع</w:t>
      </w:r>
      <w:r w:rsidRPr="00F1502D">
        <w:rPr>
          <w:rtl/>
        </w:rPr>
        <w:t xml:space="preserve"> المشاركون على اختبار الأفكار المقترحة في بيئات عملهم.  </w:t>
      </w:r>
    </w:p>
    <w:p w:rsidR="007C6591" w:rsidRDefault="007C6591" w:rsidP="006A21FE">
      <w:pPr>
        <w:rPr>
          <w:rtl/>
        </w:rPr>
      </w:pPr>
      <w:r w:rsidRPr="00F1502D">
        <w:rPr>
          <w:rtl/>
        </w:rPr>
        <w:t>3. التحفيز المستمر:</w:t>
      </w:r>
      <w:r>
        <w:rPr>
          <w:rFonts w:hint="cs"/>
          <w:rtl/>
        </w:rPr>
        <w:t xml:space="preserve"> </w:t>
      </w:r>
      <w:r w:rsidRPr="00F1502D">
        <w:rPr>
          <w:rtl/>
        </w:rPr>
        <w:t xml:space="preserve">التحفيز يجب أن يكون عملية مستمرة ومتجددة لضمان تحقيق تأثير إيجابي طويل الأمد. </w:t>
      </w:r>
    </w:p>
    <w:p w:rsidR="007C6591" w:rsidRDefault="007C6591" w:rsidP="007C6591">
      <w:pPr>
        <w:rPr>
          <w:rFonts w:ascii="Sakkal Majalla" w:hAnsi="Sakkal Majalla"/>
          <w:sz w:val="32"/>
          <w:szCs w:val="32"/>
        </w:rPr>
      </w:pPr>
    </w:p>
    <w:p w:rsidR="006A21FE" w:rsidRDefault="006A21FE" w:rsidP="006A21FE">
      <w:pPr>
        <w:jc w:val="center"/>
        <w:rPr>
          <w:rFonts w:ascii="Sakkal Majalla" w:hAnsi="Sakkal Majalla"/>
          <w:sz w:val="32"/>
          <w:szCs w:val="32"/>
        </w:rPr>
      </w:pPr>
      <w:r w:rsidRPr="00717B5A">
        <w:rPr>
          <w:noProof/>
        </w:rPr>
        <w:drawing>
          <wp:inline distT="0" distB="0" distL="0" distR="0" wp14:anchorId="6EC2C2EE" wp14:editId="40BD06D8">
            <wp:extent cx="1501775" cy="1397000"/>
            <wp:effectExtent l="0" t="0" r="0" b="0"/>
            <wp:docPr id="1608692907" name="Picture 1608692907"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tbl>
      <w:tblPr>
        <w:tblStyle w:val="TableGrid"/>
        <w:bidiVisual/>
        <w:tblW w:w="9628" w:type="dxa"/>
        <w:tblInd w:w="-2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1FE" w:rsidRPr="00C9255C" w:rsidTr="00BD7560">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6A21FE" w:rsidRPr="00C9255C" w:rsidRDefault="006A21FE" w:rsidP="00BD7560">
            <w:pPr>
              <w:pageBreakBefore/>
              <w:jc w:val="center"/>
              <w:rPr>
                <w:rFonts w:ascii="Adobe Arabic" w:hAnsi="Adobe Arabic" w:cs="Adobe Arabic"/>
                <w:b/>
                <w:bCs/>
                <w:color w:val="168489"/>
                <w:sz w:val="40"/>
                <w:szCs w:val="48"/>
                <w:rtl/>
                <w:lang w:bidi="ar-SY"/>
              </w:rPr>
            </w:pPr>
            <w:r w:rsidRPr="00C9255C">
              <w:rPr>
                <w:rFonts w:ascii="Adobe Arabic" w:hAnsi="Adobe Arabic" w:cs="Adobe Arabic"/>
                <w:b/>
                <w:bCs/>
                <w:noProof/>
                <w:color w:val="168489"/>
                <w:sz w:val="40"/>
                <w:szCs w:val="48"/>
                <w:rtl/>
              </w:rPr>
              <w:lastRenderedPageBreak/>
              <w:drawing>
                <wp:inline distT="0" distB="0" distL="0" distR="0" wp14:anchorId="35DE151A" wp14:editId="5D241038">
                  <wp:extent cx="485140" cy="485140"/>
                  <wp:effectExtent l="0" t="0" r="0" b="0"/>
                  <wp:docPr id="1608692908" name="Picture 160869290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6A21FE" w:rsidRPr="00C9255C" w:rsidRDefault="006A21FE" w:rsidP="00BD7560">
            <w:pPr>
              <w:jc w:val="center"/>
              <w:rPr>
                <w:rFonts w:ascii="Adobe Arabic" w:hAnsi="Adobe Arabic" w:cs="Adobe Arabic"/>
                <w:b/>
                <w:bCs/>
                <w:color w:val="168489"/>
                <w:sz w:val="40"/>
                <w:szCs w:val="48"/>
                <w:rtl/>
                <w:lang w:bidi="ar-SY"/>
              </w:rPr>
            </w:pPr>
            <w:r w:rsidRPr="00C9255C">
              <w:rPr>
                <w:rFonts w:ascii="Adobe Arabic" w:hAnsi="Adobe Arabic" w:cs="Adobe Arabic"/>
                <w:b/>
                <w:bCs/>
                <w:color w:val="168489"/>
                <w:sz w:val="40"/>
                <w:szCs w:val="48"/>
                <w:rtl/>
                <w:lang w:bidi="ar-SY"/>
              </w:rPr>
              <w:t>ممارسة نشاط تدريبي</w:t>
            </w:r>
          </w:p>
        </w:tc>
        <w:tc>
          <w:tcPr>
            <w:tcW w:w="7506" w:type="dxa"/>
            <w:tcBorders>
              <w:left w:val="single" w:sz="36" w:space="0" w:color="808080" w:themeColor="background1" w:themeShade="80"/>
            </w:tcBorders>
            <w:shd w:val="clear" w:color="auto" w:fill="F2F2F2" w:themeFill="background1" w:themeFillShade="F2"/>
          </w:tcPr>
          <w:p w:rsidR="006A21FE" w:rsidRDefault="006A21FE" w:rsidP="00BD7560">
            <w:pPr>
              <w:jc w:val="center"/>
              <w:rPr>
                <w:rFonts w:ascii="Adobe Arabic" w:hAnsi="Adobe Arabic" w:cs="Adobe Arabic"/>
                <w:b/>
                <w:bCs/>
                <w:color w:val="168489"/>
                <w:sz w:val="40"/>
                <w:szCs w:val="48"/>
                <w:lang w:bidi="ar-SY"/>
              </w:rPr>
            </w:pPr>
          </w:p>
          <w:p w:rsidR="006A21FE" w:rsidRPr="00960E81" w:rsidRDefault="006A21FE" w:rsidP="00BD7560">
            <w:pPr>
              <w:jc w:val="center"/>
              <w:rPr>
                <w:rFonts w:ascii="Adobe Arabic" w:hAnsi="Adobe Arabic" w:cs="Adobe Arabic"/>
                <w:b/>
                <w:bCs/>
                <w:color w:val="168489"/>
                <w:sz w:val="40"/>
                <w:szCs w:val="48"/>
                <w:lang w:bidi="ar-SY"/>
              </w:rPr>
            </w:pPr>
            <w:r w:rsidRPr="006A21FE">
              <w:rPr>
                <w:rFonts w:ascii="Adobe Arabic" w:hAnsi="Adobe Arabic" w:cs="Adobe Arabic" w:hint="cs"/>
                <w:b/>
                <w:bCs/>
                <w:color w:val="168489"/>
                <w:sz w:val="40"/>
                <w:szCs w:val="48"/>
                <w:rtl/>
                <w:lang w:bidi="ar-SY"/>
              </w:rPr>
              <w:t>"</w:t>
            </w:r>
            <w:r w:rsidRPr="006A21FE">
              <w:rPr>
                <w:rFonts w:ascii="Adobe Arabic" w:hAnsi="Adobe Arabic" w:cs="Adobe Arabic"/>
                <w:b/>
                <w:bCs/>
                <w:color w:val="168489"/>
                <w:sz w:val="40"/>
                <w:szCs w:val="48"/>
                <w:rtl/>
                <w:lang w:bidi="ar-SY"/>
              </w:rPr>
              <w:t>تقييم الصحة النفسية</w:t>
            </w:r>
            <w:r w:rsidRPr="006A21FE">
              <w:rPr>
                <w:rFonts w:ascii="Adobe Arabic" w:hAnsi="Adobe Arabic" w:cs="Adobe Arabic" w:hint="cs"/>
                <w:b/>
                <w:bCs/>
                <w:color w:val="168489"/>
                <w:sz w:val="40"/>
                <w:szCs w:val="48"/>
                <w:rtl/>
                <w:lang w:bidi="ar-SY"/>
              </w:rPr>
              <w:t>":</w:t>
            </w:r>
          </w:p>
        </w:tc>
      </w:tr>
    </w:tbl>
    <w:p w:rsidR="006A21FE" w:rsidRDefault="006A21FE" w:rsidP="006A21FE">
      <w:pPr>
        <w:jc w:val="center"/>
        <w:rPr>
          <w:rFonts w:ascii="Sakkal Majalla" w:hAnsi="Sakkal Majalla"/>
          <w:sz w:val="32"/>
          <w:szCs w:val="32"/>
          <w:rtl/>
        </w:rPr>
      </w:pPr>
    </w:p>
    <w:p w:rsidR="007C6591" w:rsidRPr="006A21FE" w:rsidRDefault="007C6591" w:rsidP="006A21FE">
      <w:pPr>
        <w:rPr>
          <w:color w:val="168489"/>
        </w:rPr>
      </w:pPr>
      <w:r w:rsidRPr="006A21FE">
        <w:rPr>
          <w:color w:val="168489"/>
          <w:rtl/>
        </w:rPr>
        <w:t xml:space="preserve">الوصف  </w:t>
      </w:r>
    </w:p>
    <w:p w:rsidR="007C6591" w:rsidRPr="00F1502D" w:rsidRDefault="007C6591" w:rsidP="006A21FE">
      <w:r w:rsidRPr="00F1502D">
        <w:rPr>
          <w:rtl/>
        </w:rPr>
        <w:t>في هذا النشاط، ي</w:t>
      </w:r>
      <w:r>
        <w:rPr>
          <w:rFonts w:hint="cs"/>
          <w:rtl/>
        </w:rPr>
        <w:t>ُ</w:t>
      </w:r>
      <w:r w:rsidRPr="00F1502D">
        <w:rPr>
          <w:rtl/>
        </w:rPr>
        <w:t>قد</w:t>
      </w:r>
      <w:r>
        <w:rPr>
          <w:rFonts w:hint="cs"/>
          <w:rtl/>
        </w:rPr>
        <w:t>ّ</w:t>
      </w:r>
      <w:r w:rsidRPr="00F1502D">
        <w:rPr>
          <w:rtl/>
        </w:rPr>
        <w:t>م المدرب استبيانا</w:t>
      </w:r>
      <w:r>
        <w:rPr>
          <w:rFonts w:hint="cs"/>
          <w:rtl/>
        </w:rPr>
        <w:t>ً</w:t>
      </w:r>
      <w:r w:rsidRPr="00F1502D">
        <w:rPr>
          <w:rtl/>
        </w:rPr>
        <w:t xml:space="preserve"> بسيطا</w:t>
      </w:r>
      <w:r>
        <w:rPr>
          <w:rFonts w:hint="cs"/>
          <w:rtl/>
        </w:rPr>
        <w:t>ً</w:t>
      </w:r>
      <w:r w:rsidRPr="00F1502D">
        <w:rPr>
          <w:rtl/>
        </w:rPr>
        <w:t xml:space="preserve"> للمشاركين لتقييم حالتهم النفسية الحالية. يهدف الاستبيان إلى مساعدة المشاركين على التعر</w:t>
      </w:r>
      <w:r>
        <w:rPr>
          <w:rFonts w:hint="cs"/>
          <w:rtl/>
        </w:rPr>
        <w:t>ّ</w:t>
      </w:r>
      <w:r w:rsidRPr="00F1502D">
        <w:rPr>
          <w:rtl/>
        </w:rPr>
        <w:t>ف على مستوى صحتهم النفسية من خلال قياس جوانب مختلفة مثل التوتر، الرضا، القلق، ومستوى الطاقة. بعد تعبئة الاستبيان، يتم مناقشة النتائج بشكل عام دون الحاجة إلى مشاركة النتائج الفردية، مع التركيز على استراتيجيات تحسين الصحة النفسية وتعزيز الرفاهية.</w:t>
      </w:r>
    </w:p>
    <w:p w:rsidR="007C6591" w:rsidRPr="006A21FE" w:rsidRDefault="007C6591" w:rsidP="006A21FE">
      <w:pPr>
        <w:rPr>
          <w:color w:val="168489"/>
        </w:rPr>
      </w:pPr>
      <w:r w:rsidRPr="006A21FE">
        <w:rPr>
          <w:color w:val="168489"/>
          <w:rtl/>
        </w:rPr>
        <w:t xml:space="preserve"> أهداف النشاط</w:t>
      </w:r>
    </w:p>
    <w:p w:rsidR="007C6591" w:rsidRPr="00F1502D" w:rsidRDefault="007C6591" w:rsidP="006A21FE">
      <w:r w:rsidRPr="00F1502D">
        <w:rPr>
          <w:rtl/>
        </w:rPr>
        <w:t xml:space="preserve">1. مساعدة المشاركين على التعرف على حالتهم النفسية الحالية.  </w:t>
      </w:r>
    </w:p>
    <w:p w:rsidR="007C6591" w:rsidRPr="00F1502D" w:rsidRDefault="007C6591" w:rsidP="006A21FE">
      <w:r w:rsidRPr="00F1502D">
        <w:rPr>
          <w:rtl/>
        </w:rPr>
        <w:t xml:space="preserve">2. تعزيز الوعي بأهمية الصحة النفسية وتأثيرها على حياتهم المهنية والشخصية.  </w:t>
      </w:r>
    </w:p>
    <w:p w:rsidR="007C6591" w:rsidRPr="00F1502D" w:rsidRDefault="007C6591" w:rsidP="006A21FE">
      <w:r w:rsidRPr="00F1502D">
        <w:rPr>
          <w:rtl/>
        </w:rPr>
        <w:t xml:space="preserve">3. تقديم نصائح عملية لتحسين الصحة النفسية بناءً على نتائج الاستبيان.  </w:t>
      </w:r>
    </w:p>
    <w:p w:rsidR="007C6591" w:rsidRPr="00F1502D" w:rsidRDefault="007C6591" w:rsidP="006A21FE">
      <w:r w:rsidRPr="00F1502D">
        <w:rPr>
          <w:rtl/>
        </w:rPr>
        <w:t xml:space="preserve">4. تشجيع المشاركين على اتخاذ خطوات إيجابية لتعزيز صحتهم النفسية.  </w:t>
      </w:r>
    </w:p>
    <w:p w:rsidR="007C6591" w:rsidRPr="006A21FE" w:rsidRDefault="007C6591" w:rsidP="006A21FE">
      <w:pPr>
        <w:rPr>
          <w:color w:val="168489"/>
        </w:rPr>
      </w:pPr>
      <w:r w:rsidRPr="006A21FE">
        <w:rPr>
          <w:color w:val="168489"/>
          <w:rtl/>
        </w:rPr>
        <w:t xml:space="preserve"> الخطوات التفصيلية للنشاط</w:t>
      </w:r>
    </w:p>
    <w:p w:rsidR="007C6591" w:rsidRPr="006A21FE" w:rsidRDefault="007C6591" w:rsidP="006A21FE">
      <w:pPr>
        <w:rPr>
          <w:b/>
          <w:bCs/>
        </w:rPr>
      </w:pPr>
      <w:r w:rsidRPr="006A21FE">
        <w:rPr>
          <w:b/>
          <w:bCs/>
          <w:rtl/>
        </w:rPr>
        <w:t xml:space="preserve"> 1. تقديم النشاط (5 دقائق):</w:t>
      </w:r>
    </w:p>
    <w:p w:rsidR="007C6591" w:rsidRPr="00F1502D" w:rsidRDefault="007C6591" w:rsidP="006A21FE">
      <w:r w:rsidRPr="00F1502D">
        <w:rPr>
          <w:rtl/>
        </w:rPr>
        <w:t xml:space="preserve">- يبدأ المدرب بشرح أهمية تقييم الصحة النفسية بانتظام.  </w:t>
      </w:r>
    </w:p>
    <w:p w:rsidR="007C6591" w:rsidRPr="00F1502D" w:rsidRDefault="007C6591" w:rsidP="006A21FE">
      <w:r w:rsidRPr="00F1502D">
        <w:rPr>
          <w:rtl/>
        </w:rPr>
        <w:t>- يتم التأكيد على أن هذا التقييم أداة شخصية تهدف إلى زيادة الوعي الذاتي وليست اختبارا</w:t>
      </w:r>
      <w:r>
        <w:rPr>
          <w:rFonts w:hint="cs"/>
          <w:rtl/>
        </w:rPr>
        <w:t>ً</w:t>
      </w:r>
      <w:r w:rsidRPr="00F1502D">
        <w:rPr>
          <w:rtl/>
        </w:rPr>
        <w:t xml:space="preserve"> أو تقييما</w:t>
      </w:r>
      <w:r>
        <w:rPr>
          <w:rFonts w:hint="cs"/>
          <w:rtl/>
        </w:rPr>
        <w:t>ً</w:t>
      </w:r>
      <w:r w:rsidRPr="00F1502D">
        <w:rPr>
          <w:rtl/>
        </w:rPr>
        <w:t xml:space="preserve"> من الآخرين.  </w:t>
      </w:r>
    </w:p>
    <w:p w:rsidR="007C6591" w:rsidRPr="00F1502D" w:rsidRDefault="007C6591" w:rsidP="006A21FE">
      <w:r w:rsidRPr="00F1502D">
        <w:rPr>
          <w:rtl/>
        </w:rPr>
        <w:t xml:space="preserve">- يُشدد المدرب على الخصوصية، وأن المشاركين ليسوا مطالبين بمشاركة نتائجهم الفردية.  </w:t>
      </w:r>
    </w:p>
    <w:p w:rsidR="007C6591" w:rsidRPr="006A21FE" w:rsidRDefault="007C6591" w:rsidP="006A21FE">
      <w:pPr>
        <w:rPr>
          <w:b/>
          <w:bCs/>
        </w:rPr>
      </w:pPr>
      <w:r w:rsidRPr="006A21FE">
        <w:rPr>
          <w:b/>
          <w:bCs/>
          <w:rtl/>
        </w:rPr>
        <w:t xml:space="preserve"> 2. توزيع الاستبيان (10 دقائق):</w:t>
      </w:r>
    </w:p>
    <w:p w:rsidR="007C6591" w:rsidRPr="00F1502D" w:rsidRDefault="007C6591" w:rsidP="006A21FE">
      <w:r w:rsidRPr="00F1502D">
        <w:rPr>
          <w:rtl/>
        </w:rPr>
        <w:t>- يقدم المدرب استبيانا</w:t>
      </w:r>
      <w:r>
        <w:rPr>
          <w:rFonts w:hint="cs"/>
          <w:rtl/>
        </w:rPr>
        <w:t>ً</w:t>
      </w:r>
      <w:r w:rsidRPr="00F1502D">
        <w:rPr>
          <w:rtl/>
        </w:rPr>
        <w:t xml:space="preserve"> بسيط</w:t>
      </w:r>
      <w:r>
        <w:rPr>
          <w:rFonts w:hint="cs"/>
          <w:rtl/>
        </w:rPr>
        <w:t xml:space="preserve">اً </w:t>
      </w:r>
      <w:r w:rsidRPr="00F1502D">
        <w:rPr>
          <w:rtl/>
        </w:rPr>
        <w:t>يحتوي على أسئلة تغطي جوانب مختلفة من الصحة النفسية (يمكن أن يكون ورقيا</w:t>
      </w:r>
      <w:r>
        <w:rPr>
          <w:rFonts w:hint="cs"/>
          <w:rtl/>
        </w:rPr>
        <w:t>ً</w:t>
      </w:r>
      <w:r w:rsidRPr="00F1502D">
        <w:rPr>
          <w:rtl/>
        </w:rPr>
        <w:t xml:space="preserve"> أو رقميا</w:t>
      </w:r>
      <w:r>
        <w:rPr>
          <w:rFonts w:hint="cs"/>
          <w:rtl/>
        </w:rPr>
        <w:t>ً</w:t>
      </w:r>
      <w:r w:rsidRPr="00F1502D">
        <w:rPr>
          <w:rtl/>
        </w:rPr>
        <w:t xml:space="preserve">).  </w:t>
      </w:r>
    </w:p>
    <w:p w:rsidR="007C6591" w:rsidRPr="00F1502D" w:rsidRDefault="007C6591" w:rsidP="006A21FE">
      <w:r w:rsidRPr="00F1502D">
        <w:rPr>
          <w:rtl/>
        </w:rPr>
        <w:lastRenderedPageBreak/>
        <w:t xml:space="preserve">- يتكون الاستبيان من أسئلة قصيرة تُجيب بنظام النقاط (مثل مقياس من 1 إلى 5).  </w:t>
      </w:r>
    </w:p>
    <w:p w:rsidR="007C6591" w:rsidRPr="00BF22AF" w:rsidRDefault="007C6591" w:rsidP="006A21FE">
      <w:r w:rsidRPr="00BF22AF">
        <w:rPr>
          <w:rtl/>
        </w:rPr>
        <w:t>أمثلة على أسئلة الاستبيان:</w:t>
      </w:r>
    </w:p>
    <w:p w:rsidR="007C6591" w:rsidRPr="00F1502D" w:rsidRDefault="007C6591" w:rsidP="006A21FE">
      <w:r w:rsidRPr="00F1502D">
        <w:rPr>
          <w:rtl/>
        </w:rPr>
        <w:t xml:space="preserve">1. هل تشعر بالتوتر في معظم الأوقات؟  </w:t>
      </w:r>
    </w:p>
    <w:p w:rsidR="007C6591" w:rsidRPr="00F1502D" w:rsidRDefault="007C6591" w:rsidP="006A21FE">
      <w:r w:rsidRPr="00F1502D">
        <w:rPr>
          <w:rtl/>
        </w:rPr>
        <w:t xml:space="preserve">2. هل تجد صعوبة في الاسترخاء بعد العمل؟  </w:t>
      </w:r>
    </w:p>
    <w:p w:rsidR="007C6591" w:rsidRPr="00F1502D" w:rsidRDefault="007C6591" w:rsidP="006A21FE">
      <w:r w:rsidRPr="00F1502D">
        <w:rPr>
          <w:rtl/>
        </w:rPr>
        <w:t xml:space="preserve">3. هل تشعر بالرضا عن حياتك اليومية؟  </w:t>
      </w:r>
    </w:p>
    <w:p w:rsidR="007C6591" w:rsidRPr="00F1502D" w:rsidRDefault="007C6591" w:rsidP="006A21FE">
      <w:r w:rsidRPr="00F1502D">
        <w:rPr>
          <w:rtl/>
        </w:rPr>
        <w:t xml:space="preserve">4. هل تواجه صعوبة في النوم بسبب القلق؟  </w:t>
      </w:r>
    </w:p>
    <w:p w:rsidR="007C6591" w:rsidRPr="00F1502D" w:rsidRDefault="007C6591" w:rsidP="006A21FE">
      <w:r w:rsidRPr="00F1502D">
        <w:rPr>
          <w:rtl/>
        </w:rPr>
        <w:t xml:space="preserve">5. هل تشعر بالطاقة والحماس خلال اليوم؟  </w:t>
      </w:r>
    </w:p>
    <w:p w:rsidR="007C6591" w:rsidRPr="00F1502D" w:rsidRDefault="007C6591" w:rsidP="006A21FE">
      <w:r w:rsidRPr="00F1502D">
        <w:rPr>
          <w:rtl/>
        </w:rPr>
        <w:t>6. هل تجد وقتا</w:t>
      </w:r>
      <w:r>
        <w:rPr>
          <w:rFonts w:hint="cs"/>
          <w:rtl/>
        </w:rPr>
        <w:t>ً</w:t>
      </w:r>
      <w:r w:rsidRPr="00F1502D">
        <w:rPr>
          <w:rtl/>
        </w:rPr>
        <w:t xml:space="preserve"> كافيا</w:t>
      </w:r>
      <w:r>
        <w:rPr>
          <w:rFonts w:hint="cs"/>
          <w:rtl/>
        </w:rPr>
        <w:t>ً</w:t>
      </w:r>
      <w:r w:rsidRPr="00F1502D">
        <w:rPr>
          <w:rtl/>
        </w:rPr>
        <w:t xml:space="preserve"> للعناية بنفسك؟  </w:t>
      </w:r>
    </w:p>
    <w:p w:rsidR="007C6591" w:rsidRPr="00F1502D" w:rsidRDefault="007C6591" w:rsidP="006A21FE">
      <w:r w:rsidRPr="00F1502D">
        <w:rPr>
          <w:rtl/>
        </w:rPr>
        <w:t xml:space="preserve">7. هل تشعر بالدعم من الآخرين (الأصدقاء/العائلة/الزملاء)؟  </w:t>
      </w:r>
    </w:p>
    <w:p w:rsidR="007C6591" w:rsidRPr="00F1502D" w:rsidRDefault="007C6591" w:rsidP="006A21FE">
      <w:r w:rsidRPr="00F1502D">
        <w:rPr>
          <w:rtl/>
        </w:rPr>
        <w:t>- بعد تعبئة الاستبيان، يقوم كل مشارك بجمع نقاطه لتحديد مستوى صحته النفسية (مثل: جيد جدا</w:t>
      </w:r>
      <w:r>
        <w:rPr>
          <w:rFonts w:hint="cs"/>
          <w:rtl/>
        </w:rPr>
        <w:t>ً</w:t>
      </w:r>
      <w:r w:rsidRPr="00F1502D">
        <w:rPr>
          <w:rtl/>
        </w:rPr>
        <w:t xml:space="preserve">، متوسط، يحتاج إلى تحسين).  </w:t>
      </w:r>
    </w:p>
    <w:p w:rsidR="007C6591" w:rsidRPr="006A21FE" w:rsidRDefault="007C6591" w:rsidP="006A21FE">
      <w:pPr>
        <w:rPr>
          <w:b/>
          <w:bCs/>
        </w:rPr>
      </w:pPr>
      <w:r w:rsidRPr="006A21FE">
        <w:rPr>
          <w:b/>
          <w:bCs/>
          <w:rtl/>
        </w:rPr>
        <w:t>3. مناقشة النتائج بشكل عام (10-15 دقيقة):</w:t>
      </w:r>
    </w:p>
    <w:p w:rsidR="007C6591" w:rsidRPr="00F1502D" w:rsidRDefault="007C6591" w:rsidP="006A21FE">
      <w:r w:rsidRPr="00F1502D">
        <w:rPr>
          <w:rtl/>
        </w:rPr>
        <w:t>- يطلب المدرب من المشاركين التفكير في نتائجهم دون الحاجة إلى مشاركتها علنا</w:t>
      </w:r>
      <w:r>
        <w:rPr>
          <w:rFonts w:hint="cs"/>
          <w:rtl/>
        </w:rPr>
        <w:t>ً</w:t>
      </w:r>
      <w:r w:rsidRPr="00F1502D">
        <w:rPr>
          <w:rtl/>
        </w:rPr>
        <w:t xml:space="preserve">.  </w:t>
      </w:r>
    </w:p>
    <w:p w:rsidR="007C6591" w:rsidRPr="00F1502D" w:rsidRDefault="007C6591" w:rsidP="006A21FE">
      <w:r w:rsidRPr="00F1502D">
        <w:rPr>
          <w:rtl/>
        </w:rPr>
        <w:t>- يفتح المدرب نقاشا</w:t>
      </w:r>
      <w:r>
        <w:rPr>
          <w:rFonts w:hint="cs"/>
          <w:rtl/>
        </w:rPr>
        <w:t>ً</w:t>
      </w:r>
      <w:r w:rsidRPr="00F1502D">
        <w:rPr>
          <w:rtl/>
        </w:rPr>
        <w:t xml:space="preserve"> عاما</w:t>
      </w:r>
      <w:r>
        <w:rPr>
          <w:rFonts w:hint="cs"/>
          <w:rtl/>
        </w:rPr>
        <w:t>ً</w:t>
      </w:r>
      <w:r w:rsidRPr="00F1502D">
        <w:rPr>
          <w:rtl/>
        </w:rPr>
        <w:t xml:space="preserve"> حول:  </w:t>
      </w:r>
    </w:p>
    <w:p w:rsidR="007C6591" w:rsidRPr="00F1502D" w:rsidRDefault="007C6591" w:rsidP="006A21FE">
      <w:r w:rsidRPr="00F1502D">
        <w:rPr>
          <w:rtl/>
        </w:rPr>
        <w:t xml:space="preserve">  - ما الذي قد يؤثر على الصحة النفسية بشكل إيجابي أو سلبي؟  </w:t>
      </w:r>
    </w:p>
    <w:p w:rsidR="007C6591" w:rsidRPr="00F1502D" w:rsidRDefault="007C6591" w:rsidP="006A21FE">
      <w:r w:rsidRPr="00F1502D">
        <w:rPr>
          <w:rtl/>
        </w:rPr>
        <w:t xml:space="preserve">  - كيف يمكننا التعرف على علامات الإجهاد أو الإرهاق النفسي؟  </w:t>
      </w:r>
    </w:p>
    <w:p w:rsidR="007C6591" w:rsidRPr="00F1502D" w:rsidRDefault="007C6591" w:rsidP="006A21FE">
      <w:r w:rsidRPr="00F1502D">
        <w:rPr>
          <w:rtl/>
        </w:rPr>
        <w:t xml:space="preserve">  - ما هي الجوانب التي شعر المشاركون أنها تحتاج إلى تحسين بناءً على الاستبيان؟  </w:t>
      </w:r>
    </w:p>
    <w:p w:rsidR="007C6591" w:rsidRPr="00F1502D" w:rsidRDefault="007C6591" w:rsidP="006A21FE">
      <w:r w:rsidRPr="00F1502D">
        <w:rPr>
          <w:rtl/>
        </w:rPr>
        <w:t xml:space="preserve">- يمكن للمدرب ذكر بعض النقاط التي قد تساعد في تفسير النتائج، مثل تأثير التوتر، التوازن بين العمل والحياة، وأهمية الدعم الاجتماعي.  </w:t>
      </w:r>
    </w:p>
    <w:p w:rsidR="007C6591" w:rsidRPr="006A21FE" w:rsidRDefault="007C6591" w:rsidP="006A21FE">
      <w:pPr>
        <w:rPr>
          <w:b/>
          <w:bCs/>
        </w:rPr>
      </w:pPr>
      <w:r w:rsidRPr="006A21FE">
        <w:rPr>
          <w:b/>
          <w:bCs/>
          <w:rtl/>
        </w:rPr>
        <w:t>4. تقديم استراتيجيات لتحسين الصحة النفسية (10-15 دقيقة):</w:t>
      </w:r>
    </w:p>
    <w:p w:rsidR="007C6591" w:rsidRPr="00F1502D" w:rsidRDefault="007C6591" w:rsidP="006A21FE">
      <w:r w:rsidRPr="00F1502D">
        <w:rPr>
          <w:rtl/>
        </w:rPr>
        <w:t xml:space="preserve">- يقدم المدرب نصائح عملية لتحسين الصحة النفسية بناءً على الجوانب المختلفة التي تم قياسها في الاستبيان.  </w:t>
      </w:r>
    </w:p>
    <w:p w:rsidR="007C6591" w:rsidRPr="006A21FE" w:rsidRDefault="007C6591" w:rsidP="006A21FE">
      <w:pPr>
        <w:rPr>
          <w:b/>
          <w:bCs/>
        </w:rPr>
      </w:pPr>
      <w:r w:rsidRPr="006A21FE">
        <w:rPr>
          <w:b/>
          <w:bCs/>
          <w:rtl/>
        </w:rPr>
        <w:t xml:space="preserve"> 5. النقاش الختامي واستخلاص الدروس (5-10 دقائق):</w:t>
      </w:r>
    </w:p>
    <w:p w:rsidR="007C6591" w:rsidRPr="00F1502D" w:rsidRDefault="007C6591" w:rsidP="006A21FE">
      <w:r w:rsidRPr="00F1502D">
        <w:rPr>
          <w:rtl/>
        </w:rPr>
        <w:t xml:space="preserve">- يطلب المدرب من المشاركين مشاركة انطباعاتهم عن النشاط، مثل:  </w:t>
      </w:r>
    </w:p>
    <w:p w:rsidR="007C6591" w:rsidRPr="00F1502D" w:rsidRDefault="007C6591" w:rsidP="006A21FE">
      <w:r w:rsidRPr="00F1502D">
        <w:rPr>
          <w:rtl/>
        </w:rPr>
        <w:t xml:space="preserve">  - ما الذي تعلموه عن أنفسهم؟  </w:t>
      </w:r>
    </w:p>
    <w:p w:rsidR="007C6591" w:rsidRPr="00F1502D" w:rsidRDefault="007C6591" w:rsidP="006A21FE">
      <w:r w:rsidRPr="00F1502D">
        <w:rPr>
          <w:rtl/>
        </w:rPr>
        <w:lastRenderedPageBreak/>
        <w:t xml:space="preserve">  - هل هناك جوانب محددة يرغبون في تحسينها؟  </w:t>
      </w:r>
    </w:p>
    <w:p w:rsidR="007C6591" w:rsidRPr="00F1502D" w:rsidRDefault="007C6591" w:rsidP="006A21FE">
      <w:r w:rsidRPr="00F1502D">
        <w:rPr>
          <w:rtl/>
        </w:rPr>
        <w:t>- يُشجع المدرب المشاركين على وضع خطة بسيطة لتحسين صحتهم النفسية بناءً على نتائجهم، مع التركيز على خطوة واحدة قابلة للتنفيذ فورا</w:t>
      </w:r>
      <w:r>
        <w:rPr>
          <w:rFonts w:hint="cs"/>
          <w:rtl/>
        </w:rPr>
        <w:t>ً</w:t>
      </w:r>
      <w:r w:rsidRPr="00F1502D">
        <w:rPr>
          <w:rtl/>
        </w:rPr>
        <w:t xml:space="preserve">.  </w:t>
      </w:r>
    </w:p>
    <w:p w:rsidR="007C6591" w:rsidRPr="006A21FE" w:rsidRDefault="007C6591" w:rsidP="006A21FE">
      <w:pPr>
        <w:rPr>
          <w:color w:val="168489"/>
        </w:rPr>
      </w:pPr>
      <w:r w:rsidRPr="006A21FE">
        <w:rPr>
          <w:color w:val="168489"/>
          <w:rtl/>
        </w:rPr>
        <w:t xml:space="preserve"> النقاط الختامية</w:t>
      </w:r>
    </w:p>
    <w:p w:rsidR="007C6591" w:rsidRPr="00F1502D" w:rsidRDefault="007C6591" w:rsidP="006A21FE">
      <w:r w:rsidRPr="00F1502D">
        <w:rPr>
          <w:rtl/>
        </w:rPr>
        <w:t>1. الوعي بالصحة النفسية:</w:t>
      </w:r>
      <w:r>
        <w:rPr>
          <w:rFonts w:hint="cs"/>
          <w:rtl/>
        </w:rPr>
        <w:t xml:space="preserve"> </w:t>
      </w:r>
      <w:r w:rsidRPr="00F1502D">
        <w:rPr>
          <w:rtl/>
        </w:rPr>
        <w:t xml:space="preserve">التقييم المنتظم يساعد في تحسين الوعي بحالتنا النفسية.  </w:t>
      </w:r>
    </w:p>
    <w:p w:rsidR="007C6591" w:rsidRPr="00F1502D" w:rsidRDefault="007C6591" w:rsidP="006A21FE">
      <w:r w:rsidRPr="00F1502D">
        <w:rPr>
          <w:rtl/>
        </w:rPr>
        <w:t>2. الخصوصية:</w:t>
      </w:r>
      <w:r>
        <w:rPr>
          <w:rFonts w:hint="cs"/>
          <w:rtl/>
        </w:rPr>
        <w:t xml:space="preserve"> </w:t>
      </w:r>
      <w:r w:rsidRPr="00F1502D">
        <w:rPr>
          <w:rtl/>
        </w:rPr>
        <w:t xml:space="preserve">الصحة النفسية موضوع شخصي، ويجب احترام خصوصية الجميع.  </w:t>
      </w:r>
    </w:p>
    <w:p w:rsidR="007C6591" w:rsidRPr="00F1502D" w:rsidRDefault="007C6591" w:rsidP="006A21FE">
      <w:r w:rsidRPr="00F1502D">
        <w:rPr>
          <w:rtl/>
        </w:rPr>
        <w:t>3. التحسين المستمر:</w:t>
      </w:r>
      <w:r>
        <w:rPr>
          <w:rFonts w:hint="cs"/>
          <w:rtl/>
        </w:rPr>
        <w:t xml:space="preserve"> </w:t>
      </w:r>
      <w:r w:rsidRPr="00F1502D">
        <w:rPr>
          <w:rtl/>
        </w:rPr>
        <w:t xml:space="preserve">تحسين الصحة النفسية يتطلب خطوات صغيرة ومستدامة.  </w:t>
      </w:r>
    </w:p>
    <w:p w:rsidR="007C6591" w:rsidRDefault="007C6591" w:rsidP="006A21FE">
      <w:r w:rsidRPr="00F1502D">
        <w:rPr>
          <w:rtl/>
        </w:rPr>
        <w:t>4. طلب المساعدة عند الحاجة:</w:t>
      </w:r>
      <w:r>
        <w:rPr>
          <w:rFonts w:hint="cs"/>
          <w:rtl/>
        </w:rPr>
        <w:t xml:space="preserve"> </w:t>
      </w:r>
      <w:r w:rsidRPr="00F1502D">
        <w:rPr>
          <w:rtl/>
        </w:rPr>
        <w:t xml:space="preserve">يُشدد المدرب على أهمية طلب المساعدة من مختصين إذا أظهرت النتائج وجود مشكلات قد تحتاج إلى دعم نفسي.  </w:t>
      </w:r>
    </w:p>
    <w:p w:rsidR="006A21FE" w:rsidRDefault="006A21FE" w:rsidP="006A21FE"/>
    <w:p w:rsidR="006A21FE" w:rsidRDefault="006A21FE" w:rsidP="006A21FE"/>
    <w:p w:rsidR="006A21FE" w:rsidRPr="00F1502D" w:rsidRDefault="006A21FE" w:rsidP="006A21FE"/>
    <w:p w:rsidR="003F41BB" w:rsidRDefault="003F41BB">
      <w:pPr>
        <w:bidi w:val="0"/>
        <w:spacing w:after="160" w:line="259" w:lineRule="auto"/>
        <w:jc w:val="left"/>
        <w:rPr>
          <w:rFonts w:ascii="Adobe Arabic" w:hAnsi="Adobe Arabic" w:cs="Adobe Arabic"/>
          <w:b/>
          <w:bCs/>
          <w:color w:val="002060"/>
          <w:sz w:val="36"/>
          <w:szCs w:val="36"/>
          <w:rtl/>
        </w:rPr>
      </w:pPr>
    </w:p>
    <w:p w:rsidR="0041133E" w:rsidRPr="00B0358B" w:rsidRDefault="006A21FE" w:rsidP="006A21FE">
      <w:pPr>
        <w:jc w:val="center"/>
        <w:rPr>
          <w:rtl/>
          <w:lang w:bidi="ar-SY"/>
        </w:rPr>
        <w:sectPr w:rsidR="0041133E" w:rsidRPr="00B0358B" w:rsidSect="00AA22C9">
          <w:pgSz w:w="11906" w:h="16838" w:code="9"/>
          <w:pgMar w:top="1440" w:right="1440" w:bottom="1440" w:left="1440" w:header="113" w:footer="0" w:gutter="0"/>
          <w:cols w:space="720"/>
          <w:titlePg/>
          <w:docGrid w:linePitch="381"/>
        </w:sectPr>
      </w:pPr>
      <w:r w:rsidRPr="00717B5A">
        <w:rPr>
          <w:noProof/>
        </w:rPr>
        <w:drawing>
          <wp:inline distT="0" distB="0" distL="0" distR="0" wp14:anchorId="1B60B637" wp14:editId="683B11B4">
            <wp:extent cx="1501775" cy="1397000"/>
            <wp:effectExtent l="0" t="0" r="0" b="0"/>
            <wp:docPr id="1608692909" name="Picture 1608692909"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73" cstate="print">
                      <a:duotone>
                        <a:schemeClr val="accent3">
                          <a:shade val="45000"/>
                          <a:satMod val="135000"/>
                        </a:schemeClr>
                        <a:prstClr val="white"/>
                      </a:duotone>
                      <a:extLst>
                        <a:ext uri="{BEBA8EAE-BF5A-486C-A8C5-ECC9F3942E4B}">
                          <a14:imgProps xmlns:a14="http://schemas.microsoft.com/office/drawing/2010/main">
                            <a14:imgLayer r:embed="rId7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986395" w:rsidRDefault="00B100C6" w:rsidP="00084372">
      <w:pPr>
        <w:bidi w:val="0"/>
        <w:rPr>
          <w:b/>
          <w:bCs/>
          <w:sz w:val="36"/>
          <w:szCs w:val="36"/>
          <w:rtl/>
          <w:lang w:bidi="ar-SY"/>
        </w:rPr>
      </w:pPr>
      <w:r w:rsidRPr="00B100C6">
        <w:rPr>
          <w:rFonts w:asciiTheme="majorBidi" w:hAnsiTheme="majorBidi" w:cstheme="majorBidi"/>
          <w:noProof/>
          <w:szCs w:val="28"/>
        </w:rPr>
        <w:lastRenderedPageBreak/>
        <mc:AlternateContent>
          <mc:Choice Requires="wps">
            <w:drawing>
              <wp:anchor distT="0" distB="0" distL="114300" distR="114300" simplePos="0" relativeHeight="252178432" behindDoc="0" locked="0" layoutInCell="1" allowOverlap="1" wp14:anchorId="384A3D52" wp14:editId="131F36AD">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384A3D52" id="مربع نص 8" o:spid="_x0000_s3996"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" filled="f" stroked="f">
                <o:lock v:ext="edit" aspectratio="t"/>
                <v:textbox style="mso-fit-shape-to-text:t">
                  <w:txbxContent>
                    <w:p w14:paraId="1213223D"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2F81540E" wp14:editId="0F826253">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2F81540E" id="مربع نص 7" o:spid="_x0000_s3997"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" filled="f" stroked="f">
                <v:textbox style="mso-fit-shape-to-text:t">
                  <w:txbxContent>
                    <w:p w14:paraId="626E05BC" w14:textId="77777777" w:rsidR="005E14CE" w:rsidRDefault="005E14CE"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9C73B7" w:rsidRPr="0090459D">
        <w:rPr>
          <w:noProof/>
        </w:rPr>
        <mc:AlternateContent>
          <mc:Choice Requires="wpg">
            <w:drawing>
              <wp:inline distT="0" distB="0" distL="0" distR="0" wp14:anchorId="286567BF" wp14:editId="5549E4FA">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6567BF" id="_x0000_s399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MUJbEH6AgAA5AkAAA4AAAAAAAAAAAAAAAAALgIAAGRycy9lMm9Eb2MueG1sUEsBAi0AFAAGAAgA&#10;AAAhAE0TbfXdAAAABAEAAA8AAAAAAAAAAAAAAAAAVAUAAGRycy9kb3ducmV2LnhtbFBLBQYAAAAA&#10;BAAEAPMAAABeBgAAAAA=&#10;">
                <v:rect id="Rectangle 388507700" o:spid="_x0000_s399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400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400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1B559EB0" w14:textId="77777777"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rsidR="00084372" w:rsidRPr="00F1502D" w:rsidRDefault="00084372" w:rsidP="00084372">
      <w:r w:rsidRPr="00F1502D">
        <w:rPr>
          <w:rtl/>
        </w:rPr>
        <w:t>في ختام هذه الدورة التدريبية التي حملت عنوان "الصحة النفسية والمهنية للموظف"، أود أن أتوجه بخالص الشكر والتقدير لجميع المشاركين على حضوركم الفعّال وتفاعلكم المثري الذي ساهم في نجاح الدورة. لقد أظهرتم اهتماما</w:t>
      </w:r>
      <w:r>
        <w:rPr>
          <w:rFonts w:hint="cs"/>
          <w:rtl/>
        </w:rPr>
        <w:t>ً</w:t>
      </w:r>
      <w:r w:rsidRPr="00F1502D">
        <w:rPr>
          <w:rtl/>
        </w:rPr>
        <w:t xml:space="preserve"> كبيرا</w:t>
      </w:r>
      <w:r>
        <w:rPr>
          <w:rFonts w:hint="cs"/>
          <w:rtl/>
        </w:rPr>
        <w:t>ً</w:t>
      </w:r>
      <w:r w:rsidRPr="00F1502D">
        <w:rPr>
          <w:rtl/>
        </w:rPr>
        <w:t xml:space="preserve"> بتحسين صحتكم النفسية والمهنية، وهو أمر يعكس حرصكم على تطوير أنفسكم وبيئة عملكم.</w:t>
      </w:r>
    </w:p>
    <w:p w:rsidR="00084372" w:rsidRPr="00F1502D" w:rsidRDefault="00084372" w:rsidP="00084372">
      <w:r w:rsidRPr="00F1502D">
        <w:rPr>
          <w:rtl/>
        </w:rPr>
        <w:t xml:space="preserve">لقد تناولنا خلال الدورة العديد من المحاور الهامة التي تهدف إلى تعزيز الصحة النفسية وتحقيق التوازن بين الحياة المهنية والشخصية. وبهذا، أود أن أقدم لكم أبرز التوصيات التي يمكنكم تطبيقها لتحقيق أقصى استفادة في حياتكم اليومية:  </w:t>
      </w:r>
    </w:p>
    <w:p w:rsidR="00084372" w:rsidRPr="00F1502D" w:rsidRDefault="00084372" w:rsidP="00084372">
      <w:r w:rsidRPr="00084372">
        <w:rPr>
          <w:color w:val="168489"/>
          <w:rtl/>
        </w:rPr>
        <w:t>1. الاهتمام بالصحة النفسية كأولوية:</w:t>
      </w:r>
      <w:r w:rsidRPr="00084372">
        <w:rPr>
          <w:rFonts w:hint="cs"/>
          <w:color w:val="168489"/>
          <w:rtl/>
        </w:rPr>
        <w:t xml:space="preserve"> </w:t>
      </w:r>
      <w:r w:rsidRPr="00F1502D">
        <w:rPr>
          <w:rtl/>
        </w:rPr>
        <w:t>خصصوا وقتا</w:t>
      </w:r>
      <w:r>
        <w:rPr>
          <w:rFonts w:hint="cs"/>
          <w:rtl/>
        </w:rPr>
        <w:t>ً</w:t>
      </w:r>
      <w:r w:rsidRPr="00F1502D">
        <w:rPr>
          <w:rtl/>
        </w:rPr>
        <w:t xml:space="preserve"> يوميا</w:t>
      </w:r>
      <w:r>
        <w:rPr>
          <w:rFonts w:hint="cs"/>
          <w:rtl/>
        </w:rPr>
        <w:t>ً</w:t>
      </w:r>
      <w:r w:rsidRPr="00F1502D">
        <w:rPr>
          <w:rtl/>
        </w:rPr>
        <w:t xml:space="preserve"> للعناية بأنفسكم، سواء من خلال ممارسة الرياضة، التأمل، أو الانخراط في أنشطة ممتعة.  </w:t>
      </w:r>
    </w:p>
    <w:p w:rsidR="00084372" w:rsidRPr="00F1502D" w:rsidRDefault="00084372" w:rsidP="00084372">
      <w:r w:rsidRPr="00084372">
        <w:rPr>
          <w:color w:val="168489"/>
          <w:rtl/>
        </w:rPr>
        <w:t>2. إدارة التوتر وضغوط العمل:</w:t>
      </w:r>
      <w:r>
        <w:rPr>
          <w:rFonts w:hint="cs"/>
          <w:rtl/>
        </w:rPr>
        <w:t xml:space="preserve"> </w:t>
      </w:r>
      <w:r w:rsidRPr="00F1502D">
        <w:rPr>
          <w:rtl/>
        </w:rPr>
        <w:t xml:space="preserve">استخدموا استراتيجيات مثل تنظيم الوقت، تقسيم المهام، وطلب الدعم عند الحاجة لتقليل التوتر وتحقيق إنتاجية أفضل.  </w:t>
      </w:r>
    </w:p>
    <w:p w:rsidR="00084372" w:rsidRPr="00F1502D" w:rsidRDefault="00084372" w:rsidP="00084372">
      <w:r w:rsidRPr="00084372">
        <w:rPr>
          <w:color w:val="168489"/>
          <w:rtl/>
        </w:rPr>
        <w:t>3. تعزيز العلاقات الإيجابية في بيئة العمل:</w:t>
      </w:r>
      <w:r>
        <w:rPr>
          <w:rFonts w:hint="cs"/>
          <w:rtl/>
        </w:rPr>
        <w:t xml:space="preserve"> </w:t>
      </w:r>
      <w:r w:rsidRPr="00F1502D">
        <w:rPr>
          <w:rtl/>
        </w:rPr>
        <w:t xml:space="preserve">احرصوا على بناء بيئة عمل داعمة قائمة على التعاون والتواصل الفعّال مع الزملاء.  </w:t>
      </w:r>
    </w:p>
    <w:p w:rsidR="00084372" w:rsidRPr="00F1502D" w:rsidRDefault="00084372" w:rsidP="00084372">
      <w:r w:rsidRPr="00084372">
        <w:rPr>
          <w:color w:val="168489"/>
          <w:rtl/>
        </w:rPr>
        <w:t>4. التوازن بين الحياة المهنية والشخصية:</w:t>
      </w:r>
      <w:r>
        <w:rPr>
          <w:rFonts w:hint="cs"/>
          <w:rtl/>
        </w:rPr>
        <w:t xml:space="preserve"> </w:t>
      </w:r>
      <w:r w:rsidRPr="00F1502D">
        <w:rPr>
          <w:rtl/>
        </w:rPr>
        <w:t xml:space="preserve">احرصوا على تحديد أوقات للراحة وقضاء وقت ممتع مع العائلة والأصدقاء، وتجنبوا الاستغراق التام في العمل.  </w:t>
      </w:r>
    </w:p>
    <w:p w:rsidR="00084372" w:rsidRPr="00F1502D" w:rsidRDefault="00084372" w:rsidP="00084372">
      <w:r w:rsidRPr="00084372">
        <w:rPr>
          <w:color w:val="168489"/>
          <w:rtl/>
        </w:rPr>
        <w:t>5. طلب المساعدة عند الحاجة:</w:t>
      </w:r>
      <w:r>
        <w:rPr>
          <w:rFonts w:hint="cs"/>
          <w:rtl/>
        </w:rPr>
        <w:t xml:space="preserve"> </w:t>
      </w:r>
      <w:r w:rsidRPr="00F1502D">
        <w:rPr>
          <w:rtl/>
        </w:rPr>
        <w:t xml:space="preserve">لا تترددوا في طلب الدعم من مختصين نفسيين أو استشاريين إذا شعرتم بوجود تحديات نفسية تحتاج إلى تدخل.  </w:t>
      </w:r>
    </w:p>
    <w:p w:rsidR="00084372" w:rsidRPr="00F1502D" w:rsidRDefault="00084372" w:rsidP="00084372">
      <w:r w:rsidRPr="00F1502D">
        <w:rPr>
          <w:rtl/>
        </w:rPr>
        <w:t>ختاما</w:t>
      </w:r>
      <w:r>
        <w:rPr>
          <w:rFonts w:hint="cs"/>
          <w:rtl/>
        </w:rPr>
        <w:t>ً</w:t>
      </w:r>
      <w:r w:rsidRPr="00F1502D">
        <w:rPr>
          <w:rtl/>
        </w:rPr>
        <w:t>، أذكّر بأن الصحة النفسية ليست هدفا</w:t>
      </w:r>
      <w:r>
        <w:rPr>
          <w:rFonts w:hint="cs"/>
          <w:rtl/>
        </w:rPr>
        <w:t>ً</w:t>
      </w:r>
      <w:r w:rsidRPr="00F1502D">
        <w:rPr>
          <w:rtl/>
        </w:rPr>
        <w:t xml:space="preserve"> مؤقتا</w:t>
      </w:r>
      <w:r>
        <w:rPr>
          <w:rFonts w:hint="cs"/>
          <w:rtl/>
        </w:rPr>
        <w:t>ً</w:t>
      </w:r>
      <w:r w:rsidRPr="00F1502D">
        <w:rPr>
          <w:rtl/>
        </w:rPr>
        <w:t xml:space="preserve"> نسعى إليه، بل هي رحلة مستمرة تتطلب اهتماما</w:t>
      </w:r>
      <w:r>
        <w:rPr>
          <w:rFonts w:hint="cs"/>
          <w:rtl/>
        </w:rPr>
        <w:t>ً</w:t>
      </w:r>
      <w:r w:rsidRPr="00F1502D">
        <w:rPr>
          <w:rtl/>
        </w:rPr>
        <w:t xml:space="preserve"> دائما</w:t>
      </w:r>
      <w:r>
        <w:rPr>
          <w:rFonts w:hint="cs"/>
          <w:rtl/>
        </w:rPr>
        <w:t>ً</w:t>
      </w:r>
      <w:r w:rsidRPr="00F1502D">
        <w:rPr>
          <w:rtl/>
        </w:rPr>
        <w:t xml:space="preserve">. أنتم القوة الحقيقية وراء نجاح مؤسساتكم ومجتمعاتكم، واعتناؤكم بأنفسكم هو الخطوة الأولى لتحقيق ذلك النجاح.  </w:t>
      </w:r>
    </w:p>
    <w:p w:rsidR="00084372" w:rsidRPr="00F1502D" w:rsidRDefault="00084372" w:rsidP="00084372">
      <w:r w:rsidRPr="00F1502D">
        <w:rPr>
          <w:rtl/>
        </w:rPr>
        <w:t>شكرا</w:t>
      </w:r>
      <w:r>
        <w:rPr>
          <w:rFonts w:hint="cs"/>
          <w:rtl/>
        </w:rPr>
        <w:t>ً</w:t>
      </w:r>
      <w:r w:rsidRPr="00F1502D">
        <w:rPr>
          <w:rtl/>
        </w:rPr>
        <w:t xml:space="preserve"> لكم مرة أخرى، وأتمنى لكم دوام التوفيق والتميز، سواء على المستوى المهني أو الشخصي.  </w:t>
      </w:r>
    </w:p>
    <w:p w:rsidR="00084372" w:rsidRPr="00084372" w:rsidRDefault="00084372" w:rsidP="00084372">
      <w:pPr>
        <w:rPr>
          <w:color w:val="168489"/>
          <w:rtl/>
        </w:rPr>
      </w:pPr>
      <w:r w:rsidRPr="00084372">
        <w:rPr>
          <w:color w:val="168489"/>
          <w:rtl/>
        </w:rPr>
        <w:t>مع أطيب الأمنيات بالصحة والسعادة</w:t>
      </w:r>
      <w:r w:rsidRPr="00084372">
        <w:rPr>
          <w:rFonts w:hint="cs"/>
          <w:color w:val="168489"/>
          <w:rtl/>
        </w:rPr>
        <w:t>.</w:t>
      </w: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4EEC310B" wp14:editId="562243EB">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sidR="00C013A7">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3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EC310B" id="_x0000_s4002"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Ali1C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">
                <v:shape id="TextBox 65" o:spid="_x0000_s4003"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5327E75E" w14:textId="444C3E2B"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لهذا ال</w:t>
                        </w:r>
                        <w:r w:rsidR="00C013A7">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 </w:t>
                        </w:r>
                      </w:p>
                    </w:txbxContent>
                  </v:textbox>
                </v:shape>
                <v:shape id="Picture 151" o:spid="_x0000_s4004"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35" o:title="Evaluation Icon Vector Art, Icons, and Graphics for Free Download" recolortarget="#494949 [1446]"/>
                </v:shap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7B946ECD" wp14:editId="086BA5E9">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3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24C8A3CD" wp14:editId="4040C63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4C8A3CD" id="_x0000_s400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DYkrVi+wIAAOQJAAAOAAAAAAAAAAAAAAAAAC4CAABkcnMvZTJvRG9jLnhtbFBLAQItABQABgAI&#10;AAAAIQBNE2313QAAAAQBAAAPAAAAAAAAAAAAAAAAAFUFAABkcnMvZG93bnJldi54bWxQSwUGAAAA&#10;AAQABADzAAAAXwYAAAAA&#10;">
                <v:rect id="Rectangle 388507707" o:spid="_x0000_s400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400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400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0F1DCD83"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rsidR="00C013A7" w:rsidRPr="00C013A7" w:rsidRDefault="00C013A7" w:rsidP="00C013A7">
      <w:pPr>
        <w:rPr>
          <w:b/>
          <w:bCs/>
          <w:color w:val="C00000"/>
        </w:rPr>
      </w:pPr>
      <w:r w:rsidRPr="00C013A7">
        <w:rPr>
          <w:b/>
          <w:bCs/>
          <w:color w:val="C00000"/>
          <w:rtl/>
        </w:rPr>
        <w:t xml:space="preserve">المراجع </w:t>
      </w:r>
      <w:r w:rsidRPr="00C013A7">
        <w:rPr>
          <w:rFonts w:hint="cs"/>
          <w:b/>
          <w:bCs/>
          <w:color w:val="C00000"/>
          <w:rtl/>
        </w:rPr>
        <w:t>"بتصرف":</w:t>
      </w:r>
    </w:p>
    <w:p w:rsidR="00C013A7" w:rsidRPr="00144F19" w:rsidRDefault="00C013A7" w:rsidP="00C013A7">
      <w:r w:rsidRPr="00144F19">
        <w:rPr>
          <w:rtl/>
        </w:rPr>
        <w:t>1. الخواجة، عبد الفتاح محمد سعيد. (2019). الصحة النفسية في العمل: استراتيجيات وتطبيقات. دار المسيرة للنشر والتوزيع، عمّان، الأردن.</w:t>
      </w:r>
    </w:p>
    <w:p w:rsidR="00C013A7" w:rsidRPr="00144F19" w:rsidRDefault="00C013A7" w:rsidP="00C013A7">
      <w:r w:rsidRPr="00144F19">
        <w:rPr>
          <w:rtl/>
        </w:rPr>
        <w:t>2. الشربيني، زكريا أحمد، والقطان، سامية محمد. (2020). الضغوط النفسية والمهنية: التشخيص والعلاج. المكتبة الأكاديمية، القاهرة، مصر.</w:t>
      </w:r>
    </w:p>
    <w:p w:rsidR="00C013A7" w:rsidRPr="00144F19" w:rsidRDefault="00C013A7" w:rsidP="00C013A7">
      <w:r w:rsidRPr="00144F19">
        <w:rPr>
          <w:rtl/>
        </w:rPr>
        <w:t>3. العتيبي، بندر بن محمد. (2021). الصحة النفسية المهنية: مدخل تكاملي. مكتبة الملك فهد الوطنية، الرياض، المملكة العربية السعودية.</w:t>
      </w:r>
    </w:p>
    <w:p w:rsidR="00C013A7" w:rsidRPr="00144F19" w:rsidRDefault="00C013A7" w:rsidP="00C013A7">
      <w:r w:rsidRPr="00144F19">
        <w:rPr>
          <w:rtl/>
        </w:rPr>
        <w:t>4. المطيري، فيصل خالد، والعنزي، سعد علي. (2022). إدارة الضغوط النفسية في بيئة العمل المؤسسي. دار الخليج للنشر والتوزيع، دبي، الإمارات العربية المتحدة.</w:t>
      </w:r>
    </w:p>
    <w:p w:rsidR="008741E1" w:rsidRPr="00C013A7" w:rsidRDefault="008741E1" w:rsidP="00F40E57">
      <w:pPr>
        <w:jc w:val="center"/>
        <w:rPr>
          <w:rFonts w:asciiTheme="majorBidi" w:hAnsiTheme="majorBidi" w:cstheme="majorBidi"/>
          <w:noProof/>
          <w:szCs w:val="28"/>
        </w:rPr>
      </w:pPr>
    </w:p>
    <w:p w:rsidR="00337FA6" w:rsidRDefault="00337FA6" w:rsidP="00C013A7">
      <w:pP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1001F90A" wp14:editId="36BBB72C">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084372">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7FD7" w:rsidRDefault="00FB7FD7" w:rsidP="00F53D08">
      <w:pPr>
        <w:spacing w:line="240" w:lineRule="auto"/>
      </w:pPr>
      <w:r>
        <w:separator/>
      </w:r>
    </w:p>
  </w:endnote>
  <w:endnote w:type="continuationSeparator" w:id="0">
    <w:p w:rsidR="00FB7FD7" w:rsidRDefault="00FB7FD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Activist Light">
    <w:altName w:val="Cambria"/>
    <w:panose1 w:val="00000000000000000000"/>
    <w:charset w:val="00"/>
    <w:family w:val="roman"/>
    <w:notTrueType/>
    <w:pitch w:val="default"/>
  </w:font>
  <w:font w:name="Aller">
    <w:altName w:val="Calibri"/>
    <w:charset w:val="00"/>
    <w:family w:val="auto"/>
    <w:pitch w:val="variable"/>
    <w:sig w:usb0="A00000AF" w:usb1="5000205B"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7FD7" w:rsidRDefault="00FB7FD7" w:rsidP="00F53D08">
      <w:pPr>
        <w:spacing w:line="240" w:lineRule="auto"/>
      </w:pPr>
      <w:r>
        <w:separator/>
      </w:r>
    </w:p>
  </w:footnote>
  <w:footnote w:type="continuationSeparator" w:id="0">
    <w:p w:rsidR="00FB7FD7" w:rsidRDefault="00FB7FD7"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33AEC619" wp14:editId="52F279A8">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E42DAD"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9AFDC2B" wp14:editId="6A9E610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BC6FB1" w:rsidP="00BC6FB1">
    <w:pPr>
      <w:pStyle w:val="Header"/>
      <w:rPr>
        <w:lang w:bidi="ar-EG"/>
      </w:rPr>
    </w:pPr>
    <w:r w:rsidRPr="00BC6FB1">
      <w:rPr>
        <w:noProof/>
      </w:rP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204.8pt;height:204.8pt;visibility:visible;mso-wrap-style:square" o:bullet="t">
        <v:imagedata r:id="rId1" o:title=""/>
      </v:shape>
    </w:pict>
  </w:numPicBullet>
  <w:numPicBullet w:numPicBulletId="1">
    <w:pict>
      <v:shape id="_x0000_i1040" type="#_x0000_t75" style="width:384pt;height:384pt;visibility:visible;mso-wrap-style:square" o:bullet="t">
        <v:imagedata r:id="rId2" o:title=""/>
      </v:shape>
    </w:pict>
  </w:numPicBullet>
  <w:numPicBullet w:numPicBulletId="2">
    <w:pict>
      <v:shape id="_x0000_i1041" type="#_x0000_t75" style="width:1in;height:1in;visibility:visible;mso-wrap-style:square" o:bullet="t">
        <v:imagedata r:id="rId3" o:title=""/>
      </v:shape>
    </w:pict>
  </w:numPicBullet>
  <w:numPicBullet w:numPicBulletId="3">
    <w:pict>
      <v:shape id="_x0000_i1042" type="#_x0000_t75" style="width:383.95pt;height:383.95pt;visibility:visible;mso-wrap-style:square" o:bullet="t">
        <v:imagedata r:id="rId4" o:title=""/>
      </v:shape>
    </w:pict>
  </w:numPicBullet>
  <w:numPicBullet w:numPicBulletId="4">
    <w:pict>
      <v:shape id="_x0000_i1043" type="#_x0000_t75" style="width:409.5pt;height:409.5pt;visibility:visible;mso-wrap-style:square" o:bullet="t">
        <v:imagedata r:id="rId5" o:title=""/>
      </v:shape>
    </w:pict>
  </w:numPicBullet>
  <w:numPicBullet w:numPicBulletId="5">
    <w:pict>
      <v:shape id="_x0000_i1044" type="#_x0000_t75" style="width:48pt;height:48pt;visibility:visible;mso-wrap-style:square" o:bullet="t">
        <v:imagedata r:id="rId6" o:title=""/>
      </v:shape>
    </w:pict>
  </w:numPicBullet>
  <w:numPicBullet w:numPicBulletId="6">
    <w:pict>
      <v:shape id="_x0000_i1045" type="#_x0000_t75" alt="Back in time" style="width:19.7pt;height:19.7pt;visibility:visible;mso-wrap-style:square" o:bullet="t">
        <v:imagedata r:id="rId7" o:title="Back in time"/>
        <o:lock v:ext="edit" aspectratio="f"/>
      </v:shape>
    </w:pict>
  </w:numPicBullet>
  <w:numPicBullet w:numPicBulletId="7">
    <w:pict>
      <v:shape id="_x0000_i1046" type="#_x0000_t75" alt="Back in time" style="width:22.55pt;height:22.55pt;visibility:visible;mso-wrap-style:square" o:bullet="t">
        <v:imagedata r:id="rId8" o:title="Back in time"/>
        <o:lock v:ext="edit" aspectratio="f"/>
      </v:shape>
    </w:pict>
  </w:numPicBullet>
  <w:numPicBullet w:numPicBulletId="8">
    <w:pict>
      <v:shape id="_x0000_i1047" type="#_x0000_t75" style="width:383.95pt;height:383.95pt" o:bullet="t">
        <v:imagedata r:id="rId9" o:title="3999869"/>
      </v:shape>
    </w:pict>
  </w:numPicBullet>
  <w:abstractNum w:abstractNumId="0">
    <w:nsid w:val="00BC586F"/>
    <w:multiLevelType w:val="hybridMultilevel"/>
    <w:tmpl w:val="99B4FB9A"/>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6C5575"/>
    <w:multiLevelType w:val="hybridMultilevel"/>
    <w:tmpl w:val="8F9A82AA"/>
    <w:lvl w:ilvl="0" w:tplc="F0D49DD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D9180E"/>
    <w:multiLevelType w:val="hybridMultilevel"/>
    <w:tmpl w:val="17602A7A"/>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A47F48"/>
    <w:multiLevelType w:val="hybridMultilevel"/>
    <w:tmpl w:val="EBA6C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82E5FA0"/>
    <w:multiLevelType w:val="hybridMultilevel"/>
    <w:tmpl w:val="3DEE4624"/>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nsid w:val="1E706AA1"/>
    <w:multiLevelType w:val="hybridMultilevel"/>
    <w:tmpl w:val="91BA2990"/>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A973E5"/>
    <w:multiLevelType w:val="hybridMultilevel"/>
    <w:tmpl w:val="904C25F6"/>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160E29"/>
    <w:multiLevelType w:val="hybridMultilevel"/>
    <w:tmpl w:val="22F2F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C294126"/>
    <w:multiLevelType w:val="hybridMultilevel"/>
    <w:tmpl w:val="3AC05F20"/>
    <w:lvl w:ilvl="0" w:tplc="ED0EC67C">
      <w:numFmt w:val="bullet"/>
      <w:lvlText w:val="-"/>
      <w:lvlJc w:val="left"/>
      <w:pPr>
        <w:ind w:left="720" w:hanging="360"/>
      </w:pPr>
      <w:rPr>
        <w:rFonts w:ascii="Sakkal Majalla" w:eastAsiaTheme="minorHAnsi"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95203A"/>
    <w:multiLevelType w:val="hybridMultilevel"/>
    <w:tmpl w:val="CE623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9FC00FB"/>
    <w:multiLevelType w:val="hybridMultilevel"/>
    <w:tmpl w:val="939A082C"/>
    <w:lvl w:ilvl="0" w:tplc="74C05764">
      <w:start w:val="1"/>
      <w:numFmt w:val="bullet"/>
      <w:lvlText w:val=""/>
      <w:lvlPicBulletId w:val="8"/>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559C096B"/>
    <w:multiLevelType w:val="hybridMultilevel"/>
    <w:tmpl w:val="FB26A044"/>
    <w:lvl w:ilvl="0" w:tplc="30A47A58">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66078"/>
    <w:multiLevelType w:val="hybridMultilevel"/>
    <w:tmpl w:val="4A56464C"/>
    <w:lvl w:ilvl="0" w:tplc="3306D82A">
      <w:start w:val="1"/>
      <w:numFmt w:val="bullet"/>
      <w:lvlText w:val=""/>
      <w:lvlPicBulletId w:val="8"/>
      <w:lvlJc w:val="left"/>
      <w:pPr>
        <w:ind w:left="510" w:hanging="510"/>
      </w:pPr>
      <w:rPr>
        <w:rFonts w:ascii="Symbo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nsid w:val="5A150F30"/>
    <w:multiLevelType w:val="hybridMultilevel"/>
    <w:tmpl w:val="0B6ED13C"/>
    <w:lvl w:ilvl="0" w:tplc="D74277D0">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5BE9523C"/>
    <w:multiLevelType w:val="hybridMultilevel"/>
    <w:tmpl w:val="4DECD5F4"/>
    <w:lvl w:ilvl="0" w:tplc="8CC60C0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1E6C78"/>
    <w:multiLevelType w:val="hybridMultilevel"/>
    <w:tmpl w:val="FE1AB1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11"/>
  </w:num>
  <w:num w:numId="2">
    <w:abstractNumId w:val="5"/>
  </w:num>
  <w:num w:numId="3">
    <w:abstractNumId w:val="20"/>
  </w:num>
  <w:num w:numId="4">
    <w:abstractNumId w:val="14"/>
  </w:num>
  <w:num w:numId="5">
    <w:abstractNumId w:val="15"/>
  </w:num>
  <w:num w:numId="6">
    <w:abstractNumId w:val="1"/>
  </w:num>
  <w:num w:numId="7">
    <w:abstractNumId w:val="23"/>
  </w:num>
  <w:num w:numId="8">
    <w:abstractNumId w:val="7"/>
  </w:num>
  <w:num w:numId="9">
    <w:abstractNumId w:val="24"/>
  </w:num>
  <w:num w:numId="10">
    <w:abstractNumId w:val="12"/>
  </w:num>
  <w:num w:numId="11">
    <w:abstractNumId w:val="19"/>
  </w:num>
  <w:num w:numId="12">
    <w:abstractNumId w:val="17"/>
  </w:num>
  <w:num w:numId="13">
    <w:abstractNumId w:val="9"/>
  </w:num>
  <w:num w:numId="14">
    <w:abstractNumId w:val="8"/>
  </w:num>
  <w:num w:numId="15">
    <w:abstractNumId w:val="21"/>
  </w:num>
  <w:num w:numId="16">
    <w:abstractNumId w:val="0"/>
  </w:num>
  <w:num w:numId="17">
    <w:abstractNumId w:val="3"/>
  </w:num>
  <w:num w:numId="18">
    <w:abstractNumId w:val="6"/>
  </w:num>
  <w:num w:numId="19">
    <w:abstractNumId w:val="4"/>
  </w:num>
  <w:num w:numId="20">
    <w:abstractNumId w:val="13"/>
  </w:num>
  <w:num w:numId="21">
    <w:abstractNumId w:val="22"/>
  </w:num>
  <w:num w:numId="22">
    <w:abstractNumId w:val="10"/>
  </w:num>
  <w:num w:numId="23">
    <w:abstractNumId w:val="16"/>
  </w:num>
  <w:num w:numId="24">
    <w:abstractNumId w:val="18"/>
  </w:num>
  <w:num w:numId="25">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25E"/>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4372"/>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0F7CBD"/>
    <w:rsid w:val="0010760E"/>
    <w:rsid w:val="001101A0"/>
    <w:rsid w:val="00116F94"/>
    <w:rsid w:val="00117673"/>
    <w:rsid w:val="00117B1D"/>
    <w:rsid w:val="00122446"/>
    <w:rsid w:val="001231A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47375"/>
    <w:rsid w:val="00253449"/>
    <w:rsid w:val="00261CF8"/>
    <w:rsid w:val="00274899"/>
    <w:rsid w:val="00275CD3"/>
    <w:rsid w:val="002771A2"/>
    <w:rsid w:val="00277F4C"/>
    <w:rsid w:val="002800BB"/>
    <w:rsid w:val="00283647"/>
    <w:rsid w:val="0028392F"/>
    <w:rsid w:val="0028523A"/>
    <w:rsid w:val="00290248"/>
    <w:rsid w:val="00294303"/>
    <w:rsid w:val="00294397"/>
    <w:rsid w:val="00294AB0"/>
    <w:rsid w:val="002A04B9"/>
    <w:rsid w:val="002A078C"/>
    <w:rsid w:val="002A1158"/>
    <w:rsid w:val="002A4F12"/>
    <w:rsid w:val="002B1246"/>
    <w:rsid w:val="002C04B9"/>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6F00"/>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4CDA"/>
    <w:rsid w:val="003966CE"/>
    <w:rsid w:val="003A2A39"/>
    <w:rsid w:val="003A4584"/>
    <w:rsid w:val="003A4830"/>
    <w:rsid w:val="003A7FEA"/>
    <w:rsid w:val="003B53C5"/>
    <w:rsid w:val="003B59F9"/>
    <w:rsid w:val="003C2153"/>
    <w:rsid w:val="003C3033"/>
    <w:rsid w:val="003C3BDA"/>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D6B53"/>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1FE"/>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0505C"/>
    <w:rsid w:val="00713AE9"/>
    <w:rsid w:val="00714E91"/>
    <w:rsid w:val="00715D92"/>
    <w:rsid w:val="007218F3"/>
    <w:rsid w:val="00721E84"/>
    <w:rsid w:val="007335C9"/>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C6591"/>
    <w:rsid w:val="007D23BC"/>
    <w:rsid w:val="007D339B"/>
    <w:rsid w:val="007D45C4"/>
    <w:rsid w:val="007D67FF"/>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0F8"/>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95D31"/>
    <w:rsid w:val="00996856"/>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A97"/>
    <w:rsid w:val="00AA3FF3"/>
    <w:rsid w:val="00AB3581"/>
    <w:rsid w:val="00AB65E0"/>
    <w:rsid w:val="00AB6ABD"/>
    <w:rsid w:val="00AC082F"/>
    <w:rsid w:val="00AC742E"/>
    <w:rsid w:val="00AD186B"/>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13A7"/>
    <w:rsid w:val="00C019AE"/>
    <w:rsid w:val="00C0289F"/>
    <w:rsid w:val="00C02CB2"/>
    <w:rsid w:val="00C02D67"/>
    <w:rsid w:val="00C05943"/>
    <w:rsid w:val="00C05F04"/>
    <w:rsid w:val="00C077E4"/>
    <w:rsid w:val="00C13BE5"/>
    <w:rsid w:val="00C153CB"/>
    <w:rsid w:val="00C1705E"/>
    <w:rsid w:val="00C202A3"/>
    <w:rsid w:val="00C2097E"/>
    <w:rsid w:val="00C23355"/>
    <w:rsid w:val="00C33873"/>
    <w:rsid w:val="00C36316"/>
    <w:rsid w:val="00C40EE4"/>
    <w:rsid w:val="00C46354"/>
    <w:rsid w:val="00C46A93"/>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7734E"/>
    <w:rsid w:val="00D82F0E"/>
    <w:rsid w:val="00D87FB1"/>
    <w:rsid w:val="00D93C30"/>
    <w:rsid w:val="00D93D43"/>
    <w:rsid w:val="00D96041"/>
    <w:rsid w:val="00DA07D7"/>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9423C"/>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557A"/>
    <w:rsid w:val="00F76247"/>
    <w:rsid w:val="00F7757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B7FD7"/>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109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9AE"/>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9AE"/>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16.png"/><Relationship Id="rId42" Type="http://schemas.openxmlformats.org/officeDocument/2006/relationships/image" Target="media/image340.png"/><Relationship Id="rId63" Type="http://schemas.openxmlformats.org/officeDocument/2006/relationships/hyperlink" Target="http://www.dawliatraining.com/" TargetMode="External"/><Relationship Id="rId84" Type="http://schemas.openxmlformats.org/officeDocument/2006/relationships/image" Target="media/image58.svg"/><Relationship Id="rId138" Type="http://schemas.openxmlformats.org/officeDocument/2006/relationships/image" Target="media/image69.png"/><Relationship Id="rId159" Type="http://schemas.openxmlformats.org/officeDocument/2006/relationships/image" Target="media/image87.png"/><Relationship Id="rId170" Type="http://schemas.openxmlformats.org/officeDocument/2006/relationships/hyperlink" Target="http://www.dawliatraining.com/" TargetMode="External"/><Relationship Id="rId191" Type="http://schemas.openxmlformats.org/officeDocument/2006/relationships/image" Target="media/image102.png"/><Relationship Id="rId205" Type="http://schemas.openxmlformats.org/officeDocument/2006/relationships/hyperlink" Target="http://www.dawliatraining.com/" TargetMode="External"/><Relationship Id="rId226" Type="http://schemas.openxmlformats.org/officeDocument/2006/relationships/image" Target="media/image122.png"/><Relationship Id="rId107" Type="http://schemas.openxmlformats.org/officeDocument/2006/relationships/image" Target="media/image81.png"/><Relationship Id="rId11" Type="http://schemas.openxmlformats.org/officeDocument/2006/relationships/hyperlink" Target="http://www.dawliatraining.com/" TargetMode="External"/><Relationship Id="rId32" Type="http://schemas.openxmlformats.org/officeDocument/2006/relationships/image" Target="media/image240.png"/><Relationship Id="rId53" Type="http://schemas.openxmlformats.org/officeDocument/2006/relationships/image" Target="media/image33.png"/><Relationship Id="rId74" Type="http://schemas.microsoft.com/office/2007/relationships/hdphoto" Target="media/hdphoto2.wdp"/><Relationship Id="rId128" Type="http://schemas.openxmlformats.org/officeDocument/2006/relationships/hyperlink" Target="http://www.dawliatraining.com/" TargetMode="External"/><Relationship Id="rId149" Type="http://schemas.openxmlformats.org/officeDocument/2006/relationships/image" Target="media/image104.svg"/><Relationship Id="rId5" Type="http://schemas.openxmlformats.org/officeDocument/2006/relationships/settings" Target="settings.xml"/><Relationship Id="rId95" Type="http://schemas.openxmlformats.org/officeDocument/2006/relationships/image" Target="media/image61.png"/><Relationship Id="rId160" Type="http://schemas.openxmlformats.org/officeDocument/2006/relationships/hyperlink" Target="http://www.dawliatraining.com/" TargetMode="External"/><Relationship Id="rId181" Type="http://schemas.openxmlformats.org/officeDocument/2006/relationships/image" Target="media/image124.svg"/><Relationship Id="rId216" Type="http://schemas.openxmlformats.org/officeDocument/2006/relationships/image" Target="media/image151.svg"/><Relationship Id="rId237" Type="http://schemas.openxmlformats.org/officeDocument/2006/relationships/image" Target="media/image129.png"/><Relationship Id="rId22" Type="http://schemas.openxmlformats.org/officeDocument/2006/relationships/image" Target="media/image17.png"/><Relationship Id="rId43" Type="http://schemas.openxmlformats.org/officeDocument/2006/relationships/header" Target="header1.xml"/><Relationship Id="rId64" Type="http://schemas.openxmlformats.org/officeDocument/2006/relationships/image" Target="media/image41.png"/><Relationship Id="rId118" Type="http://schemas.openxmlformats.org/officeDocument/2006/relationships/image" Target="media/image63.png"/><Relationship Id="rId139" Type="http://schemas.openxmlformats.org/officeDocument/2006/relationships/image" Target="media/image94.svg"/><Relationship Id="rId85" Type="http://schemas.openxmlformats.org/officeDocument/2006/relationships/image" Target="media/image56.png"/><Relationship Id="rId150" Type="http://schemas.openxmlformats.org/officeDocument/2006/relationships/image" Target="media/image105.png"/><Relationship Id="rId171" Type="http://schemas.openxmlformats.org/officeDocument/2006/relationships/hyperlink" Target="http://www.dawliatraining.com/" TargetMode="External"/><Relationship Id="rId192" Type="http://schemas.openxmlformats.org/officeDocument/2006/relationships/image" Target="media/image132.svg"/><Relationship Id="rId206" Type="http://schemas.openxmlformats.org/officeDocument/2006/relationships/image" Target="media/image114.png"/><Relationship Id="rId227" Type="http://schemas.openxmlformats.org/officeDocument/2006/relationships/image" Target="media/image162.svg"/><Relationship Id="rId12" Type="http://schemas.openxmlformats.org/officeDocument/2006/relationships/hyperlink" Target="http://www.dawliatraining.com/" TargetMode="External"/><Relationship Id="rId33" Type="http://schemas.openxmlformats.org/officeDocument/2006/relationships/image" Target="media/image25.png"/><Relationship Id="rId108" Type="http://schemas.openxmlformats.org/officeDocument/2006/relationships/image" Target="media/image82.png"/><Relationship Id="rId129" Type="http://schemas.openxmlformats.org/officeDocument/2006/relationships/hyperlink" Target="http://www.dawliatraining.com/" TargetMode="External"/><Relationship Id="rId54" Type="http://schemas.openxmlformats.org/officeDocument/2006/relationships/image" Target="media/image34.png"/><Relationship Id="rId75" Type="http://schemas.openxmlformats.org/officeDocument/2006/relationships/image" Target="media/image49.png"/><Relationship Id="rId96" Type="http://schemas.openxmlformats.org/officeDocument/2006/relationships/image" Target="media/image70.svg"/><Relationship Id="rId140" Type="http://schemas.openxmlformats.org/officeDocument/2006/relationships/image" Target="media/image70.png"/><Relationship Id="rId161" Type="http://schemas.openxmlformats.org/officeDocument/2006/relationships/hyperlink" Target="http://www.dawliatraining.com/" TargetMode="External"/><Relationship Id="rId182" Type="http://schemas.openxmlformats.org/officeDocument/2006/relationships/image" Target="media/image98.png"/><Relationship Id="rId217" Type="http://schemas.openxmlformats.org/officeDocument/2006/relationships/image" Target="media/image152.png"/><Relationship Id="rId6" Type="http://schemas.openxmlformats.org/officeDocument/2006/relationships/webSettings" Target="webSettings.xml"/><Relationship Id="rId238" Type="http://schemas.openxmlformats.org/officeDocument/2006/relationships/fontTable" Target="fontTable.xml"/><Relationship Id="rId23" Type="http://schemas.openxmlformats.org/officeDocument/2006/relationships/image" Target="media/image18.png"/><Relationship Id="rId119" Type="http://schemas.openxmlformats.org/officeDocument/2006/relationships/image" Target="media/image64.png"/><Relationship Id="rId44" Type="http://schemas.openxmlformats.org/officeDocument/2006/relationships/header" Target="header2.xml"/><Relationship Id="rId65" Type="http://schemas.openxmlformats.org/officeDocument/2006/relationships/hyperlink" Target="http://www.dawliatraining.com/" TargetMode="External"/><Relationship Id="rId86" Type="http://schemas.openxmlformats.org/officeDocument/2006/relationships/image" Target="media/image60.svg"/><Relationship Id="rId130" Type="http://schemas.openxmlformats.org/officeDocument/2006/relationships/hyperlink" Target="http://www.dawliatraining.com/" TargetMode="External"/><Relationship Id="rId151" Type="http://schemas.openxmlformats.org/officeDocument/2006/relationships/image" Target="media/image106.png"/><Relationship Id="rId172" Type="http://schemas.openxmlformats.org/officeDocument/2006/relationships/image" Target="media/image91.png"/><Relationship Id="rId193" Type="http://schemas.openxmlformats.org/officeDocument/2006/relationships/image" Target="media/image103.png"/><Relationship Id="rId207" Type="http://schemas.openxmlformats.org/officeDocument/2006/relationships/image" Target="media/image115.png"/><Relationship Id="rId228" Type="http://schemas.openxmlformats.org/officeDocument/2006/relationships/image" Target="media/image123.png"/><Relationship Id="rId13" Type="http://schemas.openxmlformats.org/officeDocument/2006/relationships/hyperlink" Target="http://www.dawliatraining.com/" TargetMode="External"/><Relationship Id="rId109" Type="http://schemas.openxmlformats.org/officeDocument/2006/relationships/hyperlink" Target="http://www.dawliatraining.com/" TargetMode="External"/><Relationship Id="rId34" Type="http://schemas.openxmlformats.org/officeDocument/2006/relationships/image" Target="media/image260.png"/><Relationship Id="rId55" Type="http://schemas.openxmlformats.org/officeDocument/2006/relationships/hyperlink" Target="http://www.dawliatraining.com/" TargetMode="External"/><Relationship Id="rId76" Type="http://schemas.openxmlformats.org/officeDocument/2006/relationships/image" Target="media/image50.png"/><Relationship Id="rId97" Type="http://schemas.openxmlformats.org/officeDocument/2006/relationships/image" Target="media/image62.png"/><Relationship Id="rId120" Type="http://schemas.openxmlformats.org/officeDocument/2006/relationships/image" Target="media/image85.svg"/><Relationship Id="rId141" Type="http://schemas.openxmlformats.org/officeDocument/2006/relationships/image" Target="media/image96.svg"/><Relationship Id="rId7" Type="http://schemas.openxmlformats.org/officeDocument/2006/relationships/footnotes" Target="footnotes.xml"/><Relationship Id="rId162" Type="http://schemas.openxmlformats.org/officeDocument/2006/relationships/hyperlink" Target="http://www.dawliatraining.com/" TargetMode="External"/><Relationship Id="rId183" Type="http://schemas.openxmlformats.org/officeDocument/2006/relationships/image" Target="media/image125.png"/><Relationship Id="rId218" Type="http://schemas.openxmlformats.org/officeDocument/2006/relationships/image" Target="media/image153.png"/><Relationship Id="rId239" Type="http://schemas.openxmlformats.org/officeDocument/2006/relationships/theme" Target="theme/theme1.xml"/><Relationship Id="rId24" Type="http://schemas.openxmlformats.org/officeDocument/2006/relationships/image" Target="media/image19.png"/><Relationship Id="rId45" Type="http://schemas.openxmlformats.org/officeDocument/2006/relationships/footer" Target="footer1.xml"/><Relationship Id="rId66" Type="http://schemas.openxmlformats.org/officeDocument/2006/relationships/image" Target="media/image42.png"/><Relationship Id="rId87" Type="http://schemas.openxmlformats.org/officeDocument/2006/relationships/image" Target="media/image57.png"/><Relationship Id="rId110" Type="http://schemas.openxmlformats.org/officeDocument/2006/relationships/hyperlink" Target="http://www.dawliatraining.com/" TargetMode="External"/><Relationship Id="rId131" Type="http://schemas.openxmlformats.org/officeDocument/2006/relationships/hyperlink" Target="http://www.dawliatraining.com/" TargetMode="External"/><Relationship Id="rId152" Type="http://schemas.openxmlformats.org/officeDocument/2006/relationships/image" Target="media/image107.png"/><Relationship Id="rId173" Type="http://schemas.openxmlformats.org/officeDocument/2006/relationships/image" Target="media/image92.png"/><Relationship Id="rId194" Type="http://schemas.openxmlformats.org/officeDocument/2006/relationships/image" Target="media/image134.svg"/><Relationship Id="rId208" Type="http://schemas.openxmlformats.org/officeDocument/2006/relationships/image" Target="media/image143.svg"/><Relationship Id="rId229" Type="http://schemas.openxmlformats.org/officeDocument/2006/relationships/image" Target="media/image164.svg"/><Relationship Id="rId14" Type="http://schemas.openxmlformats.org/officeDocument/2006/relationships/hyperlink" Target="http://www.dawliatraining.com/" TargetMode="External"/><Relationship Id="rId35" Type="http://schemas.openxmlformats.org/officeDocument/2006/relationships/image" Target="media/image26.png"/><Relationship Id="rId56" Type="http://schemas.openxmlformats.org/officeDocument/2006/relationships/hyperlink" Target="http://www.dawliatraining.com/" TargetMode="External"/><Relationship Id="rId77" Type="http://schemas.openxmlformats.org/officeDocument/2006/relationships/image" Target="media/image51.png"/><Relationship Id="rId100" Type="http://schemas.openxmlformats.org/officeDocument/2006/relationships/image" Target="media/image74.png"/><Relationship Id="rId8" Type="http://schemas.openxmlformats.org/officeDocument/2006/relationships/endnotes" Target="endnotes.xml"/><Relationship Id="rId98" Type="http://schemas.openxmlformats.org/officeDocument/2006/relationships/image" Target="media/image72.svg"/><Relationship Id="rId121" Type="http://schemas.openxmlformats.org/officeDocument/2006/relationships/image" Target="media/image86.png"/><Relationship Id="rId142" Type="http://schemas.openxmlformats.org/officeDocument/2006/relationships/image" Target="media/image71.png"/><Relationship Id="rId163" Type="http://schemas.openxmlformats.org/officeDocument/2006/relationships/hyperlink" Target="http://www.dawliatraining.com/" TargetMode="External"/><Relationship Id="rId184" Type="http://schemas.openxmlformats.org/officeDocument/2006/relationships/image" Target="media/image126.png"/><Relationship Id="rId219" Type="http://schemas.openxmlformats.org/officeDocument/2006/relationships/image" Target="media/image154.png"/><Relationship Id="rId230" Type="http://schemas.openxmlformats.org/officeDocument/2006/relationships/image" Target="media/image165.png"/><Relationship Id="rId25" Type="http://schemas.openxmlformats.org/officeDocument/2006/relationships/image" Target="media/image20.png"/><Relationship Id="rId46" Type="http://schemas.openxmlformats.org/officeDocument/2006/relationships/footer" Target="footer2.xml"/><Relationship Id="rId67" Type="http://schemas.openxmlformats.org/officeDocument/2006/relationships/image" Target="media/image43.png"/><Relationship Id="rId88" Type="http://schemas.openxmlformats.org/officeDocument/2006/relationships/image" Target="media/image62.svg"/><Relationship Id="rId111" Type="http://schemas.openxmlformats.org/officeDocument/2006/relationships/hyperlink" Target="http://www.dawliatraining.com/" TargetMode="External"/><Relationship Id="rId132" Type="http://schemas.openxmlformats.org/officeDocument/2006/relationships/image" Target="media/image65.png"/><Relationship Id="rId153" Type="http://schemas.openxmlformats.org/officeDocument/2006/relationships/image" Target="media/image108.png"/><Relationship Id="rId174" Type="http://schemas.openxmlformats.org/officeDocument/2006/relationships/image" Target="media/image93.png"/><Relationship Id="rId195" Type="http://schemas.openxmlformats.org/officeDocument/2006/relationships/image" Target="media/image104.png"/><Relationship Id="rId209" Type="http://schemas.openxmlformats.org/officeDocument/2006/relationships/image" Target="media/image116.png"/><Relationship Id="rId190" Type="http://schemas.openxmlformats.org/officeDocument/2006/relationships/image" Target="media/image101.png"/><Relationship Id="rId204" Type="http://schemas.openxmlformats.org/officeDocument/2006/relationships/hyperlink" Target="http://www.dawliatraining.com/" TargetMode="External"/><Relationship Id="rId220" Type="http://schemas.openxmlformats.org/officeDocument/2006/relationships/image" Target="media/image155.png"/><Relationship Id="rId225" Type="http://schemas.openxmlformats.org/officeDocument/2006/relationships/image" Target="media/image160.svg"/><Relationship Id="rId15" Type="http://schemas.openxmlformats.org/officeDocument/2006/relationships/hyperlink" Target="http://www.dawliatraining.com/" TargetMode="External"/><Relationship Id="rId36" Type="http://schemas.openxmlformats.org/officeDocument/2006/relationships/image" Target="media/image280.png"/><Relationship Id="rId57" Type="http://schemas.openxmlformats.org/officeDocument/2006/relationships/image" Target="media/image35.png"/><Relationship Id="rId106" Type="http://schemas.openxmlformats.org/officeDocument/2006/relationships/image" Target="media/image80.png"/><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24.png"/><Relationship Id="rId52" Type="http://schemas.openxmlformats.org/officeDocument/2006/relationships/image" Target="media/image32.png"/><Relationship Id="rId73" Type="http://schemas.openxmlformats.org/officeDocument/2006/relationships/image" Target="media/image48.png"/><Relationship Id="rId78" Type="http://schemas.openxmlformats.org/officeDocument/2006/relationships/image" Target="media/image52.png"/><Relationship Id="rId94" Type="http://schemas.openxmlformats.org/officeDocument/2006/relationships/image" Target="media/image68.sv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hyperlink" Target="http://www.dawliatraining.com/" TargetMode="External"/><Relationship Id="rId143" Type="http://schemas.openxmlformats.org/officeDocument/2006/relationships/image" Target="media/image98.svg"/><Relationship Id="rId148" Type="http://schemas.openxmlformats.org/officeDocument/2006/relationships/image" Target="media/image84.png"/><Relationship Id="rId164" Type="http://schemas.openxmlformats.org/officeDocument/2006/relationships/image" Target="media/image88.png"/><Relationship Id="rId169" Type="http://schemas.openxmlformats.org/officeDocument/2006/relationships/hyperlink" Target="http://www.dawliatraining.com/" TargetMode="External"/><Relationship Id="rId185" Type="http://schemas.openxmlformats.org/officeDocument/2006/relationships/image" Target="media/image127.png"/><Relationship Id="rId4" Type="http://schemas.microsoft.com/office/2007/relationships/stylesWithEffects" Target="stylesWithEffects.xml"/><Relationship Id="rId9" Type="http://schemas.openxmlformats.org/officeDocument/2006/relationships/image" Target="media/image10.jpg"/><Relationship Id="rId180" Type="http://schemas.openxmlformats.org/officeDocument/2006/relationships/image" Target="media/image97.png"/><Relationship Id="rId210" Type="http://schemas.openxmlformats.org/officeDocument/2006/relationships/image" Target="media/image145.svg"/><Relationship Id="rId215" Type="http://schemas.openxmlformats.org/officeDocument/2006/relationships/image" Target="media/image119.png"/><Relationship Id="rId236" Type="http://schemas.openxmlformats.org/officeDocument/2006/relationships/image" Target="media/image128.png"/><Relationship Id="rId26" Type="http://schemas.openxmlformats.org/officeDocument/2006/relationships/image" Target="media/image21.png"/><Relationship Id="rId231" Type="http://schemas.openxmlformats.org/officeDocument/2006/relationships/image" Target="media/image166.png"/><Relationship Id="rId47" Type="http://schemas.openxmlformats.org/officeDocument/2006/relationships/header" Target="header3.xml"/><Relationship Id="rId68" Type="http://schemas.openxmlformats.org/officeDocument/2006/relationships/image" Target="media/image44.png"/><Relationship Id="rId89" Type="http://schemas.openxmlformats.org/officeDocument/2006/relationships/image" Target="media/image58.png"/><Relationship Id="rId112" Type="http://schemas.openxmlformats.org/officeDocument/2006/relationships/header" Target="header4.xml"/><Relationship Id="rId133" Type="http://schemas.openxmlformats.org/officeDocument/2006/relationships/hyperlink" Target="http://www.dawliatraining.com/" TargetMode="External"/><Relationship Id="rId154" Type="http://schemas.openxmlformats.org/officeDocument/2006/relationships/image" Target="media/image109.png"/><Relationship Id="rId175" Type="http://schemas.openxmlformats.org/officeDocument/2006/relationships/image" Target="media/image94.png"/><Relationship Id="rId196" Type="http://schemas.openxmlformats.org/officeDocument/2006/relationships/image" Target="media/image136.svg"/><Relationship Id="rId200" Type="http://schemas.openxmlformats.org/officeDocument/2006/relationships/image" Target="media/image139.png"/><Relationship Id="rId16" Type="http://schemas.openxmlformats.org/officeDocument/2006/relationships/image" Target="media/image11.png"/><Relationship Id="rId221" Type="http://schemas.openxmlformats.org/officeDocument/2006/relationships/image" Target="media/image156.png"/><Relationship Id="rId37" Type="http://schemas.openxmlformats.org/officeDocument/2006/relationships/image" Target="media/image27.png"/><Relationship Id="rId58" Type="http://schemas.openxmlformats.org/officeDocument/2006/relationships/image" Target="media/image36.png"/><Relationship Id="rId79" Type="http://schemas.openxmlformats.org/officeDocument/2006/relationships/image" Target="media/image53.png"/><Relationship Id="rId102" Type="http://schemas.openxmlformats.org/officeDocument/2006/relationships/image" Target="media/image76.png"/><Relationship Id="rId123" Type="http://schemas.openxmlformats.org/officeDocument/2006/relationships/hyperlink" Target="http://www.dawliatraining.com/" TargetMode="External"/><Relationship Id="rId144" Type="http://schemas.openxmlformats.org/officeDocument/2006/relationships/image" Target="media/image72.png"/><Relationship Id="rId90" Type="http://schemas.openxmlformats.org/officeDocument/2006/relationships/image" Target="media/image64.svg"/><Relationship Id="rId165" Type="http://schemas.openxmlformats.org/officeDocument/2006/relationships/hyperlink" Target="http://www.dawliatraining.com/" TargetMode="External"/><Relationship Id="rId186" Type="http://schemas.openxmlformats.org/officeDocument/2006/relationships/image" Target="media/image99.png"/><Relationship Id="rId211" Type="http://schemas.openxmlformats.org/officeDocument/2006/relationships/image" Target="media/image117.png"/><Relationship Id="rId232" Type="http://schemas.openxmlformats.org/officeDocument/2006/relationships/image" Target="media/image167.png"/><Relationship Id="rId27" Type="http://schemas.openxmlformats.org/officeDocument/2006/relationships/image" Target="media/image22.png"/><Relationship Id="rId48" Type="http://schemas.openxmlformats.org/officeDocument/2006/relationships/footer" Target="footer3.xml"/><Relationship Id="rId69" Type="http://schemas.openxmlformats.org/officeDocument/2006/relationships/image" Target="media/image45.png"/><Relationship Id="rId113" Type="http://schemas.openxmlformats.org/officeDocument/2006/relationships/footer" Target="footer4.xml"/><Relationship Id="rId134" Type="http://schemas.openxmlformats.org/officeDocument/2006/relationships/image" Target="media/image66.png"/><Relationship Id="rId80" Type="http://schemas.openxmlformats.org/officeDocument/2006/relationships/image" Target="media/image54.svg"/><Relationship Id="rId155" Type="http://schemas.openxmlformats.org/officeDocument/2006/relationships/image" Target="media/image110.png"/><Relationship Id="rId176" Type="http://schemas.openxmlformats.org/officeDocument/2006/relationships/image" Target="media/image95.png"/><Relationship Id="rId197" Type="http://schemas.openxmlformats.org/officeDocument/2006/relationships/image" Target="media/image112.png"/><Relationship Id="rId201" Type="http://schemas.openxmlformats.org/officeDocument/2006/relationships/image" Target="media/image113.png"/><Relationship Id="rId222" Type="http://schemas.openxmlformats.org/officeDocument/2006/relationships/image" Target="media/image120.png"/><Relationship Id="rId17" Type="http://schemas.openxmlformats.org/officeDocument/2006/relationships/image" Target="media/image12.png"/><Relationship Id="rId38" Type="http://schemas.openxmlformats.org/officeDocument/2006/relationships/image" Target="media/image300.png"/><Relationship Id="rId59" Type="http://schemas.openxmlformats.org/officeDocument/2006/relationships/image" Target="media/image37.png"/><Relationship Id="rId103" Type="http://schemas.openxmlformats.org/officeDocument/2006/relationships/image" Target="media/image77.png"/><Relationship Id="rId124" Type="http://schemas.openxmlformats.org/officeDocument/2006/relationships/hyperlink" Target="http://www.dawliatraining.com/" TargetMode="External"/><Relationship Id="rId70" Type="http://schemas.openxmlformats.org/officeDocument/2006/relationships/image" Target="media/image46.png"/><Relationship Id="rId91" Type="http://schemas.openxmlformats.org/officeDocument/2006/relationships/image" Target="media/image59.png"/><Relationship Id="rId145" Type="http://schemas.openxmlformats.org/officeDocument/2006/relationships/image" Target="media/image100.svg"/><Relationship Id="rId166" Type="http://schemas.openxmlformats.org/officeDocument/2006/relationships/image" Target="media/image89.png"/><Relationship Id="rId187" Type="http://schemas.openxmlformats.org/officeDocument/2006/relationships/image" Target="media/image129.svg"/><Relationship Id="rId1" Type="http://schemas.openxmlformats.org/officeDocument/2006/relationships/customXml" Target="../customXml/item1.xml"/><Relationship Id="rId212" Type="http://schemas.openxmlformats.org/officeDocument/2006/relationships/image" Target="media/image147.svg"/><Relationship Id="rId233" Type="http://schemas.openxmlformats.org/officeDocument/2006/relationships/image" Target="media/image168.png"/><Relationship Id="rId28" Type="http://schemas.openxmlformats.org/officeDocument/2006/relationships/image" Target="media/image200.png"/><Relationship Id="rId49" Type="http://schemas.openxmlformats.org/officeDocument/2006/relationships/image" Target="media/image31.png"/><Relationship Id="rId114" Type="http://schemas.openxmlformats.org/officeDocument/2006/relationships/hyperlink" Target="http://www.dawliatraining.com/" TargetMode="External"/><Relationship Id="rId60" Type="http://schemas.openxmlformats.org/officeDocument/2006/relationships/image" Target="media/image38.png"/><Relationship Id="rId81" Type="http://schemas.openxmlformats.org/officeDocument/2006/relationships/image" Target="media/image54.png"/><Relationship Id="rId135" Type="http://schemas.openxmlformats.org/officeDocument/2006/relationships/image" Target="media/image67.png"/><Relationship Id="rId156" Type="http://schemas.openxmlformats.org/officeDocument/2006/relationships/image" Target="media/image111.png"/><Relationship Id="rId177" Type="http://schemas.openxmlformats.org/officeDocument/2006/relationships/image" Target="media/image120.svg"/><Relationship Id="rId198" Type="http://schemas.openxmlformats.org/officeDocument/2006/relationships/image" Target="media/image137.png"/><Relationship Id="rId202" Type="http://schemas.openxmlformats.org/officeDocument/2006/relationships/hyperlink" Target="http://www.dawliatraining.com/" TargetMode="External"/><Relationship Id="rId223" Type="http://schemas.openxmlformats.org/officeDocument/2006/relationships/image" Target="media/image158.svg"/><Relationship Id="rId18" Type="http://schemas.openxmlformats.org/officeDocument/2006/relationships/image" Target="media/image13.png"/><Relationship Id="rId39" Type="http://schemas.openxmlformats.org/officeDocument/2006/relationships/image" Target="media/image28.png"/><Relationship Id="rId50" Type="http://schemas.openxmlformats.org/officeDocument/2006/relationships/hyperlink" Target="http://www.dawliatraining.com/" TargetMode="External"/><Relationship Id="rId104" Type="http://schemas.openxmlformats.org/officeDocument/2006/relationships/image" Target="media/image78.png"/><Relationship Id="rId125" Type="http://schemas.openxmlformats.org/officeDocument/2006/relationships/hyperlink" Target="http://www.dawliatraining.com/" TargetMode="External"/><Relationship Id="rId146" Type="http://schemas.openxmlformats.org/officeDocument/2006/relationships/image" Target="media/image83.png"/><Relationship Id="rId167" Type="http://schemas.openxmlformats.org/officeDocument/2006/relationships/image" Target="media/image90.png"/><Relationship Id="rId188" Type="http://schemas.openxmlformats.org/officeDocument/2006/relationships/image" Target="media/image100.png"/><Relationship Id="rId71" Type="http://schemas.openxmlformats.org/officeDocument/2006/relationships/image" Target="media/image47.png"/><Relationship Id="rId92" Type="http://schemas.openxmlformats.org/officeDocument/2006/relationships/image" Target="media/image66.svg"/><Relationship Id="rId213" Type="http://schemas.openxmlformats.org/officeDocument/2006/relationships/image" Target="media/image118.png"/><Relationship Id="rId234" Type="http://schemas.openxmlformats.org/officeDocument/2006/relationships/image" Target="media/image124.jpeg"/><Relationship Id="rId2" Type="http://schemas.openxmlformats.org/officeDocument/2006/relationships/numbering" Target="numbering.xml"/><Relationship Id="rId29" Type="http://schemas.openxmlformats.org/officeDocument/2006/relationships/image" Target="media/image23.png"/><Relationship Id="rId40" Type="http://schemas.openxmlformats.org/officeDocument/2006/relationships/image" Target="media/image320.png"/><Relationship Id="rId115" Type="http://schemas.openxmlformats.org/officeDocument/2006/relationships/hyperlink" Target="http://www.dawliatraining.com/" TargetMode="External"/><Relationship Id="rId136" Type="http://schemas.openxmlformats.org/officeDocument/2006/relationships/image" Target="media/image68.png"/><Relationship Id="rId157" Type="http://schemas.openxmlformats.org/officeDocument/2006/relationships/hyperlink" Target="http://www.dawliatraining.com/" TargetMode="External"/><Relationship Id="rId178" Type="http://schemas.openxmlformats.org/officeDocument/2006/relationships/image" Target="media/image96.png"/><Relationship Id="rId61" Type="http://schemas.openxmlformats.org/officeDocument/2006/relationships/image" Target="media/image39.png"/><Relationship Id="rId82" Type="http://schemas.openxmlformats.org/officeDocument/2006/relationships/image" Target="media/image56.svg"/><Relationship Id="rId199" Type="http://schemas.openxmlformats.org/officeDocument/2006/relationships/image" Target="media/image138.png"/><Relationship Id="rId203" Type="http://schemas.openxmlformats.org/officeDocument/2006/relationships/hyperlink" Target="http://www.dawliatraining.com/" TargetMode="External"/><Relationship Id="rId19" Type="http://schemas.openxmlformats.org/officeDocument/2006/relationships/image" Target="media/image14.png"/><Relationship Id="rId224" Type="http://schemas.openxmlformats.org/officeDocument/2006/relationships/image" Target="media/image121.png"/><Relationship Id="rId30" Type="http://schemas.openxmlformats.org/officeDocument/2006/relationships/image" Target="media/image220.png"/><Relationship Id="rId105" Type="http://schemas.openxmlformats.org/officeDocument/2006/relationships/image" Target="media/image79.png"/><Relationship Id="rId126" Type="http://schemas.openxmlformats.org/officeDocument/2006/relationships/hyperlink" Target="http://www.dawliatraining.com/" TargetMode="External"/><Relationship Id="rId147" Type="http://schemas.openxmlformats.org/officeDocument/2006/relationships/image" Target="media/image102.svg"/><Relationship Id="rId168" Type="http://schemas.openxmlformats.org/officeDocument/2006/relationships/hyperlink" Target="http://www.dawliatraining.com/" TargetMode="External"/><Relationship Id="rId51" Type="http://schemas.openxmlformats.org/officeDocument/2006/relationships/hyperlink" Target="http://www.dawliatraining.com/" TargetMode="External"/><Relationship Id="rId72" Type="http://schemas.openxmlformats.org/officeDocument/2006/relationships/image" Target="media/image470.png"/><Relationship Id="rId93" Type="http://schemas.openxmlformats.org/officeDocument/2006/relationships/image" Target="media/image60.png"/><Relationship Id="rId189" Type="http://schemas.openxmlformats.org/officeDocument/2006/relationships/image" Target="media/image130.png"/><Relationship Id="rId3" Type="http://schemas.openxmlformats.org/officeDocument/2006/relationships/styles" Target="styles.xml"/><Relationship Id="rId214" Type="http://schemas.openxmlformats.org/officeDocument/2006/relationships/image" Target="media/image149.svg"/><Relationship Id="rId235" Type="http://schemas.openxmlformats.org/officeDocument/2006/relationships/image" Target="media/image170.jpeg"/><Relationship Id="rId116" Type="http://schemas.openxmlformats.org/officeDocument/2006/relationships/hyperlink" Target="http://www.dawliatraining.com/" TargetMode="External"/><Relationship Id="rId137" Type="http://schemas.openxmlformats.org/officeDocument/2006/relationships/image" Target="media/image92.svg"/><Relationship Id="rId158" Type="http://schemas.openxmlformats.org/officeDocument/2006/relationships/image" Target="media/image85.png"/><Relationship Id="rId20" Type="http://schemas.openxmlformats.org/officeDocument/2006/relationships/image" Target="media/image15.png"/><Relationship Id="rId41" Type="http://schemas.openxmlformats.org/officeDocument/2006/relationships/image" Target="media/image29.png"/><Relationship Id="rId62" Type="http://schemas.openxmlformats.org/officeDocument/2006/relationships/image" Target="media/image40.png"/><Relationship Id="rId83" Type="http://schemas.openxmlformats.org/officeDocument/2006/relationships/image" Target="media/image55.png"/><Relationship Id="rId179" Type="http://schemas.openxmlformats.org/officeDocument/2006/relationships/image" Target="media/image122.sv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71AD152-EE85-4131-98DA-A2F8E48CF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886</TotalTime>
  <Pages>1</Pages>
  <Words>14944</Words>
  <Characters>85184</Characters>
  <Application>Microsoft Office Word</Application>
  <DocSecurity>0</DocSecurity>
  <Lines>709</Lines>
  <Paragraphs>199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99929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cp:lastModifiedBy>
  <cp:revision>67</cp:revision>
  <cp:lastPrinted>2024-04-01T20:23:00Z</cp:lastPrinted>
  <dcterms:created xsi:type="dcterms:W3CDTF">2022-12-26T14:22:00Z</dcterms:created>
  <dcterms:modified xsi:type="dcterms:W3CDTF">2025-02-09T07:23:00Z</dcterms:modified>
</cp:coreProperties>
</file>